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01" w:rsidRPr="003E715E" w:rsidRDefault="00C16901" w:rsidP="009113F4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noProof/>
          <w:lang w:eastAsia="tr-TR"/>
        </w:rPr>
        <w:pict>
          <v:line id="Düz Bağlayıcı 1" o:spid="_x0000_s1026" style="position:absolute;z-index:251656704;visibility:visible" from="392.55pt,-7.75pt" to="399.65pt,527.85pt" strokecolor="#4579b8"/>
        </w:pic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ADI-SOYADI:………………….……………….SINIFI: </w:t>
      </w:r>
      <w:r>
        <w:rPr>
          <w:rFonts w:ascii="Arial" w:hAnsi="Arial" w:cs="Arial"/>
          <w:b/>
          <w:bCs/>
          <w:i/>
          <w:iCs/>
          <w:sz w:val="20"/>
          <w:szCs w:val="20"/>
        </w:rPr>
        <w:t>…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 xml:space="preserve">/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 w:rsidRPr="003E715E">
        <w:rPr>
          <w:rFonts w:ascii="Arial" w:hAnsi="Arial" w:cs="Arial"/>
          <w:b/>
          <w:bCs/>
          <w:i/>
          <w:iCs/>
          <w:sz w:val="20"/>
          <w:szCs w:val="20"/>
        </w:rPr>
        <w:t>…                  NO:……</w:t>
      </w:r>
    </w:p>
    <w:p w:rsidR="00C16901" w:rsidRPr="003E715E" w:rsidRDefault="00C16901" w:rsidP="00064519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16901" w:rsidRPr="003E715E" w:rsidRDefault="00C16901" w:rsidP="000933E0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BOR İMAM HATİP ORTAOKULU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201</w:t>
      </w:r>
      <w:r>
        <w:rPr>
          <w:rFonts w:ascii="Arial" w:hAnsi="Arial" w:cs="Arial"/>
          <w:b/>
          <w:bCs/>
          <w:i/>
          <w:iCs/>
          <w:sz w:val="21"/>
          <w:szCs w:val="21"/>
        </w:rPr>
        <w:t>4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-201</w:t>
      </w:r>
      <w:r>
        <w:rPr>
          <w:rFonts w:ascii="Arial" w:hAnsi="Arial" w:cs="Arial"/>
          <w:b/>
          <w:bCs/>
          <w:i/>
          <w:iCs/>
          <w:sz w:val="21"/>
          <w:szCs w:val="21"/>
        </w:rPr>
        <w:t>5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 xml:space="preserve"> EĞİTİM ÖĞRETİM YILI HZ. MUHAMMED</w:t>
      </w:r>
      <w:r>
        <w:rPr>
          <w:rFonts w:ascii="Arial" w:hAnsi="Arial" w:cs="Arial"/>
          <w:b/>
          <w:bCs/>
          <w:i/>
          <w:iCs/>
          <w:sz w:val="21"/>
          <w:szCs w:val="21"/>
        </w:rPr>
        <w:t>’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İN</w:t>
      </w: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 sav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 xml:space="preserve"> HAYATI DERSİ</w:t>
      </w:r>
      <w:r>
        <w:rPr>
          <w:rFonts w:ascii="Arial" w:hAnsi="Arial" w:cs="Arial"/>
          <w:b/>
          <w:bCs/>
          <w:i/>
          <w:iCs/>
          <w:sz w:val="21"/>
          <w:szCs w:val="21"/>
        </w:rPr>
        <w:t xml:space="preserve"> 7. SINIF </w:t>
      </w:r>
      <w:r w:rsidRPr="003E715E">
        <w:rPr>
          <w:rFonts w:ascii="Arial" w:hAnsi="Arial" w:cs="Arial"/>
          <w:b/>
          <w:bCs/>
          <w:i/>
          <w:iCs/>
          <w:sz w:val="21"/>
          <w:szCs w:val="21"/>
        </w:rPr>
        <w:t>2. DÖNEM  1. YAZILI SINAVI SORULARI</w:t>
      </w:r>
    </w:p>
    <w:p w:rsidR="00C16901" w:rsidRPr="003E715E" w:rsidRDefault="00C16901" w:rsidP="003E715E">
      <w:pPr>
        <w:pStyle w:val="Default"/>
        <w:jc w:val="center"/>
        <w:rPr>
          <w:rFonts w:ascii="Arial" w:hAnsi="Arial" w:cs="Arial"/>
          <w:b/>
          <w:bCs/>
          <w:i/>
          <w:iCs/>
          <w:sz w:val="21"/>
          <w:szCs w:val="21"/>
        </w:rPr>
      </w:pPr>
      <w:bookmarkStart w:id="0" w:name="_GoBack"/>
      <w:bookmarkEnd w:id="0"/>
    </w:p>
    <w:p w:rsidR="00C16901" w:rsidRPr="00181F8A" w:rsidRDefault="00C16901" w:rsidP="00064519">
      <w:pPr>
        <w:pStyle w:val="Pa11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A) Aşağıdaki cümlelerdeki boşluklara çerçeve içinde verilen kelimelerden uygun olanı ya</w:t>
      </w: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softHyphen/>
        <w:t>zınız.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(20 Puan)</w:t>
      </w:r>
    </w:p>
    <w:p w:rsidR="00C16901" w:rsidRDefault="00C16901" w:rsidP="00064519">
      <w:pPr>
        <w:pStyle w:val="Default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0933E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 w:rsidRPr="003E715E">
        <w:rPr>
          <w:rFonts w:ascii="Arial" w:hAnsi="Arial" w:cs="Arial"/>
          <w:sz w:val="21"/>
          <w:szCs w:val="21"/>
        </w:rPr>
        <w:t xml:space="preserve">Peygamber </w:t>
      </w:r>
      <w:r>
        <w:rPr>
          <w:rFonts w:ascii="Arial" w:hAnsi="Arial" w:cs="Arial"/>
          <w:sz w:val="21"/>
          <w:szCs w:val="21"/>
        </w:rPr>
        <w:t xml:space="preserve">Efendimiz sav geceleri kalkar ve </w:t>
      </w:r>
      <w:r w:rsidRPr="003E715E">
        <w:rPr>
          <w:rFonts w:ascii="Arial" w:hAnsi="Arial" w:cs="Arial"/>
          <w:sz w:val="21"/>
          <w:szCs w:val="21"/>
        </w:rPr>
        <w:t xml:space="preserve"> …………….</w:t>
      </w:r>
      <w:r>
        <w:rPr>
          <w:rFonts w:ascii="Arial" w:hAnsi="Arial" w:cs="Arial"/>
          <w:sz w:val="21"/>
          <w:szCs w:val="21"/>
        </w:rPr>
        <w:t xml:space="preserve">     Namazı kılardı   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933E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 w:rsidRPr="003E715E">
        <w:rPr>
          <w:rFonts w:ascii="Arial" w:hAnsi="Arial" w:cs="Arial"/>
          <w:sz w:val="21"/>
          <w:szCs w:val="21"/>
        </w:rPr>
        <w:t>Peygamberimiz</w:t>
      </w:r>
      <w:r>
        <w:rPr>
          <w:rFonts w:ascii="Arial" w:hAnsi="Arial" w:cs="Arial"/>
          <w:sz w:val="21"/>
          <w:szCs w:val="21"/>
        </w:rPr>
        <w:t>in sav farz ve vacib dışında yaptığı işlere ……………… denir</w:t>
      </w:r>
      <w:r w:rsidRPr="003E715E">
        <w:rPr>
          <w:rFonts w:ascii="Arial" w:hAnsi="Arial" w:cs="Arial"/>
          <w:sz w:val="21"/>
          <w:szCs w:val="21"/>
        </w:rPr>
        <w:t xml:space="preserve">. </w:t>
      </w:r>
    </w:p>
    <w:p w:rsidR="00C16901" w:rsidRPr="003E715E" w:rsidRDefault="00C16901" w:rsidP="000933E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>
        <w:rPr>
          <w:rFonts w:ascii="Arial" w:hAnsi="Arial" w:cs="Arial"/>
          <w:sz w:val="21"/>
          <w:szCs w:val="21"/>
        </w:rPr>
        <w:t>Güzel söz    ……………………………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933E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4.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3E715E">
        <w:rPr>
          <w:rFonts w:ascii="Arial" w:hAnsi="Arial" w:cs="Arial"/>
          <w:sz w:val="21"/>
          <w:szCs w:val="21"/>
        </w:rPr>
        <w:t xml:space="preserve">Sevgili Peygamberimiz, </w:t>
      </w:r>
      <w:r>
        <w:rPr>
          <w:rFonts w:ascii="Arial" w:hAnsi="Arial" w:cs="Arial"/>
          <w:sz w:val="21"/>
          <w:szCs w:val="21"/>
        </w:rPr>
        <w:t>Ramazan’dan sonra gelen</w:t>
      </w:r>
      <w:r w:rsidRPr="003E715E">
        <w:rPr>
          <w:rFonts w:ascii="Arial" w:hAnsi="Arial" w:cs="Arial"/>
          <w:sz w:val="21"/>
          <w:szCs w:val="21"/>
        </w:rPr>
        <w:t xml:space="preserve"> …………………</w:t>
      </w:r>
      <w:r>
        <w:rPr>
          <w:rFonts w:ascii="Arial" w:hAnsi="Arial" w:cs="Arial"/>
          <w:sz w:val="21"/>
          <w:szCs w:val="21"/>
        </w:rPr>
        <w:t>ayında 6 gün oruç tutardı.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 xml:space="preserve">Peygamberimizin sav dedesi Abdulmuttalib’in gerçek ismi  </w:t>
      </w:r>
      <w:r w:rsidRPr="003E715E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 xml:space="preserve"> . . . . . . . .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 xml:space="preserve">Peygamberimize sav ilk iman eden kişi  </w:t>
      </w:r>
      <w:r w:rsidRPr="003E715E">
        <w:rPr>
          <w:rFonts w:ascii="Arial" w:hAnsi="Arial" w:cs="Arial"/>
          <w:sz w:val="21"/>
          <w:szCs w:val="21"/>
        </w:rPr>
        <w:t xml:space="preserve"> …………. </w:t>
      </w:r>
      <w:r>
        <w:rPr>
          <w:rFonts w:ascii="Arial" w:hAnsi="Arial" w:cs="Arial"/>
          <w:sz w:val="21"/>
          <w:szCs w:val="21"/>
        </w:rPr>
        <w:t xml:space="preserve">   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 xml:space="preserve">Peygamberimizin sav babasının adı  </w:t>
      </w:r>
      <w:r w:rsidRPr="003E715E">
        <w:rPr>
          <w:rFonts w:ascii="Arial" w:hAnsi="Arial" w:cs="Arial"/>
          <w:sz w:val="21"/>
          <w:szCs w:val="21"/>
        </w:rPr>
        <w:t xml:space="preserve"> ……….</w:t>
      </w:r>
      <w:r>
        <w:rPr>
          <w:rFonts w:ascii="Arial" w:hAnsi="Arial" w:cs="Arial"/>
          <w:sz w:val="21"/>
          <w:szCs w:val="21"/>
        </w:rPr>
        <w:t xml:space="preserve">  </w:t>
      </w:r>
    </w:p>
    <w:p w:rsidR="00C16901" w:rsidRPr="003E715E" w:rsidRDefault="00C16901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     </w:t>
      </w:r>
      <w:r w:rsidRPr="003E715E">
        <w:rPr>
          <w:rFonts w:ascii="Arial" w:hAnsi="Arial" w:cs="Arial"/>
          <w:sz w:val="21"/>
          <w:szCs w:val="21"/>
        </w:rPr>
        <w:t>elinden ve dilinden kimsenin zarar görmediği kişidir.</w:t>
      </w:r>
    </w:p>
    <w:p w:rsidR="00C16901" w:rsidRPr="003E715E" w:rsidRDefault="00C16901" w:rsidP="00295018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Peygamberimizi sav öldürmeye gelirken O’na iman eden 40. Müslüman ……..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64519">
      <w:pPr>
        <w:pStyle w:val="Defaul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>Hz. Peygamber hicret edeceği zaman Mekkeli müşrikleri yanıltmak ve tedbir için güneydeki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sz w:val="21"/>
          <w:szCs w:val="21"/>
        </w:rPr>
        <w:t xml:space="preserve"> ………………..</w:t>
      </w:r>
      <w:r>
        <w:rPr>
          <w:rFonts w:ascii="Arial" w:hAnsi="Arial" w:cs="Arial"/>
          <w:sz w:val="21"/>
          <w:szCs w:val="21"/>
        </w:rPr>
        <w:t xml:space="preserve">   </w:t>
      </w:r>
      <w:r w:rsidRPr="003E715E">
        <w:rPr>
          <w:rFonts w:ascii="Arial" w:hAnsi="Arial" w:cs="Arial"/>
          <w:sz w:val="21"/>
          <w:szCs w:val="21"/>
        </w:rPr>
        <w:t>mağarasına gitmiştir.</w:t>
      </w:r>
    </w:p>
    <w:p w:rsidR="00C16901" w:rsidRDefault="00C16901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:rsidR="00C16901" w:rsidRPr="00181F8A" w:rsidRDefault="00C16901" w:rsidP="00064519">
      <w:pPr>
        <w:pStyle w:val="Pa11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181F8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B) Aşağıdaki sorularda doğru cevabı işaretleyiniz.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( 60Puan)</w:t>
      </w:r>
    </w:p>
    <w:p w:rsidR="00C16901" w:rsidRPr="00181F8A" w:rsidRDefault="00C16901" w:rsidP="00181F8A">
      <w:pPr>
        <w:pStyle w:val="Default"/>
      </w:pP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1. </w:t>
      </w:r>
      <w:r>
        <w:rPr>
          <w:rFonts w:ascii="Arial" w:hAnsi="Arial" w:cs="Arial"/>
          <w:sz w:val="21"/>
          <w:szCs w:val="21"/>
        </w:rPr>
        <w:t>Farz ne demektir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>Peygamber efendimizin sav yaptığı güzel davranışlar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Günlük hayatta sergilediğimiz güzel davranışlar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295018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>Allah’ın c.c yapılmasını kesin olarak emrettiği işler.</w:t>
      </w:r>
    </w:p>
    <w:p w:rsidR="00C16901" w:rsidRPr="003E715E" w:rsidRDefault="00C16901" w:rsidP="00295018">
      <w:pPr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Dinimizce yapılması yasaklanan iş ve davranışlar</w:t>
      </w:r>
    </w:p>
    <w:p w:rsidR="00C16901" w:rsidRPr="003E715E" w:rsidRDefault="00C16901" w:rsidP="009113F4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>
        <w:rPr>
          <w:rFonts w:ascii="Arial" w:hAnsi="Arial" w:cs="Arial"/>
          <w:sz w:val="21"/>
          <w:szCs w:val="21"/>
        </w:rPr>
        <w:t xml:space="preserve">Aşağıdakilerden hangisi </w:t>
      </w:r>
      <w:r w:rsidRPr="003E715E">
        <w:rPr>
          <w:rFonts w:ascii="Arial" w:hAnsi="Arial" w:cs="Arial"/>
          <w:sz w:val="21"/>
          <w:szCs w:val="21"/>
        </w:rPr>
        <w:t>Peygamber Efendimizi</w:t>
      </w:r>
      <w:r>
        <w:rPr>
          <w:rFonts w:ascii="Arial" w:hAnsi="Arial" w:cs="Arial"/>
          <w:sz w:val="21"/>
          <w:szCs w:val="21"/>
        </w:rPr>
        <w:t>n sav doğduğu gece gerçekleşen olaylardan biri değildir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9113F4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a)</w:t>
      </w:r>
      <w:r>
        <w:rPr>
          <w:rFonts w:ascii="Arial" w:hAnsi="Arial" w:cs="Arial"/>
          <w:sz w:val="21"/>
          <w:szCs w:val="21"/>
        </w:rPr>
        <w:t xml:space="preserve">  </w:t>
      </w:r>
      <w:r w:rsidRPr="009113F4">
        <w:rPr>
          <w:rFonts w:ascii="Arial" w:hAnsi="Arial" w:cs="Arial"/>
          <w:sz w:val="21"/>
          <w:szCs w:val="21"/>
        </w:rPr>
        <w:t xml:space="preserve">Gök gürledi , şimşekler çaktı </w:t>
      </w:r>
      <w:r>
        <w:rPr>
          <w:rFonts w:ascii="Arial" w:hAnsi="Arial" w:cs="Arial"/>
          <w:sz w:val="21"/>
          <w:szCs w:val="21"/>
        </w:rPr>
        <w:t xml:space="preserve">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 xml:space="preserve">Save gölü kurudu     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Ahmed’in yıldızı görüldü 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Kisra’nın sarayının burçları yıkıldı</w:t>
      </w:r>
    </w:p>
    <w:p w:rsidR="00C16901" w:rsidRDefault="00C16901" w:rsidP="0089017C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89017C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3. </w:t>
      </w:r>
      <w:r>
        <w:rPr>
          <w:rFonts w:ascii="Arial" w:hAnsi="Arial" w:cs="Arial"/>
          <w:sz w:val="21"/>
          <w:szCs w:val="21"/>
        </w:rPr>
        <w:t xml:space="preserve">Peygamberimiz sav, amcasıyla birlikte şama ticaret için yolculuğa 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çıktığında Busra’da verdikleri molada, amcasına yeğenini geri götürmesini söyleyen kişi kimdir?</w:t>
      </w:r>
    </w:p>
    <w:p w:rsidR="00C16901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Meysere               </w:t>
      </w:r>
      <w:r w:rsidRPr="003E715E">
        <w:rPr>
          <w:rFonts w:ascii="Arial" w:hAnsi="Arial" w:cs="Arial"/>
          <w:b/>
          <w:bCs/>
          <w:sz w:val="21"/>
          <w:szCs w:val="21"/>
        </w:rPr>
        <w:t>b)</w:t>
      </w:r>
      <w:r>
        <w:rPr>
          <w:rFonts w:ascii="Arial" w:hAnsi="Arial" w:cs="Arial"/>
          <w:sz w:val="21"/>
          <w:szCs w:val="21"/>
        </w:rPr>
        <w:t xml:space="preserve"> Varaka bin Nevfel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89017C">
        <w:rPr>
          <w:rFonts w:ascii="Arial" w:hAnsi="Arial" w:cs="Arial"/>
          <w:sz w:val="21"/>
          <w:szCs w:val="21"/>
        </w:rPr>
        <w:t xml:space="preserve">Haris 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Bahira</w:t>
      </w:r>
    </w:p>
    <w:p w:rsidR="00C16901" w:rsidRPr="00CD7081" w:rsidRDefault="00C16901" w:rsidP="00CD7081">
      <w:pPr>
        <w:pStyle w:val="Default"/>
      </w:pPr>
    </w:p>
    <w:p w:rsidR="00C16901" w:rsidRDefault="00C16901" w:rsidP="005B6E56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4. </w:t>
      </w:r>
      <w:r>
        <w:rPr>
          <w:rFonts w:ascii="Arial" w:hAnsi="Arial" w:cs="Arial"/>
          <w:sz w:val="21"/>
          <w:szCs w:val="21"/>
        </w:rPr>
        <w:t>Hz. Osman’a niçin “Zinnureyn” lakabı verilmiştir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Her gece Kuran’ı hatmettiği için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7674BF">
        <w:rPr>
          <w:rFonts w:ascii="Arial" w:hAnsi="Arial" w:cs="Arial"/>
          <w:sz w:val="21"/>
          <w:szCs w:val="21"/>
        </w:rPr>
        <w:t>Aşere-i Mübeşşereden olduğu için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Çok nurlandığı için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Peygamberimizin sav iki kızı ile evlendiği için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</w:p>
    <w:p w:rsidR="00C16901" w:rsidRPr="007B4153" w:rsidRDefault="00C16901" w:rsidP="00545F2F">
      <w:pPr>
        <w:pStyle w:val="Pa80"/>
        <w:spacing w:before="160"/>
        <w:jc w:val="both"/>
        <w:rPr>
          <w:rFonts w:ascii="Arial" w:hAnsi="Arial" w:cs="Arial"/>
          <w:i/>
          <w:iCs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5. </w:t>
      </w:r>
      <w:r w:rsidRPr="007B4153">
        <w:rPr>
          <w:rFonts w:ascii="Arial" w:hAnsi="Arial" w:cs="Arial"/>
          <w:b/>
          <w:bCs/>
          <w:i/>
          <w:iCs/>
          <w:sz w:val="21"/>
          <w:szCs w:val="21"/>
        </w:rPr>
        <w:t xml:space="preserve">* </w:t>
      </w:r>
      <w:r w:rsidRPr="007B4153">
        <w:rPr>
          <w:rFonts w:ascii="Arial" w:hAnsi="Arial" w:cs="Arial"/>
          <w:i/>
          <w:iCs/>
          <w:sz w:val="21"/>
          <w:szCs w:val="21"/>
        </w:rPr>
        <w:t xml:space="preserve">Mekke’yi ilk defa mahallelere bölen kişidir   </w:t>
      </w:r>
    </w:p>
    <w:p w:rsidR="00C16901" w:rsidRPr="007B4153" w:rsidRDefault="00C16901" w:rsidP="00545F2F">
      <w:pPr>
        <w:pStyle w:val="NoSpacing"/>
        <w:rPr>
          <w:i/>
          <w:iCs/>
        </w:rPr>
      </w:pPr>
      <w:r w:rsidRPr="007B4153">
        <w:rPr>
          <w:i/>
          <w:iCs/>
        </w:rPr>
        <w:t xml:space="preserve">* Kabe’nin karşısında ve kapısı Kabe’ye bakan ilk ev onun için inşa edildi.  </w:t>
      </w:r>
    </w:p>
    <w:p w:rsidR="00C16901" w:rsidRPr="007B4153" w:rsidRDefault="00C16901" w:rsidP="00545F2F">
      <w:pPr>
        <w:pStyle w:val="NoSpacing"/>
        <w:rPr>
          <w:i/>
          <w:iCs/>
        </w:rPr>
      </w:pPr>
      <w:r w:rsidRPr="007B4153">
        <w:rPr>
          <w:i/>
          <w:iCs/>
        </w:rPr>
        <w:t>* Asıl ismi Zeyd olup, Peygamberimizin sav 4. Kuşaktan dedesidir.</w:t>
      </w:r>
    </w:p>
    <w:p w:rsidR="00C16901" w:rsidRPr="007B4153" w:rsidRDefault="00C16901" w:rsidP="00545F2F">
      <w:pPr>
        <w:pStyle w:val="Default"/>
        <w:rPr>
          <w:rFonts w:ascii="Arial" w:hAnsi="Arial" w:cs="Arial"/>
          <w:sz w:val="20"/>
          <w:szCs w:val="20"/>
        </w:rPr>
      </w:pPr>
      <w:r w:rsidRPr="007B4153">
        <w:rPr>
          <w:rFonts w:ascii="Arial" w:hAnsi="Arial" w:cs="Arial"/>
          <w:sz w:val="20"/>
          <w:szCs w:val="20"/>
        </w:rPr>
        <w:t>Yukarıda bazı bilgileri verilen kişi kimdir?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İsmail as               </w:t>
      </w:r>
      <w:r w:rsidRPr="003E715E">
        <w:rPr>
          <w:rFonts w:ascii="Arial" w:hAnsi="Arial" w:cs="Arial"/>
          <w:b/>
          <w:bCs/>
          <w:sz w:val="21"/>
          <w:szCs w:val="21"/>
        </w:rPr>
        <w:t>b)</w:t>
      </w:r>
      <w:r>
        <w:rPr>
          <w:rFonts w:ascii="Arial" w:hAnsi="Arial" w:cs="Arial"/>
          <w:sz w:val="21"/>
          <w:szCs w:val="21"/>
        </w:rPr>
        <w:t xml:space="preserve"> Kusay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Abdulmuttalip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Haşim</w:t>
      </w:r>
      <w:r w:rsidRPr="003E715E">
        <w:rPr>
          <w:rFonts w:ascii="Arial" w:hAnsi="Arial" w:cs="Arial"/>
          <w:sz w:val="21"/>
          <w:szCs w:val="21"/>
        </w:rPr>
        <w:t xml:space="preserve">. </w:t>
      </w:r>
    </w:p>
    <w:p w:rsidR="00C16901" w:rsidRPr="003E715E" w:rsidRDefault="00C16901" w:rsidP="00064519">
      <w:pPr>
        <w:pStyle w:val="Default"/>
        <w:rPr>
          <w:rFonts w:ascii="Arial" w:hAnsi="Arial" w:cs="Arial"/>
          <w:sz w:val="21"/>
          <w:szCs w:val="21"/>
        </w:rPr>
      </w:pP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Aşağıdakilerden hangisi, </w:t>
      </w:r>
      <w:r>
        <w:rPr>
          <w:rFonts w:ascii="Arial" w:hAnsi="Arial" w:cs="Arial"/>
          <w:sz w:val="21"/>
          <w:szCs w:val="21"/>
        </w:rPr>
        <w:t>ahrette ilk hesaba çekileceğimiz ibadet olacaktır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Zekat    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 xml:space="preserve">Sadaka   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Oruç    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Namaz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Default="00C16901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5B6E56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Aşağıdakilerden hangisi </w:t>
      </w:r>
      <w:r>
        <w:rPr>
          <w:rFonts w:ascii="Arial" w:hAnsi="Arial" w:cs="Arial"/>
          <w:color w:val="000000"/>
          <w:sz w:val="21"/>
          <w:szCs w:val="21"/>
        </w:rPr>
        <w:t>“Hüzün yılında” gerçekleşen olaylardan değildir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? </w:t>
      </w:r>
    </w:p>
    <w:p w:rsidR="00C16901" w:rsidRPr="003E715E" w:rsidRDefault="00C16901" w:rsidP="004C3340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>Peygamberimizin sav, dedesi vefat etti</w:t>
      </w:r>
    </w:p>
    <w:p w:rsidR="00C16901" w:rsidRPr="003E715E" w:rsidRDefault="00C16901" w:rsidP="005B6E56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>Peygamberimizin sav amcası Ebu Talib vefat etti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C16901" w:rsidRPr="003E715E" w:rsidRDefault="00C16901" w:rsidP="004C3340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>Peygamberimizin sav oğlu Kasım vefat etti.e</w:t>
      </w:r>
    </w:p>
    <w:p w:rsidR="00C16901" w:rsidRPr="003E715E" w:rsidRDefault="00C16901" w:rsidP="005B6E56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Peygamberimizin sav eşi Hz. Hatice vefat etti</w:t>
      </w:r>
    </w:p>
    <w:p w:rsidR="00C16901" w:rsidRDefault="00C16901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4C3340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>Çok katlı apartmanda oturan bir kişinin aşağıdaki hangi davranışı doğrudur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4C334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>Televizyonun sesini kendi duyacağımız kadar açmak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4C334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Asansörün kapısını çarparak kapatmak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4C334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>Evde arkadaşlarımızla top oynamak.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4C3340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Merdivenlerde yüksek sesle konuşmak</w:t>
      </w:r>
    </w:p>
    <w:p w:rsidR="00C16901" w:rsidRDefault="00C16901" w:rsidP="007F6A30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3E715E" w:rsidRDefault="00C16901" w:rsidP="007F6A30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9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sz w:val="21"/>
          <w:szCs w:val="21"/>
        </w:rPr>
        <w:t xml:space="preserve">Aşağıdakilerden hangisi, </w:t>
      </w:r>
      <w:r>
        <w:rPr>
          <w:rFonts w:ascii="Arial" w:hAnsi="Arial" w:cs="Arial"/>
          <w:sz w:val="21"/>
          <w:szCs w:val="21"/>
        </w:rPr>
        <w:t>Peygamberimize sav hiç tereddüt göstermeden hemen iman eden kişidir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7F6A30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Hz. Ali            </w:t>
      </w:r>
      <w:r w:rsidRPr="003E715E">
        <w:rPr>
          <w:rFonts w:ascii="Arial" w:hAnsi="Arial" w:cs="Arial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Hz. Ömer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Hz. Osman          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Hz. Ebu Bekr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Default="00C16901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Default="00C16901" w:rsidP="005B6E56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10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>
        <w:rPr>
          <w:rFonts w:ascii="Arial" w:hAnsi="Arial" w:cs="Arial"/>
          <w:b/>
          <w:bCs/>
          <w:sz w:val="21"/>
          <w:szCs w:val="21"/>
        </w:rPr>
        <w:t>Peygamber efendimizin sav göklerdeki ismi ……..    ; yerdeki ismi …….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Yukarıdaki boşluklara sırasıyla aşağıdakilerden hangisi gelmelidir</w:t>
      </w:r>
      <w:r w:rsidRPr="003E715E">
        <w:rPr>
          <w:rFonts w:ascii="Arial" w:hAnsi="Arial" w:cs="Arial"/>
          <w:sz w:val="21"/>
          <w:szCs w:val="21"/>
        </w:rPr>
        <w:t xml:space="preserve">? </w:t>
      </w:r>
    </w:p>
    <w:p w:rsidR="00C16901" w:rsidRPr="003E715E" w:rsidRDefault="00C16901" w:rsidP="00C620C9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 xml:space="preserve">Ahmed – Mahmud </w:t>
      </w:r>
      <w:r w:rsidRPr="003E715E">
        <w:rPr>
          <w:rFonts w:ascii="Arial" w:hAnsi="Arial" w:cs="Arial"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t xml:space="preserve">                       </w:t>
      </w:r>
      <w:r>
        <w:rPr>
          <w:rFonts w:ascii="Arial" w:hAnsi="Arial" w:cs="Arial"/>
          <w:b/>
          <w:bCs/>
          <w:sz w:val="21"/>
          <w:szCs w:val="21"/>
        </w:rPr>
        <w:t>b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Muhammed  -   Faruk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5B6E56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 xml:space="preserve">Ahmed  -  Muhammed   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       </w:t>
      </w:r>
      <w:r>
        <w:rPr>
          <w:rFonts w:ascii="Arial" w:hAnsi="Arial" w:cs="Arial"/>
          <w:b/>
          <w:bCs/>
          <w:sz w:val="21"/>
          <w:szCs w:val="21"/>
        </w:rPr>
        <w:t>d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Mahmud   -  Muhammed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64519">
      <w:pPr>
        <w:pStyle w:val="Default"/>
        <w:rPr>
          <w:rFonts w:ascii="Arial" w:hAnsi="Arial" w:cs="Arial"/>
          <w:sz w:val="21"/>
          <w:szCs w:val="21"/>
        </w:rPr>
      </w:pP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1</w:t>
      </w: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. </w:t>
      </w:r>
      <w:r w:rsidRPr="003E715E">
        <w:rPr>
          <w:rFonts w:ascii="Arial" w:hAnsi="Arial" w:cs="Arial"/>
          <w:color w:val="000000"/>
          <w:sz w:val="21"/>
          <w:szCs w:val="21"/>
        </w:rPr>
        <w:t>Peygamberimiz</w:t>
      </w:r>
      <w:r>
        <w:rPr>
          <w:rFonts w:ascii="Arial" w:hAnsi="Arial" w:cs="Arial"/>
          <w:color w:val="000000"/>
          <w:sz w:val="21"/>
          <w:szCs w:val="21"/>
        </w:rPr>
        <w:t>in sav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, </w:t>
      </w:r>
      <w:r>
        <w:rPr>
          <w:rFonts w:ascii="Arial" w:hAnsi="Arial" w:cs="Arial"/>
          <w:color w:val="000000"/>
          <w:sz w:val="21"/>
          <w:szCs w:val="21"/>
        </w:rPr>
        <w:t>“Merhaba ey Rabbimin bana itab ve ikazda bulunmasına sebep olan kişi” diye iltifat ettiği âmâ (kör) sahabe efendimiz kimdir</w:t>
      </w:r>
    </w:p>
    <w:p w:rsidR="00C16901" w:rsidRDefault="00C16901" w:rsidP="00C620C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 xml:space="preserve">Caferi Tayyar                     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 xml:space="preserve">Erkam bin ebil erkam </w:t>
      </w:r>
    </w:p>
    <w:p w:rsidR="00C16901" w:rsidRPr="003E715E" w:rsidRDefault="00C16901" w:rsidP="00C620C9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 xml:space="preserve">Abdullah b. Ümmü Mektum          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>
        <w:rPr>
          <w:rFonts w:ascii="Arial" w:hAnsi="Arial" w:cs="Arial"/>
          <w:color w:val="000000"/>
          <w:sz w:val="21"/>
          <w:szCs w:val="21"/>
        </w:rPr>
        <w:t>Ümmü  âmâ</w:t>
      </w:r>
    </w:p>
    <w:p w:rsidR="00C16901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</w:p>
    <w:p w:rsidR="00C16901" w:rsidRDefault="00C16901" w:rsidP="00C620C9">
      <w:pPr>
        <w:pStyle w:val="Default"/>
      </w:pPr>
    </w:p>
    <w:p w:rsidR="00C16901" w:rsidRPr="00FD1A4D" w:rsidRDefault="00C16901" w:rsidP="00FD1A4D">
      <w:pPr>
        <w:pStyle w:val="Default"/>
      </w:pPr>
    </w:p>
    <w:p w:rsidR="00C16901" w:rsidRPr="003E715E" w:rsidRDefault="00C16901" w:rsidP="007674BF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2. </w:t>
      </w:r>
      <w:r>
        <w:rPr>
          <w:rFonts w:ascii="Arial" w:hAnsi="Arial" w:cs="Arial"/>
          <w:sz w:val="21"/>
          <w:szCs w:val="21"/>
        </w:rPr>
        <w:t>Aşağıdakilerden hangisi “Darul Erkam” için söylenemez.</w:t>
      </w:r>
    </w:p>
    <w:p w:rsidR="00C16901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sz w:val="21"/>
          <w:szCs w:val="21"/>
        </w:rPr>
        <w:t>Günümüzde bu ev Darul Hayzuran adıyla anılmaktadır.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6451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>
        <w:rPr>
          <w:rFonts w:ascii="Arial" w:hAnsi="Arial" w:cs="Arial"/>
          <w:sz w:val="21"/>
          <w:szCs w:val="21"/>
        </w:rPr>
        <w:t>Nebiyyi Ekrem efendimizin sav hocalığını yaptığı ilk medrese, ilk üniversite saymak mümkündür.</w:t>
      </w:r>
    </w:p>
    <w:p w:rsidR="00C16901" w:rsidRDefault="00C16901" w:rsidP="00C620C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sz w:val="21"/>
          <w:szCs w:val="21"/>
        </w:rPr>
        <w:t>Peygamberimiz sav, eşinin vefatından sonra burada kalmıştır</w:t>
      </w:r>
    </w:p>
    <w:p w:rsidR="00C16901" w:rsidRPr="003E715E" w:rsidRDefault="00C16901" w:rsidP="00064519">
      <w:pPr>
        <w:pStyle w:val="Default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Hz. Ömer’de dahil birçok kişi burada  Müslüman olma şerefine ermiştir.</w:t>
      </w:r>
    </w:p>
    <w:p w:rsidR="00C16901" w:rsidRDefault="00C16901" w:rsidP="00D7798E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16901" w:rsidRPr="003E715E" w:rsidRDefault="00C16901" w:rsidP="00BC44BB">
      <w:pPr>
        <w:pStyle w:val="Pa39"/>
        <w:spacing w:after="4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3. </w:t>
      </w:r>
      <w:r>
        <w:rPr>
          <w:rFonts w:ascii="Arial" w:hAnsi="Arial" w:cs="Arial"/>
          <w:color w:val="000000"/>
          <w:sz w:val="21"/>
          <w:szCs w:val="21"/>
        </w:rPr>
        <w:t>İslam tarihinde ilk hicret nereye yapılmıştır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? </w:t>
      </w:r>
    </w:p>
    <w:p w:rsidR="00C16901" w:rsidRPr="003E715E" w:rsidRDefault="00C16901" w:rsidP="00FD1A4D">
      <w:pPr>
        <w:pStyle w:val="Pa39"/>
        <w:spacing w:after="40"/>
        <w:ind w:firstLine="380"/>
        <w:jc w:val="both"/>
        <w:rPr>
          <w:rFonts w:ascii="Arial" w:hAnsi="Arial" w:cs="Arial"/>
          <w:color w:val="000000"/>
          <w:sz w:val="21"/>
          <w:szCs w:val="21"/>
        </w:rPr>
      </w:pP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a) </w:t>
      </w:r>
      <w:r>
        <w:rPr>
          <w:rFonts w:ascii="Arial" w:hAnsi="Arial" w:cs="Arial"/>
          <w:color w:val="000000"/>
          <w:sz w:val="21"/>
          <w:szCs w:val="21"/>
        </w:rPr>
        <w:t xml:space="preserve">Medine            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b) </w:t>
      </w:r>
      <w:r>
        <w:rPr>
          <w:rFonts w:ascii="Arial" w:hAnsi="Arial" w:cs="Arial"/>
          <w:color w:val="000000"/>
          <w:sz w:val="21"/>
          <w:szCs w:val="21"/>
        </w:rPr>
        <w:t xml:space="preserve">Şam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c) </w:t>
      </w:r>
      <w:r>
        <w:rPr>
          <w:rFonts w:ascii="Arial" w:hAnsi="Arial" w:cs="Arial"/>
          <w:color w:val="000000"/>
          <w:sz w:val="21"/>
          <w:szCs w:val="21"/>
        </w:rPr>
        <w:t xml:space="preserve">Yemen                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d) </w:t>
      </w:r>
      <w:r>
        <w:rPr>
          <w:rFonts w:ascii="Arial" w:hAnsi="Arial" w:cs="Arial"/>
          <w:color w:val="000000"/>
          <w:sz w:val="21"/>
          <w:szCs w:val="21"/>
        </w:rPr>
        <w:t>Habeşistan</w:t>
      </w:r>
      <w:r w:rsidRPr="003E715E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C16901" w:rsidRDefault="00C16901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4. </w:t>
      </w:r>
      <w:r w:rsidRPr="003E715E">
        <w:rPr>
          <w:rFonts w:ascii="Arial" w:hAnsi="Arial" w:cs="Arial"/>
          <w:sz w:val="21"/>
          <w:szCs w:val="21"/>
        </w:rPr>
        <w:t xml:space="preserve">Aşağıdaki hadis-i şeriflerden hangisi konu bakımından diğerlerinden farklıdır? </w:t>
      </w: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 w:rsidRPr="003E715E">
        <w:rPr>
          <w:rFonts w:ascii="Arial" w:hAnsi="Arial" w:cs="Arial"/>
          <w:sz w:val="21"/>
          <w:szCs w:val="21"/>
        </w:rPr>
        <w:t>“Allah’ım! Beni, senin sevginle ve sevgisi senin katında bana fayda verecek şeyin sevgisiyle rızık</w:t>
      </w:r>
      <w:r w:rsidRPr="003E715E">
        <w:rPr>
          <w:rFonts w:ascii="Arial" w:hAnsi="Arial" w:cs="Arial"/>
          <w:sz w:val="21"/>
          <w:szCs w:val="21"/>
        </w:rPr>
        <w:softHyphen/>
        <w:t xml:space="preserve">landır.” </w:t>
      </w: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b) </w:t>
      </w:r>
      <w:r w:rsidRPr="003E715E">
        <w:rPr>
          <w:rFonts w:ascii="Arial" w:hAnsi="Arial" w:cs="Arial"/>
          <w:sz w:val="21"/>
          <w:szCs w:val="21"/>
        </w:rPr>
        <w:t xml:space="preserve">“Kim sevdiğini Allah için sever, kızdığına Allah için kızarsa imanı olgunlaşmış demektir.” </w:t>
      </w: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 w:rsidRPr="003E715E">
        <w:rPr>
          <w:rFonts w:ascii="Arial" w:hAnsi="Arial" w:cs="Arial"/>
          <w:sz w:val="21"/>
          <w:szCs w:val="21"/>
        </w:rPr>
        <w:t xml:space="preserve">“Bizi yedirip içiren ve bizi Müslümanlardan kılan Allah’a hamdolsun.” </w:t>
      </w:r>
    </w:p>
    <w:p w:rsidR="00C16901" w:rsidRPr="003E715E" w:rsidRDefault="00C16901" w:rsidP="00C620C9">
      <w:pPr>
        <w:pStyle w:val="Pa39"/>
        <w:spacing w:after="40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 w:rsidRPr="003E715E">
        <w:rPr>
          <w:rFonts w:ascii="Arial" w:hAnsi="Arial" w:cs="Arial"/>
          <w:sz w:val="21"/>
          <w:szCs w:val="21"/>
        </w:rPr>
        <w:t>“Allah’ım senden seni sevmeyi, seni seven kişiyi sevmeyi, senin sevgine ulaştıran ameli yapmayı isterim</w:t>
      </w:r>
      <w:r>
        <w:rPr>
          <w:rFonts w:ascii="Arial" w:hAnsi="Arial" w:cs="Arial"/>
          <w:sz w:val="21"/>
          <w:szCs w:val="21"/>
        </w:rPr>
        <w:t>…</w:t>
      </w:r>
      <w:r w:rsidRPr="003E715E">
        <w:rPr>
          <w:rFonts w:ascii="Arial" w:hAnsi="Arial" w:cs="Arial"/>
          <w:sz w:val="21"/>
          <w:szCs w:val="21"/>
        </w:rPr>
        <w:t xml:space="preserve">.” </w:t>
      </w:r>
    </w:p>
    <w:p w:rsidR="00C16901" w:rsidRDefault="00C16901" w:rsidP="009E517F">
      <w:pPr>
        <w:pStyle w:val="Pa39"/>
        <w:spacing w:after="40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C16901" w:rsidRPr="003E715E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 w:rsidRPr="003E715E">
        <w:rPr>
          <w:rFonts w:ascii="Arial" w:hAnsi="Arial" w:cs="Arial"/>
          <w:b/>
          <w:bCs/>
          <w:color w:val="000000"/>
          <w:sz w:val="21"/>
          <w:szCs w:val="21"/>
        </w:rPr>
        <w:t xml:space="preserve">5. </w:t>
      </w:r>
      <w:r>
        <w:rPr>
          <w:rFonts w:ascii="Arial" w:hAnsi="Arial" w:cs="Arial"/>
          <w:sz w:val="21"/>
          <w:szCs w:val="21"/>
        </w:rPr>
        <w:t>Aşağıdakilerden hangisi Peygamberimizin sav mucizelerinden değildir?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a) 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Şakkı Kamer mucizesi            </w:t>
      </w:r>
    </w:p>
    <w:p w:rsidR="00C16901" w:rsidRDefault="00C16901" w:rsidP="00FD1A4D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>b)</w:t>
      </w:r>
      <w:r>
        <w:rPr>
          <w:rFonts w:ascii="Arial" w:hAnsi="Arial" w:cs="Arial"/>
          <w:sz w:val="21"/>
          <w:szCs w:val="21"/>
        </w:rPr>
        <w:t xml:space="preserve">  Çağırdığı ağacın Peygamberimizin sav yanına gelmesi</w:t>
      </w:r>
      <w:r>
        <w:rPr>
          <w:rFonts w:ascii="Arial" w:hAnsi="Arial" w:cs="Arial"/>
          <w:b/>
          <w:bCs/>
          <w:sz w:val="21"/>
          <w:szCs w:val="21"/>
        </w:rPr>
        <w:t xml:space="preserve">          </w:t>
      </w:r>
    </w:p>
    <w:p w:rsidR="00C16901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c) 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FD1A4D">
        <w:rPr>
          <w:rFonts w:ascii="Arial" w:hAnsi="Arial" w:cs="Arial"/>
          <w:sz w:val="21"/>
          <w:szCs w:val="21"/>
        </w:rPr>
        <w:t>Demiri elinde hamur gibi yoğurması</w:t>
      </w:r>
      <w:r>
        <w:rPr>
          <w:rFonts w:ascii="Arial" w:hAnsi="Arial" w:cs="Arial"/>
          <w:sz w:val="21"/>
          <w:szCs w:val="21"/>
        </w:rPr>
        <w:t xml:space="preserve">  </w:t>
      </w:r>
      <w:r w:rsidRPr="003E715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      </w:t>
      </w:r>
    </w:p>
    <w:p w:rsidR="00C16901" w:rsidRPr="003E715E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 w:rsidRPr="003E715E">
        <w:rPr>
          <w:rFonts w:ascii="Arial" w:hAnsi="Arial" w:cs="Arial"/>
          <w:b/>
          <w:bCs/>
          <w:sz w:val="21"/>
          <w:szCs w:val="21"/>
        </w:rPr>
        <w:t xml:space="preserve">d) </w:t>
      </w:r>
      <w:r>
        <w:rPr>
          <w:rFonts w:ascii="Arial" w:hAnsi="Arial" w:cs="Arial"/>
          <w:sz w:val="21"/>
          <w:szCs w:val="21"/>
        </w:rPr>
        <w:t>Allah’ın cc izniyle geleceğe ait bir takım olayları önceden bildirmesi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Default="00C16901" w:rsidP="00064519">
      <w:pPr>
        <w:pStyle w:val="Pa80"/>
        <w:spacing w:before="16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Default="00C16901" w:rsidP="00FD1A4D">
      <w:pPr>
        <w:pStyle w:val="Default"/>
      </w:pPr>
    </w:p>
    <w:p w:rsidR="00C16901" w:rsidRPr="00FD1A4D" w:rsidRDefault="00C16901" w:rsidP="00FD1A4D">
      <w:pPr>
        <w:pStyle w:val="Default"/>
      </w:pPr>
    </w:p>
    <w:p w:rsidR="00C16901" w:rsidRDefault="00C16901" w:rsidP="00064519">
      <w:pPr>
        <w:pStyle w:val="Pa80"/>
        <w:spacing w:before="16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lang w:eastAsia="tr-TR"/>
        </w:rPr>
        <w:pict>
          <v:line id="Düz Bağlayıcı 2" o:spid="_x0000_s1027" style="position:absolute;left:0;text-align:left;z-index:251658752;visibility:visible" from="-9.75pt,16.35pt" to="-5.8pt,837.6pt" strokecolor="#4579b8"/>
        </w:pict>
      </w:r>
    </w:p>
    <w:p w:rsidR="00C16901" w:rsidRPr="004C4686" w:rsidRDefault="00C16901" w:rsidP="00064519">
      <w:pPr>
        <w:pStyle w:val="Pa80"/>
        <w:spacing w:before="160"/>
        <w:jc w:val="both"/>
        <w:rPr>
          <w:rFonts w:ascii="Times New Roman" w:hAnsi="Times New Roman" w:cs="Times New Roman"/>
          <w:i/>
          <w:iCs/>
          <w:u w:val="single"/>
        </w:rPr>
      </w:pPr>
      <w:r w:rsidRPr="004C4686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C) Aşağıda verilen cümleler doğruysa başlarına ‘D’, yanlışsa ‘Y’ yazınız. (20 Puan)</w:t>
      </w:r>
    </w:p>
    <w:p w:rsidR="00C16901" w:rsidRDefault="00C16901" w:rsidP="00064519">
      <w:pPr>
        <w:pStyle w:val="Pa11"/>
        <w:jc w:val="both"/>
        <w:rPr>
          <w:rFonts w:ascii="Arial" w:hAnsi="Arial" w:cs="Arial"/>
          <w:b/>
          <w:bCs/>
          <w:sz w:val="21"/>
          <w:szCs w:val="21"/>
        </w:rPr>
      </w:pPr>
    </w:p>
    <w:p w:rsidR="00C16901" w:rsidRPr="00285C72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285C72">
        <w:rPr>
          <w:rFonts w:ascii="Arial" w:hAnsi="Arial" w:cs="Arial"/>
          <w:sz w:val="21"/>
          <w:szCs w:val="21"/>
        </w:rPr>
        <w:t>İslama göre komşu komşuya mirasçı olmuştur.</w:t>
      </w:r>
    </w:p>
    <w:p w:rsidR="00C16901" w:rsidRPr="003E715E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2.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>
        <w:rPr>
          <w:rFonts w:ascii="Arial" w:hAnsi="Arial" w:cs="Arial"/>
          <w:sz w:val="21"/>
          <w:szCs w:val="21"/>
        </w:rPr>
        <w:t>Manası Allah’a c.c , söylenişi peygamber efendimize ait olan hadislere                  Kutsi Hadis denir.</w:t>
      </w:r>
    </w:p>
    <w:p w:rsidR="00C16901" w:rsidRPr="003E715E" w:rsidRDefault="00C16901" w:rsidP="00285C72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3.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>
        <w:rPr>
          <w:rFonts w:ascii="Arial" w:hAnsi="Arial" w:cs="Arial"/>
          <w:sz w:val="21"/>
          <w:szCs w:val="21"/>
        </w:rPr>
        <w:t>Temizlik imanın 4’te 1’idir.</w:t>
      </w:r>
    </w:p>
    <w:p w:rsidR="00C16901" w:rsidRPr="003E715E" w:rsidRDefault="00C16901" w:rsidP="003136DC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4.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(…..) </w:t>
      </w:r>
      <w:r w:rsidRPr="003E715E">
        <w:rPr>
          <w:rFonts w:ascii="Arial" w:hAnsi="Arial" w:cs="Arial"/>
          <w:sz w:val="21"/>
          <w:szCs w:val="21"/>
        </w:rPr>
        <w:t>Peygamberimizin</w:t>
      </w:r>
      <w:r>
        <w:rPr>
          <w:rFonts w:ascii="Arial" w:hAnsi="Arial" w:cs="Arial"/>
          <w:sz w:val="21"/>
          <w:szCs w:val="21"/>
        </w:rPr>
        <w:t xml:space="preserve"> sav Medine’ye İslamı anlatması için gönderdiği sahabe Mus’ab bin Ümeyr’dir</w:t>
      </w:r>
      <w:r w:rsidRPr="003E715E">
        <w:rPr>
          <w:rFonts w:ascii="Arial" w:hAnsi="Arial" w:cs="Arial"/>
          <w:sz w:val="21"/>
          <w:szCs w:val="21"/>
        </w:rPr>
        <w:t xml:space="preserve">. </w:t>
      </w:r>
    </w:p>
    <w:p w:rsidR="00C16901" w:rsidRPr="003E715E" w:rsidRDefault="00C16901" w:rsidP="00FD1A4D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5.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>
        <w:rPr>
          <w:rFonts w:ascii="Arial" w:hAnsi="Arial" w:cs="Arial"/>
          <w:sz w:val="21"/>
          <w:szCs w:val="21"/>
        </w:rPr>
        <w:t>Taif yolculuğunda peygamber efendimize iman eden kişi köle Addas’tır</w:t>
      </w:r>
    </w:p>
    <w:p w:rsidR="00C16901" w:rsidRPr="003E715E" w:rsidRDefault="00C16901" w:rsidP="00285C72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6.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Peygamberimiz (s.a.v.) </w:t>
      </w:r>
      <w:r>
        <w:rPr>
          <w:rFonts w:ascii="Arial" w:hAnsi="Arial" w:cs="Arial"/>
          <w:sz w:val="21"/>
          <w:szCs w:val="21"/>
        </w:rPr>
        <w:t>öncelikle nafile ibadetleri yapmamız gerektiğini söylemiştir.</w:t>
      </w:r>
    </w:p>
    <w:p w:rsidR="00C16901" w:rsidRPr="003E715E" w:rsidRDefault="00C16901" w:rsidP="00285C72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7.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>
        <w:rPr>
          <w:rFonts w:ascii="Arial" w:hAnsi="Arial" w:cs="Arial"/>
          <w:sz w:val="21"/>
          <w:szCs w:val="21"/>
        </w:rPr>
        <w:t>Yeni bir çocuk sahibi olan kişinin Allah’a c.c şükür niyetiyle kestiği kurbana Akika kurbanı denir.</w:t>
      </w:r>
      <w:r w:rsidRPr="003E715E">
        <w:rPr>
          <w:rFonts w:ascii="Arial" w:hAnsi="Arial" w:cs="Arial"/>
          <w:sz w:val="21"/>
          <w:szCs w:val="21"/>
        </w:rPr>
        <w:t xml:space="preserve"> </w:t>
      </w:r>
    </w:p>
    <w:p w:rsidR="00C16901" w:rsidRPr="003E715E" w:rsidRDefault="00C16901" w:rsidP="00064519">
      <w:pPr>
        <w:pStyle w:val="Pa1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8.</w:t>
      </w:r>
      <w:r w:rsidRPr="003E715E">
        <w:rPr>
          <w:rFonts w:ascii="Arial" w:hAnsi="Arial" w:cs="Arial"/>
          <w:b/>
          <w:bCs/>
          <w:sz w:val="21"/>
          <w:szCs w:val="21"/>
        </w:rPr>
        <w:t xml:space="preserve">(.....) </w:t>
      </w:r>
      <w:r w:rsidRPr="003E715E">
        <w:rPr>
          <w:rFonts w:ascii="Arial" w:hAnsi="Arial" w:cs="Arial"/>
          <w:sz w:val="21"/>
          <w:szCs w:val="21"/>
        </w:rPr>
        <w:t xml:space="preserve">Müslüman’ın hak anlayışı, hayvanları da içine almaktadır. </w:t>
      </w:r>
    </w:p>
    <w:p w:rsidR="00C16901" w:rsidRDefault="00C16901" w:rsidP="00285C72">
      <w:pPr>
        <w:pStyle w:val="NoSpacing"/>
      </w:pPr>
      <w:r>
        <w:rPr>
          <w:b/>
          <w:bCs/>
        </w:rPr>
        <w:t>9.</w:t>
      </w:r>
      <w:r w:rsidRPr="003E715E">
        <w:rPr>
          <w:b/>
          <w:bCs/>
        </w:rPr>
        <w:t xml:space="preserve">(.....) </w:t>
      </w:r>
      <w:r>
        <w:t>Kim Ramazan orucunu tutar ve Muharrem ayında da oruç tutarsa sanki bütün bir yılı oruçlu geçirmiş gibi olur.</w:t>
      </w:r>
    </w:p>
    <w:p w:rsidR="00C16901" w:rsidRDefault="00C16901" w:rsidP="00285C72">
      <w:pPr>
        <w:pStyle w:val="NoSpacing"/>
      </w:pPr>
      <w:r>
        <w:rPr>
          <w:b/>
          <w:bCs/>
        </w:rPr>
        <w:t>10</w:t>
      </w:r>
      <w:r w:rsidRPr="003E715E">
        <w:rPr>
          <w:b/>
          <w:bCs/>
        </w:rPr>
        <w:t xml:space="preserve">. (…..) </w:t>
      </w:r>
      <w:r w:rsidRPr="003E715E">
        <w:t>Peygamber Efendimiz</w:t>
      </w:r>
      <w:r>
        <w:t xml:space="preserve"> sav Hz. Ali ile birlikte 622 yılında Medine’ye hicret etti.</w:t>
      </w:r>
    </w:p>
    <w:p w:rsidR="00C16901" w:rsidRPr="00A805A1" w:rsidRDefault="00C16901" w:rsidP="00A805A1">
      <w:pPr>
        <w:rPr>
          <w:rFonts w:ascii="Arial" w:hAnsi="Arial" w:cs="Arial"/>
          <w:sz w:val="21"/>
          <w:szCs w:val="21"/>
        </w:rPr>
      </w:pPr>
      <w:r>
        <w:rPr>
          <w:b/>
          <w:bCs/>
          <w:lang w:eastAsia="tr-TR"/>
        </w:rPr>
        <w:t>www.sorubak.com</w:t>
      </w:r>
    </w:p>
    <w:p w:rsidR="00C16901" w:rsidRPr="00D7798E" w:rsidRDefault="00C16901" w:rsidP="00064519">
      <w:pPr>
        <w:rPr>
          <w:rFonts w:ascii="Arial" w:hAnsi="Arial" w:cs="Arial"/>
          <w:color w:val="000000"/>
          <w:sz w:val="21"/>
          <w:szCs w:val="21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45.3pt;margin-top:1.4pt;width:2in;height:60.15pt;z-index:251657728;visibility:visible">
            <v:textbox>
              <w:txbxContent>
                <w:p w:rsidR="00C16901" w:rsidRPr="00D7798E" w:rsidRDefault="00C16901" w:rsidP="00D7798E">
                  <w:pPr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>
                    <w:rPr>
                      <w:rFonts w:ascii="Segoe Print" w:hAnsi="Segoe Print" w:cs="Segoe Print"/>
                      <w:b/>
                      <w:bCs/>
                    </w:rPr>
                    <w:t>Hasan Oğuz ATA</w:t>
                  </w:r>
                </w:p>
                <w:p w:rsidR="00C16901" w:rsidRPr="00D7798E" w:rsidRDefault="00C16901" w:rsidP="004E2DC6">
                  <w:pPr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D7798E">
                    <w:rPr>
                      <w:rFonts w:ascii="Segoe Print" w:hAnsi="Segoe Print" w:cs="Segoe Print"/>
                      <w:b/>
                      <w:bCs/>
                    </w:rPr>
                    <w:t>D</w: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>ers</w:t>
                  </w:r>
                  <w:r w:rsidRPr="00D7798E">
                    <w:rPr>
                      <w:rFonts w:ascii="Segoe Print" w:hAnsi="Segoe Print" w:cs="Segoe Print"/>
                      <w:b/>
                      <w:bCs/>
                    </w:rPr>
                    <w:t xml:space="preserve"> Öğretmeni</w:t>
                  </w:r>
                </w:p>
              </w:txbxContent>
            </v:textbox>
          </v:shape>
        </w:pict>
      </w:r>
      <w:r w:rsidRPr="003E715E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BAŞARILAR….</w:t>
      </w:r>
    </w:p>
    <w:sectPr w:rsidR="00C16901" w:rsidRPr="00D7798E" w:rsidSect="004C4686">
      <w:footerReference w:type="default" r:id="rId6"/>
      <w:pgSz w:w="16838" w:h="11906" w:orient="landscape" w:code="9"/>
      <w:pgMar w:top="709" w:right="536" w:bottom="709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901" w:rsidRDefault="00C16901" w:rsidP="004C4686">
      <w:pPr>
        <w:spacing w:after="0" w:line="240" w:lineRule="auto"/>
      </w:pPr>
      <w:r>
        <w:separator/>
      </w:r>
    </w:p>
  </w:endnote>
  <w:endnote w:type="continuationSeparator" w:id="0">
    <w:p w:rsidR="00C16901" w:rsidRDefault="00C16901" w:rsidP="004C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Myriad Pro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901" w:rsidRDefault="00C169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901" w:rsidRDefault="00C16901" w:rsidP="004C4686">
      <w:pPr>
        <w:spacing w:after="0" w:line="240" w:lineRule="auto"/>
      </w:pPr>
      <w:r>
        <w:separator/>
      </w:r>
    </w:p>
  </w:footnote>
  <w:footnote w:type="continuationSeparator" w:id="0">
    <w:p w:rsidR="00C16901" w:rsidRDefault="00C16901" w:rsidP="004C46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519"/>
    <w:rsid w:val="00064519"/>
    <w:rsid w:val="00082385"/>
    <w:rsid w:val="000933E0"/>
    <w:rsid w:val="00141301"/>
    <w:rsid w:val="00181F8A"/>
    <w:rsid w:val="001A2660"/>
    <w:rsid w:val="00240545"/>
    <w:rsid w:val="00285C72"/>
    <w:rsid w:val="00295018"/>
    <w:rsid w:val="003136DC"/>
    <w:rsid w:val="003222F0"/>
    <w:rsid w:val="003E715E"/>
    <w:rsid w:val="00420036"/>
    <w:rsid w:val="004C3340"/>
    <w:rsid w:val="004C4686"/>
    <w:rsid w:val="004E2DC6"/>
    <w:rsid w:val="0052072B"/>
    <w:rsid w:val="00545F2F"/>
    <w:rsid w:val="005B6E56"/>
    <w:rsid w:val="00764EA0"/>
    <w:rsid w:val="007674BF"/>
    <w:rsid w:val="007B4153"/>
    <w:rsid w:val="007F6A30"/>
    <w:rsid w:val="00817263"/>
    <w:rsid w:val="0089017C"/>
    <w:rsid w:val="009113F4"/>
    <w:rsid w:val="0096229E"/>
    <w:rsid w:val="009E517F"/>
    <w:rsid w:val="00A11F34"/>
    <w:rsid w:val="00A366BA"/>
    <w:rsid w:val="00A805A1"/>
    <w:rsid w:val="00BC44BB"/>
    <w:rsid w:val="00C16901"/>
    <w:rsid w:val="00C42B3B"/>
    <w:rsid w:val="00C620C9"/>
    <w:rsid w:val="00CD7081"/>
    <w:rsid w:val="00D7798E"/>
    <w:rsid w:val="00E17DC8"/>
    <w:rsid w:val="00ED0772"/>
    <w:rsid w:val="00FB34A3"/>
    <w:rsid w:val="00FC7BAD"/>
    <w:rsid w:val="00FD1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64519"/>
    <w:pPr>
      <w:autoSpaceDE w:val="0"/>
      <w:autoSpaceDN w:val="0"/>
      <w:adjustRightInd w:val="0"/>
    </w:pPr>
    <w:rPr>
      <w:rFonts w:ascii="Helvetica World" w:hAnsi="Helvetica World" w:cs="Helvetica World"/>
      <w:color w:val="000000"/>
      <w:sz w:val="24"/>
      <w:szCs w:val="24"/>
      <w:lang w:eastAsia="en-US"/>
    </w:rPr>
  </w:style>
  <w:style w:type="paragraph" w:customStyle="1" w:styleId="Pa11">
    <w:name w:val="Pa1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character" w:customStyle="1" w:styleId="A14">
    <w:name w:val="A14"/>
    <w:uiPriority w:val="99"/>
    <w:rsid w:val="00064519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79">
    <w:name w:val="Pa7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80">
    <w:name w:val="Pa80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customStyle="1" w:styleId="Pa39">
    <w:name w:val="Pa39"/>
    <w:basedOn w:val="Default"/>
    <w:next w:val="Default"/>
    <w:uiPriority w:val="99"/>
    <w:rsid w:val="00064519"/>
    <w:pPr>
      <w:spacing w:line="221" w:lineRule="atLeast"/>
    </w:pPr>
    <w:rPr>
      <w:color w:val="auto"/>
    </w:rPr>
  </w:style>
  <w:style w:type="paragraph" w:styleId="Header">
    <w:name w:val="header"/>
    <w:basedOn w:val="Normal"/>
    <w:link w:val="Head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686"/>
  </w:style>
  <w:style w:type="paragraph" w:styleId="Footer">
    <w:name w:val="footer"/>
    <w:basedOn w:val="Normal"/>
    <w:link w:val="FooterChar"/>
    <w:uiPriority w:val="99"/>
    <w:rsid w:val="004C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686"/>
  </w:style>
  <w:style w:type="paragraph" w:styleId="BalloonText">
    <w:name w:val="Balloon Text"/>
    <w:basedOn w:val="Normal"/>
    <w:link w:val="BalloonTextChar"/>
    <w:uiPriority w:val="99"/>
    <w:semiHidden/>
    <w:rsid w:val="00D77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798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45F2F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905</Words>
  <Characters>5163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MFCH</dc:creator>
  <cp:keywords>www.sorubak.com</cp:keywords>
  <dc:description>www.sorubak.com</dc:description>
  <cp:lastModifiedBy>edanur</cp:lastModifiedBy>
  <cp:revision>8</cp:revision>
  <cp:lastPrinted>2014-04-07T01:34:00Z</cp:lastPrinted>
  <dcterms:created xsi:type="dcterms:W3CDTF">2014-04-07T01:56:00Z</dcterms:created>
  <dcterms:modified xsi:type="dcterms:W3CDTF">2015-03-30T20:01:00Z</dcterms:modified>
  <cp:category>www.sorubak.com</cp:category>
  <cp:contentType>www.sorubak.com</cp:contentType>
  <cp:contentStatus>www.sorubak.com</cp:contentStatus>
</cp:coreProperties>
</file>