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D5" w:rsidRDefault="00B805D5" w:rsidP="00EA6881">
      <w:pPr>
        <w:rPr>
          <w:rFonts w:ascii="Century Gothic" w:hAnsi="Century Gothic" w:cs="Century Gothic"/>
          <w:sz w:val="16"/>
          <w:szCs w:val="16"/>
        </w:rPr>
      </w:pP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0;margin-top:-9pt;width:567pt;height:54pt;z-index:251658240" adj="2700,14660" strokeweight="1pt"/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81pt;margin-top:0;width:398.65pt;height:18.95pt;z-index:251659264" fillcolor="black">
            <v:shadow color="#868686"/>
            <v:textpath style="font-family:&quot;Arial&quot;;v-text-kern:t" trim="t" fitpath="t" string="2014-2015  EĞİTİM ÖĞRETİM YILI İHSAN DİKMEN 4 ORTAOKULU DİN KÜLTÜRÜ VE AHLAK BİLGİSİ DERSİ&#10;7. SINIF 2. DÖNEM 1. YAZILI SINAVI&#10;"/>
          </v:shape>
        </w:pict>
      </w:r>
    </w:p>
    <w:p w:rsidR="00B805D5" w:rsidRDefault="00B805D5" w:rsidP="00EA6881">
      <w:pPr>
        <w:rPr>
          <w:rFonts w:ascii="Century Gothic" w:hAnsi="Century Gothic" w:cs="Century Gothic"/>
          <w:sz w:val="16"/>
          <w:szCs w:val="16"/>
        </w:rPr>
      </w:pPr>
    </w:p>
    <w:p w:rsidR="00B805D5" w:rsidRPr="00E848A4" w:rsidRDefault="00B805D5" w:rsidP="00EA6881">
      <w:pPr>
        <w:rPr>
          <w:rFonts w:ascii="Century Gothic" w:hAnsi="Century Gothic" w:cs="Century Gothic"/>
          <w:sz w:val="16"/>
          <w:szCs w:val="16"/>
        </w:rPr>
      </w:pPr>
    </w:p>
    <w:p w:rsidR="00B805D5" w:rsidRDefault="00B805D5" w:rsidP="00EA6881">
      <w:pPr>
        <w:rPr>
          <w:rFonts w:ascii="Century Gothic" w:hAnsi="Century Gothic" w:cs="Century Gothic"/>
          <w:sz w:val="16"/>
          <w:szCs w:val="16"/>
        </w:rPr>
      </w:pPr>
    </w:p>
    <w:p w:rsidR="00B805D5" w:rsidRDefault="00B805D5" w:rsidP="00EA6881">
      <w:pPr>
        <w:rPr>
          <w:rFonts w:ascii="Century Gothic" w:hAnsi="Century Gothic" w:cs="Century Gothic"/>
          <w:sz w:val="16"/>
          <w:szCs w:val="16"/>
        </w:rPr>
      </w:pPr>
    </w:p>
    <w:p w:rsidR="00B805D5" w:rsidRDefault="00B805D5" w:rsidP="00EA6881">
      <w:pPr>
        <w:rPr>
          <w:b/>
          <w:bCs/>
          <w:sz w:val="18"/>
          <w:szCs w:val="18"/>
        </w:rPr>
      </w:pPr>
    </w:p>
    <w:p w:rsidR="00B805D5" w:rsidRDefault="00B805D5" w:rsidP="00EA6881">
      <w:pPr>
        <w:rPr>
          <w:b/>
          <w:bCs/>
          <w:sz w:val="18"/>
          <w:szCs w:val="18"/>
        </w:rPr>
      </w:pPr>
    </w:p>
    <w:p w:rsidR="00B805D5" w:rsidRPr="00C90856" w:rsidRDefault="00B805D5" w:rsidP="00EA6881">
      <w:pPr>
        <w:rPr>
          <w:b/>
          <w:bCs/>
          <w:sz w:val="20"/>
          <w:szCs w:val="20"/>
        </w:rPr>
      </w:pPr>
      <w:r w:rsidRPr="00C90856">
        <w:rPr>
          <w:b/>
          <w:bCs/>
          <w:sz w:val="20"/>
          <w:szCs w:val="20"/>
        </w:rPr>
        <w:t>ADI</w:t>
      </w:r>
      <w:r w:rsidRPr="00C90856">
        <w:rPr>
          <w:b/>
          <w:bCs/>
          <w:sz w:val="20"/>
          <w:szCs w:val="20"/>
        </w:rPr>
        <w:tab/>
      </w:r>
      <w:r w:rsidRPr="00C90856">
        <w:rPr>
          <w:b/>
          <w:bCs/>
          <w:sz w:val="20"/>
          <w:szCs w:val="20"/>
        </w:rPr>
        <w:tab/>
        <w:t>:</w:t>
      </w:r>
    </w:p>
    <w:p w:rsidR="00B805D5" w:rsidRPr="00C90856" w:rsidRDefault="00B805D5" w:rsidP="00EA6881">
      <w:pPr>
        <w:rPr>
          <w:b/>
          <w:bCs/>
          <w:sz w:val="20"/>
          <w:szCs w:val="20"/>
        </w:rPr>
      </w:pPr>
      <w:r w:rsidRPr="00C90856">
        <w:rPr>
          <w:b/>
          <w:bCs/>
          <w:sz w:val="20"/>
          <w:szCs w:val="20"/>
        </w:rPr>
        <w:t xml:space="preserve">SOYADI </w:t>
      </w:r>
      <w:r w:rsidRPr="00C90856">
        <w:rPr>
          <w:b/>
          <w:bCs/>
          <w:sz w:val="20"/>
          <w:szCs w:val="20"/>
        </w:rPr>
        <w:tab/>
        <w:t>:</w:t>
      </w:r>
    </w:p>
    <w:p w:rsidR="00B805D5" w:rsidRPr="00C90856" w:rsidRDefault="00B805D5" w:rsidP="00EA6881">
      <w:pPr>
        <w:rPr>
          <w:b/>
          <w:bCs/>
          <w:sz w:val="20"/>
          <w:szCs w:val="20"/>
        </w:rPr>
      </w:pPr>
      <w:r w:rsidRPr="00C90856">
        <w:rPr>
          <w:b/>
          <w:bCs/>
          <w:sz w:val="20"/>
          <w:szCs w:val="20"/>
        </w:rPr>
        <w:t xml:space="preserve">SINIF      </w:t>
      </w:r>
      <w:r w:rsidRPr="00C90856">
        <w:rPr>
          <w:b/>
          <w:bCs/>
          <w:sz w:val="20"/>
          <w:szCs w:val="20"/>
        </w:rPr>
        <w:tab/>
        <w:t xml:space="preserve">: </w:t>
      </w:r>
      <w:r>
        <w:rPr>
          <w:b/>
          <w:bCs/>
          <w:sz w:val="20"/>
          <w:szCs w:val="20"/>
        </w:rPr>
        <w:t>7/B</w:t>
      </w:r>
      <w:bookmarkStart w:id="0" w:name="_GoBack"/>
      <w:bookmarkEnd w:id="0"/>
      <w:r w:rsidRPr="00C90856">
        <w:rPr>
          <w:b/>
          <w:bCs/>
          <w:sz w:val="20"/>
          <w:szCs w:val="20"/>
        </w:rPr>
        <w:t xml:space="preserve">                      </w:t>
      </w:r>
      <w:r>
        <w:rPr>
          <w:b/>
          <w:bCs/>
          <w:sz w:val="20"/>
          <w:szCs w:val="20"/>
        </w:rPr>
        <w:t xml:space="preserve">   </w:t>
      </w:r>
      <w:r w:rsidRPr="00C90856">
        <w:rPr>
          <w:b/>
          <w:bCs/>
          <w:sz w:val="20"/>
          <w:szCs w:val="20"/>
        </w:rPr>
        <w:t>NO :</w:t>
      </w:r>
    </w:p>
    <w:p w:rsidR="00B805D5" w:rsidRDefault="00B805D5" w:rsidP="00EA6881">
      <w:pPr>
        <w:rPr>
          <w:rFonts w:ascii="Century Gothic" w:hAnsi="Century Gothic" w:cs="Century Gothic"/>
          <w:sz w:val="16"/>
          <w:szCs w:val="16"/>
        </w:rPr>
      </w:pPr>
    </w:p>
    <w:p w:rsidR="00B805D5" w:rsidRDefault="00B805D5" w:rsidP="00EA6881">
      <w:pPr>
        <w:rPr>
          <w:b/>
          <w:bCs/>
          <w:sz w:val="20"/>
          <w:szCs w:val="20"/>
        </w:rPr>
      </w:pPr>
      <w:r w:rsidRPr="006F14D9">
        <w:rPr>
          <w:b/>
          <w:bCs/>
          <w:sz w:val="20"/>
          <w:szCs w:val="20"/>
        </w:rPr>
        <w:t>A – Aşağıdaki sorularda doğru olan şıkkı işaretleyiniz.</w:t>
      </w:r>
    </w:p>
    <w:p w:rsidR="00B805D5" w:rsidRPr="006F14D9" w:rsidRDefault="00B805D5" w:rsidP="00EA6881">
      <w:pPr>
        <w:rPr>
          <w:b/>
          <w:bCs/>
          <w:sz w:val="20"/>
          <w:szCs w:val="20"/>
        </w:rPr>
      </w:pPr>
      <w:r w:rsidRPr="006F14D9">
        <w:rPr>
          <w:b/>
          <w:bCs/>
          <w:sz w:val="20"/>
          <w:szCs w:val="20"/>
        </w:rPr>
        <w:t xml:space="preserve">( 5 </w:t>
      </w:r>
      <w:r w:rsidRPr="006F14D9">
        <w:rPr>
          <w:b/>
          <w:bCs/>
          <w:sz w:val="20"/>
          <w:szCs w:val="20"/>
          <w:vertAlign w:val="subscript"/>
        </w:rPr>
        <w:t>*</w:t>
      </w:r>
      <w:r>
        <w:rPr>
          <w:b/>
          <w:bCs/>
          <w:sz w:val="20"/>
          <w:szCs w:val="20"/>
        </w:rPr>
        <w:t xml:space="preserve"> 10 = 50</w:t>
      </w:r>
      <w:r w:rsidRPr="006F14D9">
        <w:rPr>
          <w:b/>
          <w:bCs/>
          <w:sz w:val="20"/>
          <w:szCs w:val="20"/>
        </w:rPr>
        <w:t xml:space="preserve"> P ) </w:t>
      </w:r>
    </w:p>
    <w:p w:rsidR="00B805D5" w:rsidRDefault="00B805D5" w:rsidP="00EA6881">
      <w:pPr>
        <w:rPr>
          <w:b/>
          <w:bCs/>
          <w:sz w:val="18"/>
          <w:szCs w:val="18"/>
        </w:rPr>
      </w:pPr>
    </w:p>
    <w:p w:rsidR="00B805D5" w:rsidRDefault="00B805D5" w:rsidP="00E3308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5F135D">
        <w:rPr>
          <w:b/>
          <w:bCs/>
          <w:sz w:val="20"/>
          <w:szCs w:val="20"/>
        </w:rPr>
        <w:t xml:space="preserve">-‘’Cennettekiler Suçlulara(Cehennemdekilere)sorarlar: Sizi </w:t>
      </w:r>
    </w:p>
    <w:p w:rsidR="00B805D5" w:rsidRDefault="00B805D5" w:rsidP="00E33083">
      <w:pPr>
        <w:rPr>
          <w:b/>
          <w:bCs/>
          <w:sz w:val="20"/>
          <w:szCs w:val="20"/>
        </w:rPr>
      </w:pPr>
      <w:r w:rsidRPr="005F135D">
        <w:rPr>
          <w:b/>
          <w:bCs/>
          <w:sz w:val="20"/>
          <w:szCs w:val="20"/>
        </w:rPr>
        <w:t xml:space="preserve">ateşe sokan nedir?Onlar der ki: Biz namaz kılmazdık,aç olanı doyurmazdık, </w:t>
      </w:r>
      <w:r>
        <w:rPr>
          <w:b/>
          <w:bCs/>
          <w:sz w:val="20"/>
          <w:szCs w:val="20"/>
        </w:rPr>
        <w:t xml:space="preserve">boş şeylere dalanlarla beraber biz de dalardık </w:t>
      </w:r>
      <w:r w:rsidRPr="005F135D">
        <w:rPr>
          <w:b/>
          <w:bCs/>
          <w:sz w:val="20"/>
          <w:szCs w:val="20"/>
        </w:rPr>
        <w:t>ve ceza gününü yalanlardık ta ki ölüm geldi.’’</w:t>
      </w:r>
      <w:r>
        <w:rPr>
          <w:b/>
          <w:bCs/>
          <w:sz w:val="20"/>
          <w:szCs w:val="20"/>
        </w:rPr>
        <w:t>(Müddessir Suresi 40-47. Ayetler)</w:t>
      </w:r>
    </w:p>
    <w:p w:rsidR="00B805D5" w:rsidRDefault="00B805D5" w:rsidP="00E33083">
      <w:pPr>
        <w:rPr>
          <w:b/>
          <w:bCs/>
          <w:sz w:val="20"/>
          <w:szCs w:val="20"/>
        </w:rPr>
      </w:pPr>
    </w:p>
    <w:p w:rsidR="00B805D5" w:rsidRDefault="00B805D5" w:rsidP="00E33083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5F135D">
        <w:rPr>
          <w:sz w:val="20"/>
          <w:szCs w:val="20"/>
        </w:rPr>
        <w:t>Bu ayetler</w:t>
      </w:r>
      <w:r>
        <w:rPr>
          <w:sz w:val="20"/>
          <w:szCs w:val="20"/>
        </w:rPr>
        <w:t xml:space="preserve"> aşağıdakilerden hangisiyle ilgilidir</w:t>
      </w:r>
      <w:r w:rsidRPr="00FC6BAD">
        <w:rPr>
          <w:sz w:val="20"/>
          <w:szCs w:val="20"/>
        </w:rPr>
        <w:t>?</w:t>
      </w:r>
    </w:p>
    <w:p w:rsidR="00B805D5" w:rsidRDefault="00B805D5" w:rsidP="00E33083">
      <w:pPr>
        <w:rPr>
          <w:sz w:val="20"/>
          <w:szCs w:val="20"/>
        </w:rPr>
      </w:pPr>
      <w:r>
        <w:rPr>
          <w:sz w:val="20"/>
          <w:szCs w:val="20"/>
        </w:rPr>
        <w:t>a) Ahiret hayatı                    b) Okul hayatı</w:t>
      </w:r>
    </w:p>
    <w:p w:rsidR="00B805D5" w:rsidRPr="005F135D" w:rsidRDefault="00B805D5" w:rsidP="00E33083">
      <w:pPr>
        <w:rPr>
          <w:sz w:val="20"/>
          <w:szCs w:val="20"/>
        </w:rPr>
      </w:pPr>
      <w:r>
        <w:rPr>
          <w:sz w:val="20"/>
          <w:szCs w:val="20"/>
        </w:rPr>
        <w:t>c) Kabir hayatı                     d) Hiçbiri</w:t>
      </w:r>
    </w:p>
    <w:p w:rsidR="00B805D5" w:rsidRDefault="00B805D5" w:rsidP="00D3103E">
      <w:pPr>
        <w:rPr>
          <w:b/>
          <w:bCs/>
          <w:sz w:val="20"/>
          <w:szCs w:val="20"/>
        </w:rPr>
      </w:pPr>
    </w:p>
    <w:p w:rsidR="00B805D5" w:rsidRPr="00D60F37" w:rsidRDefault="00B805D5" w:rsidP="00D60F37">
      <w:pPr>
        <w:numPr>
          <w:ilvl w:val="0"/>
          <w:numId w:val="8"/>
        </w:numPr>
        <w:jc w:val="both"/>
        <w:rPr>
          <w:i/>
          <w:iCs/>
          <w:sz w:val="20"/>
          <w:szCs w:val="20"/>
        </w:rPr>
      </w:pPr>
      <w:r w:rsidRPr="00D60F37">
        <w:rPr>
          <w:i/>
          <w:iCs/>
          <w:sz w:val="20"/>
          <w:szCs w:val="20"/>
        </w:rPr>
        <w:t>Ramazan ayının ve adak orucunun dışında Allah’ın hoşnutluğunu kazanmak amacıyla tutulan oruçtur.</w:t>
      </w:r>
    </w:p>
    <w:p w:rsidR="00B805D5" w:rsidRPr="00D60F37" w:rsidRDefault="00B805D5" w:rsidP="00D60F37">
      <w:pPr>
        <w:numPr>
          <w:ilvl w:val="0"/>
          <w:numId w:val="8"/>
        </w:numPr>
        <w:jc w:val="both"/>
        <w:rPr>
          <w:i/>
          <w:iCs/>
          <w:sz w:val="20"/>
          <w:szCs w:val="20"/>
        </w:rPr>
      </w:pPr>
      <w:r w:rsidRPr="00D60F37">
        <w:rPr>
          <w:i/>
          <w:iCs/>
          <w:sz w:val="20"/>
          <w:szCs w:val="20"/>
        </w:rPr>
        <w:t>Tutulduğu zaman sevabı vardır. Tutulmazsa günahı yoktur.</w:t>
      </w:r>
    </w:p>
    <w:p w:rsidR="00B805D5" w:rsidRPr="00D60F37" w:rsidRDefault="00B805D5" w:rsidP="00D60F37">
      <w:pPr>
        <w:widowControl w:val="0"/>
        <w:adjustRightInd w:val="0"/>
        <w:jc w:val="both"/>
        <w:rPr>
          <w:b/>
          <w:bCs/>
          <w:sz w:val="20"/>
          <w:szCs w:val="20"/>
        </w:rPr>
      </w:pPr>
      <w:r w:rsidRPr="00D60F37">
        <w:rPr>
          <w:b/>
          <w:bCs/>
          <w:sz w:val="20"/>
          <w:szCs w:val="20"/>
        </w:rPr>
        <w:t>2-Yukarıda özellikleri verilen oruç aşağıdakilerden hangisidir?</w:t>
      </w:r>
    </w:p>
    <w:p w:rsidR="00B805D5" w:rsidRPr="00D60F37" w:rsidRDefault="00B805D5" w:rsidP="00D60F37">
      <w:pPr>
        <w:jc w:val="both"/>
        <w:rPr>
          <w:sz w:val="20"/>
          <w:szCs w:val="20"/>
        </w:rPr>
      </w:pPr>
      <w:r w:rsidRPr="00D60F37">
        <w:rPr>
          <w:sz w:val="20"/>
          <w:szCs w:val="20"/>
        </w:rPr>
        <w:t>a) Farz oruç</w:t>
      </w:r>
      <w:r w:rsidRPr="00D60F37">
        <w:rPr>
          <w:sz w:val="20"/>
          <w:szCs w:val="20"/>
        </w:rPr>
        <w:tab/>
        <w:t xml:space="preserve">b) Adak orucu </w:t>
      </w:r>
      <w:r>
        <w:rPr>
          <w:sz w:val="20"/>
          <w:szCs w:val="20"/>
        </w:rPr>
        <w:t xml:space="preserve">  </w:t>
      </w:r>
      <w:r w:rsidRPr="00D60F37">
        <w:rPr>
          <w:sz w:val="20"/>
          <w:szCs w:val="20"/>
        </w:rPr>
        <w:t xml:space="preserve"> c) Nafile oruç</w:t>
      </w:r>
      <w:r w:rsidRPr="00D60F37">
        <w:rPr>
          <w:sz w:val="20"/>
          <w:szCs w:val="20"/>
        </w:rPr>
        <w:tab/>
        <w:t>d) Kaza orucu</w:t>
      </w:r>
    </w:p>
    <w:p w:rsidR="00B805D5" w:rsidRDefault="00B805D5" w:rsidP="00071964">
      <w:pPr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</w:p>
    <w:p w:rsidR="00B805D5" w:rsidRPr="002A7AB9" w:rsidRDefault="00B805D5" w:rsidP="00D60F37">
      <w:pPr>
        <w:jc w:val="both"/>
        <w:rPr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19"/>
          <w:szCs w:val="19"/>
        </w:rPr>
        <w:t>3</w:t>
      </w:r>
      <w:r w:rsidRPr="002A7AB9">
        <w:rPr>
          <w:b/>
          <w:bCs/>
          <w:sz w:val="20"/>
          <w:szCs w:val="20"/>
        </w:rPr>
        <w:t>-Kur’an-ı Kerim’i bir kişinin okuyup diğerlerinin dinlemesine ve takip etmesine ne ad verilir?</w:t>
      </w:r>
    </w:p>
    <w:p w:rsidR="00B805D5" w:rsidRPr="002A7AB9" w:rsidRDefault="00B805D5" w:rsidP="00D60F37">
      <w:pPr>
        <w:jc w:val="both"/>
        <w:rPr>
          <w:sz w:val="20"/>
          <w:szCs w:val="20"/>
        </w:rPr>
      </w:pPr>
      <w:r w:rsidRPr="002A7AB9">
        <w:rPr>
          <w:sz w:val="20"/>
          <w:szCs w:val="20"/>
        </w:rPr>
        <w:t>a) Mukabele</w:t>
      </w:r>
      <w:r w:rsidRPr="002A7AB9">
        <w:rPr>
          <w:sz w:val="20"/>
          <w:szCs w:val="20"/>
        </w:rPr>
        <w:tab/>
        <w:t>b) Hatim</w:t>
      </w:r>
      <w:r w:rsidRPr="002A7AB9">
        <w:rPr>
          <w:sz w:val="20"/>
          <w:szCs w:val="20"/>
        </w:rPr>
        <w:tab/>
        <w:t>c) Tecvid          d) Hafız</w:t>
      </w:r>
    </w:p>
    <w:p w:rsidR="00B805D5" w:rsidRDefault="00B805D5" w:rsidP="00071964">
      <w:pPr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</w:p>
    <w:p w:rsidR="00B805D5" w:rsidRPr="00E33083" w:rsidRDefault="00B805D5" w:rsidP="00E33083">
      <w:pPr>
        <w:tabs>
          <w:tab w:val="left" w:pos="426"/>
        </w:tabs>
        <w:spacing w:after="200" w:line="276" w:lineRule="auto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4</w:t>
      </w:r>
      <w:r w:rsidRPr="00E33083">
        <w:rPr>
          <w:b/>
          <w:bCs/>
          <w:sz w:val="20"/>
          <w:szCs w:val="20"/>
          <w:lang w:eastAsia="en-US"/>
        </w:rPr>
        <w:t>-Caferilik mezhebiyle ilgili aşağıda söylenenlerden hangisi doğrudur?</w:t>
      </w:r>
    </w:p>
    <w:p w:rsidR="00B805D5" w:rsidRPr="00E33083" w:rsidRDefault="00B805D5" w:rsidP="00E33083">
      <w:pPr>
        <w:tabs>
          <w:tab w:val="left" w:pos="426"/>
        </w:tabs>
        <w:spacing w:after="200" w:line="276" w:lineRule="auto"/>
        <w:rPr>
          <w:sz w:val="20"/>
          <w:szCs w:val="20"/>
          <w:lang w:eastAsia="en-US"/>
        </w:rPr>
      </w:pPr>
      <w:r w:rsidRPr="00E33083">
        <w:rPr>
          <w:sz w:val="20"/>
          <w:szCs w:val="20"/>
          <w:lang w:eastAsia="en-US"/>
        </w:rPr>
        <w:t>a) Kurucusu Ahmed bin Hanbel’dir.</w:t>
      </w:r>
    </w:p>
    <w:p w:rsidR="00B805D5" w:rsidRPr="00E33083" w:rsidRDefault="00B805D5" w:rsidP="00E33083">
      <w:pPr>
        <w:tabs>
          <w:tab w:val="left" w:pos="426"/>
        </w:tabs>
        <w:spacing w:after="200" w:line="276" w:lineRule="auto"/>
        <w:rPr>
          <w:sz w:val="20"/>
          <w:szCs w:val="20"/>
          <w:lang w:eastAsia="en-US"/>
        </w:rPr>
      </w:pPr>
      <w:r w:rsidRPr="00E33083">
        <w:rPr>
          <w:sz w:val="20"/>
          <w:szCs w:val="20"/>
          <w:lang w:eastAsia="en-US"/>
        </w:rPr>
        <w:t>b)İbadet konularıyla ilgili görüş beyan eder.</w:t>
      </w:r>
    </w:p>
    <w:p w:rsidR="00B805D5" w:rsidRPr="00E33083" w:rsidRDefault="00B805D5" w:rsidP="00E33083">
      <w:pPr>
        <w:tabs>
          <w:tab w:val="left" w:pos="426"/>
        </w:tabs>
        <w:spacing w:after="200" w:line="276" w:lineRule="auto"/>
        <w:rPr>
          <w:sz w:val="20"/>
          <w:szCs w:val="20"/>
          <w:lang w:eastAsia="en-US"/>
        </w:rPr>
      </w:pPr>
      <w:r w:rsidRPr="00E33083">
        <w:rPr>
          <w:sz w:val="20"/>
          <w:szCs w:val="20"/>
          <w:lang w:eastAsia="en-US"/>
        </w:rPr>
        <w:t>c)İnanç konularından bahseder.</w:t>
      </w:r>
    </w:p>
    <w:p w:rsidR="00B805D5" w:rsidRPr="00E33083" w:rsidRDefault="00B805D5" w:rsidP="00E33083">
      <w:pPr>
        <w:tabs>
          <w:tab w:val="left" w:pos="426"/>
        </w:tabs>
        <w:spacing w:after="200" w:line="276" w:lineRule="auto"/>
        <w:rPr>
          <w:sz w:val="20"/>
          <w:szCs w:val="20"/>
          <w:lang w:eastAsia="en-US"/>
        </w:rPr>
      </w:pPr>
      <w:r w:rsidRPr="00E33083">
        <w:rPr>
          <w:sz w:val="20"/>
          <w:szCs w:val="20"/>
          <w:lang w:eastAsia="en-US"/>
        </w:rPr>
        <w:t>d)Türkiye’deki Müslümanların %85’i bu mezhebe  mensuptur.</w:t>
      </w:r>
    </w:p>
    <w:p w:rsidR="00B805D5" w:rsidRPr="00071964" w:rsidRDefault="00B805D5" w:rsidP="00982D74">
      <w:pPr>
        <w:jc w:val="both"/>
        <w:rPr>
          <w:rFonts w:ascii="Lucida Sans Unicode" w:hAnsi="Lucida Sans Unicode" w:cs="Lucida Sans Unicode"/>
          <w:sz w:val="16"/>
          <w:szCs w:val="16"/>
        </w:rPr>
      </w:pPr>
    </w:p>
    <w:p w:rsidR="00B805D5" w:rsidRPr="00A654DC" w:rsidRDefault="00B805D5" w:rsidP="00A654DC">
      <w:pPr>
        <w:rPr>
          <w:b/>
          <w:bCs/>
          <w:sz w:val="20"/>
          <w:szCs w:val="20"/>
        </w:rPr>
      </w:pPr>
      <w:r w:rsidRPr="00A654DC">
        <w:rPr>
          <w:b/>
          <w:bCs/>
          <w:sz w:val="20"/>
          <w:szCs w:val="20"/>
        </w:rPr>
        <w:t>5. “Semah” hangi tasavvufi yoruma ait bir uygulamadır?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>a) Alevi-Bektaşilik         b) Nakşibendilik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>c) Kadirilik                     d) Mevlevilik</w:t>
      </w:r>
    </w:p>
    <w:p w:rsidR="00B805D5" w:rsidRPr="00C64622" w:rsidRDefault="00B805D5" w:rsidP="005B3923">
      <w:pPr>
        <w:tabs>
          <w:tab w:val="left" w:pos="180"/>
        </w:tabs>
        <w:spacing w:line="200" w:lineRule="atLeast"/>
        <w:rPr>
          <w:sz w:val="20"/>
          <w:szCs w:val="20"/>
        </w:rPr>
      </w:pPr>
    </w:p>
    <w:p w:rsidR="00B805D5" w:rsidRPr="00C64622" w:rsidRDefault="00B805D5" w:rsidP="005B3923">
      <w:pPr>
        <w:tabs>
          <w:tab w:val="left" w:pos="180"/>
        </w:tabs>
        <w:spacing w:line="20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C64622">
        <w:rPr>
          <w:b/>
          <w:bCs/>
          <w:sz w:val="20"/>
          <w:szCs w:val="20"/>
        </w:rPr>
        <w:t>- Aşağıdakilerden hangisi</w:t>
      </w:r>
      <w:r>
        <w:rPr>
          <w:b/>
          <w:bCs/>
          <w:sz w:val="20"/>
          <w:szCs w:val="20"/>
        </w:rPr>
        <w:t xml:space="preserve"> Cemevi’nde cem ibadeti için ışıkları, aydınlatma araçlarını yakmakla görevlidir</w:t>
      </w:r>
      <w:r w:rsidRPr="00E33083">
        <w:rPr>
          <w:b/>
          <w:bCs/>
          <w:sz w:val="20"/>
          <w:szCs w:val="20"/>
        </w:rPr>
        <w:t>?</w:t>
      </w:r>
    </w:p>
    <w:p w:rsidR="00B805D5" w:rsidRPr="00C64622" w:rsidRDefault="00B805D5" w:rsidP="005B3923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4622">
        <w:rPr>
          <w:sz w:val="20"/>
          <w:szCs w:val="20"/>
        </w:rPr>
        <w:t>a</w:t>
      </w:r>
      <w:r>
        <w:rPr>
          <w:sz w:val="20"/>
          <w:szCs w:val="20"/>
        </w:rPr>
        <w:t>) Zakir</w:t>
      </w:r>
      <w:r w:rsidRPr="00C64622">
        <w:rPr>
          <w:sz w:val="20"/>
          <w:szCs w:val="20"/>
        </w:rPr>
        <w:tab/>
        <w:t xml:space="preserve">      </w:t>
      </w:r>
      <w:r>
        <w:rPr>
          <w:sz w:val="20"/>
          <w:szCs w:val="20"/>
        </w:rPr>
        <w:t xml:space="preserve">       </w:t>
      </w:r>
      <w:r w:rsidRPr="00C64622">
        <w:rPr>
          <w:sz w:val="20"/>
          <w:szCs w:val="20"/>
        </w:rPr>
        <w:t>b</w:t>
      </w:r>
      <w:r>
        <w:rPr>
          <w:sz w:val="20"/>
          <w:szCs w:val="20"/>
        </w:rPr>
        <w:t>) Çerağcı           c) Peynikçi</w:t>
      </w:r>
      <w:r w:rsidRPr="00C64622">
        <w:rPr>
          <w:sz w:val="20"/>
          <w:szCs w:val="20"/>
        </w:rPr>
        <w:tab/>
        <w:t xml:space="preserve"> d</w:t>
      </w:r>
      <w:r>
        <w:rPr>
          <w:sz w:val="20"/>
          <w:szCs w:val="20"/>
        </w:rPr>
        <w:t>) Dede</w:t>
      </w:r>
    </w:p>
    <w:p w:rsidR="00B805D5" w:rsidRDefault="00B805D5" w:rsidP="00EA6881">
      <w:pPr>
        <w:rPr>
          <w:b/>
          <w:bCs/>
          <w:sz w:val="20"/>
          <w:szCs w:val="20"/>
        </w:rPr>
      </w:pPr>
    </w:p>
    <w:p w:rsidR="00B805D5" w:rsidRPr="00E33083" w:rsidRDefault="00B805D5" w:rsidP="00EA6881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7</w:t>
      </w:r>
      <w:r w:rsidRPr="00C64622">
        <w:rPr>
          <w:b/>
          <w:bCs/>
          <w:sz w:val="20"/>
          <w:szCs w:val="20"/>
        </w:rPr>
        <w:t>- Aşağıdakilerden hangisi</w:t>
      </w:r>
      <w:r>
        <w:rPr>
          <w:b/>
          <w:bCs/>
          <w:sz w:val="20"/>
          <w:szCs w:val="20"/>
        </w:rPr>
        <w:t xml:space="preserve"> Alevilerin yaptıkları bir ibadet </w:t>
      </w:r>
      <w:r w:rsidRPr="00E33083">
        <w:rPr>
          <w:b/>
          <w:bCs/>
          <w:sz w:val="20"/>
          <w:szCs w:val="20"/>
          <w:u w:val="single"/>
        </w:rPr>
        <w:t>değildir?</w:t>
      </w:r>
    </w:p>
    <w:p w:rsidR="00B805D5" w:rsidRPr="00E33083" w:rsidRDefault="00B805D5" w:rsidP="00E33083">
      <w:pPr>
        <w:rPr>
          <w:sz w:val="20"/>
          <w:szCs w:val="20"/>
        </w:rPr>
      </w:pPr>
      <w:r w:rsidRPr="00E33083">
        <w:rPr>
          <w:sz w:val="20"/>
          <w:szCs w:val="20"/>
        </w:rPr>
        <w:t xml:space="preserve">a)Hızır orucu </w:t>
      </w:r>
      <w:r>
        <w:rPr>
          <w:sz w:val="20"/>
          <w:szCs w:val="20"/>
        </w:rPr>
        <w:t xml:space="preserve">  </w:t>
      </w:r>
      <w:r w:rsidRPr="00E33083">
        <w:rPr>
          <w:sz w:val="20"/>
          <w:szCs w:val="20"/>
        </w:rPr>
        <w:t xml:space="preserve">  b)Cem         c)Muharrem orucu  </w:t>
      </w:r>
      <w:r>
        <w:rPr>
          <w:sz w:val="20"/>
          <w:szCs w:val="20"/>
        </w:rPr>
        <w:t xml:space="preserve"> </w:t>
      </w:r>
      <w:r w:rsidRPr="00E33083">
        <w:rPr>
          <w:sz w:val="20"/>
          <w:szCs w:val="20"/>
        </w:rPr>
        <w:t xml:space="preserve"> d)Beş vakit namaz</w:t>
      </w:r>
    </w:p>
    <w:p w:rsidR="00B805D5" w:rsidRDefault="00B805D5" w:rsidP="00F45D8C">
      <w:pPr>
        <w:rPr>
          <w:b/>
          <w:bCs/>
          <w:sz w:val="20"/>
          <w:szCs w:val="20"/>
        </w:rPr>
      </w:pPr>
    </w:p>
    <w:p w:rsidR="00B805D5" w:rsidRPr="00A654DC" w:rsidRDefault="00B805D5" w:rsidP="00A654DC">
      <w:pPr>
        <w:spacing w:line="276" w:lineRule="auto"/>
        <w:rPr>
          <w:b/>
          <w:bCs/>
          <w:sz w:val="20"/>
          <w:szCs w:val="20"/>
          <w:lang w:eastAsia="en-US"/>
        </w:rPr>
      </w:pPr>
      <w:r w:rsidRPr="00A654DC">
        <w:rPr>
          <w:b/>
          <w:bCs/>
          <w:sz w:val="20"/>
          <w:szCs w:val="20"/>
          <w:lang w:eastAsia="en-US"/>
        </w:rPr>
        <w:t xml:space="preserve">8- </w:t>
      </w:r>
      <w:r w:rsidRPr="00A654DC">
        <w:rPr>
          <w:sz w:val="20"/>
          <w:szCs w:val="20"/>
          <w:lang w:eastAsia="en-US"/>
        </w:rPr>
        <w:t>“Müslüman, elinden ve dilinden herkesin güvende olduğu kimsedir”</w:t>
      </w:r>
      <w:r w:rsidRPr="00A654DC">
        <w:rPr>
          <w:b/>
          <w:bCs/>
          <w:sz w:val="20"/>
          <w:szCs w:val="20"/>
          <w:lang w:eastAsia="en-US"/>
        </w:rPr>
        <w:t xml:space="preserve"> hadisinin anlamı nedir?</w:t>
      </w:r>
    </w:p>
    <w:p w:rsidR="00B805D5" w:rsidRPr="00A654DC" w:rsidRDefault="00B805D5" w:rsidP="00A654DC">
      <w:pPr>
        <w:spacing w:line="276" w:lineRule="auto"/>
        <w:rPr>
          <w:sz w:val="20"/>
          <w:szCs w:val="20"/>
          <w:lang w:eastAsia="en-US"/>
        </w:rPr>
      </w:pPr>
      <w:r w:rsidRPr="00A654DC">
        <w:rPr>
          <w:sz w:val="20"/>
          <w:szCs w:val="20"/>
          <w:lang w:eastAsia="en-US"/>
        </w:rPr>
        <w:t>a) Müslüman biri, ibadetlerini yerine getirir.</w:t>
      </w:r>
    </w:p>
    <w:p w:rsidR="00B805D5" w:rsidRPr="00A654DC" w:rsidRDefault="00B805D5" w:rsidP="00A654DC">
      <w:pPr>
        <w:spacing w:line="276" w:lineRule="auto"/>
        <w:rPr>
          <w:sz w:val="20"/>
          <w:szCs w:val="20"/>
          <w:lang w:eastAsia="en-US"/>
        </w:rPr>
      </w:pPr>
      <w:r w:rsidRPr="00A654DC">
        <w:rPr>
          <w:sz w:val="20"/>
          <w:szCs w:val="20"/>
          <w:lang w:eastAsia="en-US"/>
        </w:rPr>
        <w:t>b) Müslüman biri, vaktini boşa geçirmez.</w:t>
      </w:r>
    </w:p>
    <w:p w:rsidR="00B805D5" w:rsidRPr="00A654DC" w:rsidRDefault="00B805D5" w:rsidP="00A654DC">
      <w:pPr>
        <w:spacing w:line="276" w:lineRule="auto"/>
        <w:rPr>
          <w:sz w:val="20"/>
          <w:szCs w:val="20"/>
          <w:lang w:eastAsia="en-US"/>
        </w:rPr>
      </w:pPr>
      <w:r w:rsidRPr="00A654DC">
        <w:rPr>
          <w:sz w:val="20"/>
          <w:szCs w:val="20"/>
          <w:lang w:eastAsia="en-US"/>
        </w:rPr>
        <w:t>c) Müslüman biri dedikodu yapmaz; çalmaz; güvenilir bir kişiliğe sahiptir.</w:t>
      </w:r>
    </w:p>
    <w:p w:rsidR="00B805D5" w:rsidRPr="00A654DC" w:rsidRDefault="00B805D5" w:rsidP="00A654DC">
      <w:pPr>
        <w:spacing w:line="276" w:lineRule="auto"/>
        <w:rPr>
          <w:sz w:val="20"/>
          <w:szCs w:val="20"/>
          <w:lang w:eastAsia="en-US"/>
        </w:rPr>
      </w:pPr>
      <w:r w:rsidRPr="00A654DC">
        <w:rPr>
          <w:sz w:val="20"/>
          <w:szCs w:val="20"/>
          <w:lang w:eastAsia="en-US"/>
        </w:rPr>
        <w:t>d) Müslüman biri varlıkların anlamı üzerinde düşünür.</w:t>
      </w:r>
    </w:p>
    <w:p w:rsidR="00B805D5" w:rsidRDefault="00B805D5" w:rsidP="00F45D8C">
      <w:pPr>
        <w:rPr>
          <w:b/>
          <w:bCs/>
          <w:sz w:val="20"/>
          <w:szCs w:val="20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Default="00B805D5" w:rsidP="00A654DC">
      <w:pPr>
        <w:rPr>
          <w:b/>
          <w:bCs/>
          <w:sz w:val="21"/>
          <w:szCs w:val="21"/>
        </w:rPr>
      </w:pPr>
    </w:p>
    <w:p w:rsidR="00B805D5" w:rsidRPr="00A654DC" w:rsidRDefault="00B805D5" w:rsidP="00A654DC">
      <w:pPr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Pr="00A654DC">
        <w:rPr>
          <w:b/>
          <w:bCs/>
          <w:sz w:val="20"/>
          <w:szCs w:val="20"/>
        </w:rPr>
        <w:t>.</w:t>
      </w:r>
      <w:r w:rsidRPr="00A654DC">
        <w:rPr>
          <w:sz w:val="20"/>
          <w:szCs w:val="20"/>
        </w:rPr>
        <w:t xml:space="preserve">   “Kendini bir şey sanıyor”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 xml:space="preserve">      “Onun burnu Kaf dağında”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 xml:space="preserve">      “Sürekli kendini övüp duruyor”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 xml:space="preserve">      “Havasından geçilmiyor”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 xml:space="preserve">      “Kendini beğenmişin teki o”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 xml:space="preserve">      “Kendini bulunmaz Hint kumaşı zannediyor”</w:t>
      </w:r>
    </w:p>
    <w:p w:rsidR="00B805D5" w:rsidRPr="00A654DC" w:rsidRDefault="00B805D5" w:rsidP="00A654DC">
      <w:pPr>
        <w:rPr>
          <w:b/>
          <w:bCs/>
          <w:sz w:val="20"/>
          <w:szCs w:val="20"/>
        </w:rPr>
      </w:pPr>
      <w:r w:rsidRPr="00A654DC">
        <w:rPr>
          <w:b/>
          <w:bCs/>
          <w:sz w:val="20"/>
          <w:szCs w:val="20"/>
        </w:rPr>
        <w:t>Yukarıda sözü edilen kişi nasıl biridir ?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>a) kibirli            b) adaletsiz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>c) kıskanç          d) alçakgönüllü</w:t>
      </w:r>
    </w:p>
    <w:p w:rsidR="00B805D5" w:rsidRDefault="00B805D5" w:rsidP="00F45D8C">
      <w:pPr>
        <w:rPr>
          <w:b/>
          <w:bCs/>
          <w:sz w:val="20"/>
          <w:szCs w:val="20"/>
        </w:rPr>
      </w:pPr>
    </w:p>
    <w:p w:rsidR="00B805D5" w:rsidRPr="00A654DC" w:rsidRDefault="00B805D5" w:rsidP="00A654DC">
      <w:pPr>
        <w:rPr>
          <w:b/>
          <w:bCs/>
          <w:sz w:val="20"/>
          <w:szCs w:val="20"/>
        </w:rPr>
      </w:pPr>
      <w:r w:rsidRPr="00A654DC">
        <w:rPr>
          <w:b/>
          <w:bCs/>
          <w:sz w:val="20"/>
          <w:szCs w:val="20"/>
        </w:rPr>
        <w:t>10. Hangisi görgü kurallarındandır?</w:t>
      </w:r>
    </w:p>
    <w:p w:rsidR="00B805D5" w:rsidRPr="00A654DC" w:rsidRDefault="00B805D5" w:rsidP="00A654DC">
      <w:pPr>
        <w:rPr>
          <w:b/>
          <w:bCs/>
          <w:sz w:val="20"/>
          <w:szCs w:val="20"/>
        </w:rPr>
      </w:pPr>
      <w:r w:rsidRPr="00A654DC">
        <w:rPr>
          <w:sz w:val="20"/>
          <w:szCs w:val="20"/>
        </w:rPr>
        <w:t xml:space="preserve">a) kapıyı üç defa çaldığımız halde açılmıyorsa geri dönmek 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>b) insanlara dik dik bakarak rahatsız etmek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>c) lafımızı unutmamak için karşımızdaki insanın sözünü kesmek</w:t>
      </w:r>
    </w:p>
    <w:p w:rsidR="00B805D5" w:rsidRPr="00A654DC" w:rsidRDefault="00B805D5" w:rsidP="00A654DC">
      <w:pPr>
        <w:rPr>
          <w:sz w:val="20"/>
          <w:szCs w:val="20"/>
        </w:rPr>
      </w:pPr>
      <w:r w:rsidRPr="00A654DC">
        <w:rPr>
          <w:sz w:val="20"/>
          <w:szCs w:val="20"/>
        </w:rPr>
        <w:t>d) herkesin içinde yere sümkürmek</w:t>
      </w:r>
    </w:p>
    <w:p w:rsidR="00B805D5" w:rsidRPr="00A654DC" w:rsidRDefault="00B805D5" w:rsidP="00F45D8C">
      <w:pPr>
        <w:rPr>
          <w:b/>
          <w:bCs/>
          <w:sz w:val="20"/>
          <w:szCs w:val="20"/>
        </w:rPr>
      </w:pPr>
    </w:p>
    <w:p w:rsidR="00B805D5" w:rsidRDefault="00B805D5" w:rsidP="00F45D8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6F14D9">
        <w:rPr>
          <w:b/>
          <w:bCs/>
          <w:sz w:val="20"/>
          <w:szCs w:val="20"/>
        </w:rPr>
        <w:t>-</w:t>
      </w:r>
      <w:r w:rsidRPr="006F14D9">
        <w:rPr>
          <w:sz w:val="20"/>
          <w:szCs w:val="20"/>
        </w:rPr>
        <w:t xml:space="preserve"> </w:t>
      </w:r>
      <w:r w:rsidRPr="006F14D9">
        <w:rPr>
          <w:b/>
          <w:bCs/>
          <w:sz w:val="20"/>
          <w:szCs w:val="20"/>
        </w:rPr>
        <w:t xml:space="preserve">Aşağıdaki kelimeleri uygun olan </w:t>
      </w:r>
      <w:r>
        <w:rPr>
          <w:b/>
          <w:bCs/>
          <w:sz w:val="20"/>
          <w:szCs w:val="20"/>
        </w:rPr>
        <w:t>boşluklara yazınız.</w:t>
      </w:r>
    </w:p>
    <w:p w:rsidR="00B805D5" w:rsidRPr="006F14D9" w:rsidRDefault="00B805D5" w:rsidP="00F45D8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( 3</w:t>
      </w:r>
      <w:r w:rsidRPr="006F14D9">
        <w:rPr>
          <w:b/>
          <w:bCs/>
          <w:sz w:val="20"/>
          <w:szCs w:val="20"/>
        </w:rPr>
        <w:t xml:space="preserve"> </w:t>
      </w:r>
      <w:r w:rsidRPr="006F14D9">
        <w:rPr>
          <w:b/>
          <w:bCs/>
          <w:sz w:val="20"/>
          <w:szCs w:val="20"/>
          <w:vertAlign w:val="subscript"/>
        </w:rPr>
        <w:t>*</w:t>
      </w:r>
      <w:r>
        <w:rPr>
          <w:b/>
          <w:bCs/>
          <w:sz w:val="20"/>
          <w:szCs w:val="20"/>
        </w:rPr>
        <w:t xml:space="preserve"> 5 = 15</w:t>
      </w:r>
      <w:r w:rsidRPr="006F14D9">
        <w:rPr>
          <w:b/>
          <w:bCs/>
          <w:sz w:val="20"/>
          <w:szCs w:val="20"/>
        </w:rPr>
        <w:t xml:space="preserve"> P )</w:t>
      </w:r>
    </w:p>
    <w:p w:rsidR="00B805D5" w:rsidRDefault="00B805D5" w:rsidP="00474BEF">
      <w:pPr>
        <w:rPr>
          <w:sz w:val="20"/>
          <w:szCs w:val="20"/>
        </w:rPr>
      </w:pPr>
    </w:p>
    <w:p w:rsidR="00B805D5" w:rsidRDefault="00B805D5" w:rsidP="00474BEF">
      <w:pPr>
        <w:rPr>
          <w:sz w:val="20"/>
          <w:szCs w:val="20"/>
        </w:rPr>
      </w:pPr>
      <w:r>
        <w:rPr>
          <w:sz w:val="20"/>
          <w:szCs w:val="20"/>
        </w:rPr>
        <w:t>Cem ibadetini yöneten kişiye …………… denir.</w:t>
      </w:r>
    </w:p>
    <w:p w:rsidR="00B805D5" w:rsidRDefault="00B805D5" w:rsidP="00474BEF">
      <w:pPr>
        <w:rPr>
          <w:sz w:val="20"/>
          <w:szCs w:val="20"/>
        </w:rPr>
      </w:pPr>
      <w:r>
        <w:rPr>
          <w:sz w:val="20"/>
          <w:szCs w:val="20"/>
        </w:rPr>
        <w:t>Mesnevi ………………… nın eseridir.</w:t>
      </w:r>
    </w:p>
    <w:p w:rsidR="00B805D5" w:rsidRPr="00FC6BAD" w:rsidRDefault="00B805D5" w:rsidP="00474BEF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 </w:t>
      </w:r>
      <w:r w:rsidRPr="00FC6BAD">
        <w:rPr>
          <w:sz w:val="20"/>
          <w:szCs w:val="20"/>
        </w:rPr>
        <w:t>ayında</w:t>
      </w:r>
      <w:r>
        <w:rPr>
          <w:sz w:val="20"/>
          <w:szCs w:val="20"/>
        </w:rPr>
        <w:t xml:space="preserve"> tutulan oruç farzdır</w:t>
      </w:r>
      <w:r w:rsidRPr="00FC6BAD">
        <w:rPr>
          <w:sz w:val="20"/>
          <w:szCs w:val="20"/>
        </w:rPr>
        <w:t>.</w:t>
      </w:r>
    </w:p>
    <w:p w:rsidR="00B805D5" w:rsidRPr="000C61E8" w:rsidRDefault="00B805D5" w:rsidP="00474BEF">
      <w:pPr>
        <w:rPr>
          <w:sz w:val="20"/>
          <w:szCs w:val="20"/>
        </w:rPr>
      </w:pPr>
      <w:r>
        <w:rPr>
          <w:sz w:val="20"/>
          <w:szCs w:val="20"/>
        </w:rPr>
        <w:t>İslam dininin temel kaynakları ……………………… ve …………………………….. . dir.</w:t>
      </w:r>
    </w:p>
    <w:p w:rsidR="00B805D5" w:rsidRPr="00F62ED7" w:rsidRDefault="00B805D5" w:rsidP="00474BEF">
      <w:pPr>
        <w:rPr>
          <w:b/>
          <w:bCs/>
          <w:sz w:val="20"/>
          <w:szCs w:val="20"/>
        </w:rPr>
      </w:pPr>
    </w:p>
    <w:p w:rsidR="00B805D5" w:rsidRPr="00925664" w:rsidRDefault="00B805D5" w:rsidP="00474BE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 – Aşağıdaki mezheplerle bu görüşlerin sahiplerini doğru olarak eşleştiriniz.( 3</w:t>
      </w:r>
      <w:r w:rsidRPr="005C441C">
        <w:rPr>
          <w:b/>
          <w:bCs/>
          <w:sz w:val="20"/>
          <w:szCs w:val="20"/>
        </w:rPr>
        <w:t xml:space="preserve"> </w:t>
      </w:r>
      <w:r w:rsidRPr="005C441C">
        <w:rPr>
          <w:b/>
          <w:bCs/>
          <w:sz w:val="20"/>
          <w:szCs w:val="20"/>
          <w:vertAlign w:val="subscript"/>
        </w:rPr>
        <w:t>*</w:t>
      </w:r>
      <w:r>
        <w:rPr>
          <w:b/>
          <w:bCs/>
          <w:sz w:val="20"/>
          <w:szCs w:val="20"/>
        </w:rPr>
        <w:t xml:space="preserve"> 5 = 15</w:t>
      </w:r>
      <w:r w:rsidRPr="005C441C">
        <w:rPr>
          <w:b/>
          <w:bCs/>
          <w:sz w:val="20"/>
          <w:szCs w:val="20"/>
        </w:rPr>
        <w:t xml:space="preserve"> P )</w:t>
      </w:r>
    </w:p>
    <w:p w:rsidR="00B805D5" w:rsidRDefault="00B805D5" w:rsidP="007309A6">
      <w:pPr>
        <w:rPr>
          <w:b/>
          <w:bCs/>
          <w:sz w:val="20"/>
          <w:szCs w:val="20"/>
        </w:rPr>
      </w:pPr>
    </w:p>
    <w:p w:rsidR="00B805D5" w:rsidRDefault="00B805D5" w:rsidP="007309A6">
      <w:pPr>
        <w:rPr>
          <w:b/>
          <w:bCs/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1- </w:t>
      </w:r>
      <w:r>
        <w:rPr>
          <w:b/>
          <w:bCs/>
          <w:sz w:val="20"/>
          <w:szCs w:val="20"/>
        </w:rPr>
        <w:t xml:space="preserve"> Malikilik</w:t>
      </w:r>
      <w:r>
        <w:rPr>
          <w:b/>
          <w:bCs/>
          <w:sz w:val="20"/>
          <w:szCs w:val="20"/>
        </w:rPr>
        <w:tab/>
        <w:t>(   ) İmam  Cafer-i Sadık</w:t>
      </w:r>
    </w:p>
    <w:p w:rsidR="00B805D5" w:rsidRPr="005C441C" w:rsidRDefault="00B805D5" w:rsidP="007309A6">
      <w:pPr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2- </w:t>
      </w:r>
      <w:r>
        <w:rPr>
          <w:b/>
          <w:bCs/>
          <w:sz w:val="20"/>
          <w:szCs w:val="20"/>
        </w:rPr>
        <w:t xml:space="preserve"> Eş’arilik</w:t>
      </w:r>
      <w:r>
        <w:rPr>
          <w:b/>
          <w:bCs/>
          <w:sz w:val="20"/>
          <w:szCs w:val="20"/>
        </w:rPr>
        <w:tab/>
        <w:t>(   ) İmam-ı Azam Ebu Hanife</w:t>
      </w:r>
    </w:p>
    <w:p w:rsidR="00B805D5" w:rsidRPr="005C441C" w:rsidRDefault="00B805D5" w:rsidP="007309A6">
      <w:pPr>
        <w:rPr>
          <w:b/>
          <w:bCs/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3- </w:t>
      </w:r>
      <w:r>
        <w:rPr>
          <w:b/>
          <w:bCs/>
          <w:sz w:val="20"/>
          <w:szCs w:val="20"/>
        </w:rPr>
        <w:t xml:space="preserve"> Caferilik</w:t>
      </w:r>
      <w:r>
        <w:rPr>
          <w:b/>
          <w:bCs/>
          <w:sz w:val="20"/>
          <w:szCs w:val="20"/>
        </w:rPr>
        <w:tab/>
        <w:t>(   ) Ebu Mansur Muhammed bin Ahmed</w:t>
      </w:r>
    </w:p>
    <w:p w:rsidR="00B805D5" w:rsidRPr="005C441C" w:rsidRDefault="00B805D5" w:rsidP="007309A6">
      <w:pPr>
        <w:rPr>
          <w:b/>
          <w:bCs/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4- </w:t>
      </w:r>
      <w:r>
        <w:rPr>
          <w:b/>
          <w:bCs/>
          <w:sz w:val="20"/>
          <w:szCs w:val="20"/>
        </w:rPr>
        <w:t xml:space="preserve"> Hanefilik</w:t>
      </w:r>
      <w:r>
        <w:rPr>
          <w:b/>
          <w:bCs/>
          <w:sz w:val="20"/>
          <w:szCs w:val="20"/>
        </w:rPr>
        <w:tab/>
        <w:t>(   ) İmam Malik bin Enes</w:t>
      </w:r>
    </w:p>
    <w:p w:rsidR="00B805D5" w:rsidRPr="005C441C" w:rsidRDefault="00B805D5" w:rsidP="007309A6">
      <w:pPr>
        <w:rPr>
          <w:sz w:val="20"/>
          <w:szCs w:val="20"/>
        </w:rPr>
      </w:pPr>
      <w:r w:rsidRPr="005C441C">
        <w:rPr>
          <w:b/>
          <w:bCs/>
          <w:sz w:val="20"/>
          <w:szCs w:val="20"/>
        </w:rPr>
        <w:t xml:space="preserve">5- </w:t>
      </w:r>
      <w:r>
        <w:rPr>
          <w:b/>
          <w:bCs/>
          <w:sz w:val="20"/>
          <w:szCs w:val="20"/>
        </w:rPr>
        <w:t xml:space="preserve"> Maturidilik</w:t>
      </w:r>
      <w:r>
        <w:rPr>
          <w:b/>
          <w:bCs/>
          <w:sz w:val="20"/>
          <w:szCs w:val="20"/>
        </w:rPr>
        <w:tab/>
        <w:t>(   ) Ebul Hasan  Ali el-Eş’ari</w:t>
      </w:r>
    </w:p>
    <w:p w:rsidR="00B805D5" w:rsidRDefault="00B805D5" w:rsidP="00474BEF">
      <w:pPr>
        <w:rPr>
          <w:rFonts w:ascii="Century Gothic" w:hAnsi="Century Gothic" w:cs="Century Gothic"/>
          <w:b/>
          <w:bCs/>
          <w:sz w:val="18"/>
          <w:szCs w:val="18"/>
        </w:rPr>
      </w:pPr>
    </w:p>
    <w:p w:rsidR="00B805D5" w:rsidRPr="00022DC7" w:rsidRDefault="00B805D5" w:rsidP="00EA6881">
      <w:pPr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D</w:t>
      </w:r>
      <w:r w:rsidRPr="006F14D9">
        <w:rPr>
          <w:b/>
          <w:bCs/>
          <w:sz w:val="20"/>
          <w:szCs w:val="20"/>
        </w:rPr>
        <w:t xml:space="preserve"> – </w:t>
      </w:r>
      <w:r>
        <w:rPr>
          <w:rFonts w:ascii="Century Gothic" w:hAnsi="Century Gothic" w:cs="Century Gothic"/>
          <w:b/>
          <w:bCs/>
          <w:sz w:val="18"/>
          <w:szCs w:val="18"/>
        </w:rPr>
        <w:t xml:space="preserve">1- </w:t>
      </w:r>
      <w:r>
        <w:rPr>
          <w:rFonts w:ascii="Century Gothic" w:hAnsi="Century Gothic" w:cs="Century Gothic"/>
          <w:sz w:val="18"/>
          <w:szCs w:val="18"/>
        </w:rPr>
        <w:t>Tebbet</w:t>
      </w:r>
      <w:r w:rsidRPr="00022DC7">
        <w:rPr>
          <w:rFonts w:ascii="Century Gothic" w:hAnsi="Century Gothic" w:cs="Century Gothic"/>
          <w:sz w:val="18"/>
          <w:szCs w:val="18"/>
        </w:rPr>
        <w:t xml:space="preserve"> suresini yazın.</w:t>
      </w:r>
      <w:r w:rsidRPr="00774B29">
        <w:rPr>
          <w:rFonts w:ascii="Century Gothic" w:hAnsi="Century Gothic" w:cs="Century Gothic"/>
          <w:b/>
          <w:bCs/>
          <w:sz w:val="18"/>
          <w:szCs w:val="18"/>
        </w:rPr>
        <w:t>(10 P)</w:t>
      </w:r>
    </w:p>
    <w:p w:rsidR="00B805D5" w:rsidRPr="00022DC7" w:rsidRDefault="00B805D5" w:rsidP="00EA6881">
      <w:pPr>
        <w:rPr>
          <w:rFonts w:ascii="Century Gothic" w:hAnsi="Century Gothic" w:cs="Century Gothic"/>
          <w:sz w:val="20"/>
          <w:szCs w:val="20"/>
        </w:rPr>
      </w:pPr>
      <w:r w:rsidRPr="00022DC7">
        <w:rPr>
          <w:rFonts w:ascii="Century Gothic" w:hAnsi="Century Gothic" w:cs="Century Gothic"/>
          <w:sz w:val="18"/>
          <w:szCs w:val="18"/>
        </w:rPr>
        <w:t xml:space="preserve">   </w:t>
      </w:r>
      <w:r>
        <w:rPr>
          <w:rFonts w:ascii="Century Gothic" w:hAnsi="Century Gothic" w:cs="Century Gothic"/>
          <w:sz w:val="18"/>
          <w:szCs w:val="18"/>
        </w:rPr>
        <w:t xml:space="preserve">    </w:t>
      </w:r>
      <w:r w:rsidRPr="00022DC7">
        <w:rPr>
          <w:rFonts w:ascii="Century Gothic" w:hAnsi="Century Gothic" w:cs="Century Gothic"/>
          <w:b/>
          <w:bCs/>
          <w:sz w:val="18"/>
          <w:szCs w:val="18"/>
        </w:rPr>
        <w:t>2-</w:t>
      </w:r>
      <w:r w:rsidRPr="00022DC7">
        <w:rPr>
          <w:rFonts w:ascii="Century Gothic" w:hAnsi="Century Gothic" w:cs="Century Gothic"/>
          <w:sz w:val="18"/>
          <w:szCs w:val="18"/>
        </w:rPr>
        <w:t xml:space="preserve"> Nas suresinin anlamını yazın.</w:t>
      </w:r>
      <w:r w:rsidRPr="00774B29">
        <w:rPr>
          <w:rFonts w:ascii="Century Gothic" w:hAnsi="Century Gothic" w:cs="Century Gothic"/>
          <w:b/>
          <w:bCs/>
          <w:sz w:val="18"/>
          <w:szCs w:val="18"/>
        </w:rPr>
        <w:t xml:space="preserve">(10P)                        </w:t>
      </w:r>
      <w:r w:rsidRPr="00774B29">
        <w:rPr>
          <w:rFonts w:ascii="Century Gothic" w:hAnsi="Century Gothic" w:cs="Century Gothic"/>
          <w:b/>
          <w:bCs/>
          <w:sz w:val="16"/>
          <w:szCs w:val="16"/>
        </w:rPr>
        <w:t xml:space="preserve">                                                            </w:t>
      </w:r>
    </w:p>
    <w:p w:rsidR="00B805D5" w:rsidRPr="00022DC7" w:rsidRDefault="00B805D5" w:rsidP="0043256A">
      <w:pPr>
        <w:rPr>
          <w:sz w:val="18"/>
          <w:szCs w:val="18"/>
        </w:rPr>
      </w:pPr>
      <w:r w:rsidRPr="00022DC7">
        <w:rPr>
          <w:sz w:val="18"/>
          <w:szCs w:val="18"/>
        </w:rPr>
        <w:t xml:space="preserve">             </w:t>
      </w:r>
    </w:p>
    <w:p w:rsidR="00B805D5" w:rsidRDefault="00B805D5" w:rsidP="0012692B">
      <w:pPr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>
        <w:rPr>
          <w:rFonts w:ascii="Century Gothic" w:hAnsi="Century Gothic" w:cs="Century Gothic"/>
          <w:b/>
          <w:bCs/>
          <w:sz w:val="18"/>
          <w:szCs w:val="18"/>
        </w:rPr>
        <w:t xml:space="preserve">   </w:t>
      </w:r>
    </w:p>
    <w:p w:rsidR="00B805D5" w:rsidRDefault="00B805D5" w:rsidP="0012692B">
      <w:pPr>
        <w:rPr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 xml:space="preserve"> </w:t>
      </w:r>
      <w:r w:rsidRPr="001A4B45">
        <w:rPr>
          <w:rFonts w:ascii="Monotype Corsiva" w:hAnsi="Monotype Corsiva" w:cs="Monotype Corsiva"/>
          <w:b/>
          <w:bCs/>
          <w:u w:val="single"/>
        </w:rPr>
        <w:t>Not :</w:t>
      </w:r>
      <w:r>
        <w:rPr>
          <w:rFonts w:ascii="Monotype Corsiva" w:hAnsi="Monotype Corsiva" w:cs="Monotype Corsiva"/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1A4B45">
        <w:rPr>
          <w:b/>
          <w:bCs/>
          <w:sz w:val="20"/>
          <w:szCs w:val="20"/>
        </w:rPr>
        <w:t xml:space="preserve">Süre 40 </w:t>
      </w:r>
      <w:r>
        <w:rPr>
          <w:b/>
          <w:bCs/>
          <w:sz w:val="20"/>
          <w:szCs w:val="20"/>
        </w:rPr>
        <w:t xml:space="preserve">  </w:t>
      </w:r>
      <w:r w:rsidRPr="001A4B45">
        <w:rPr>
          <w:b/>
          <w:bCs/>
          <w:sz w:val="20"/>
          <w:szCs w:val="20"/>
        </w:rPr>
        <w:t>dakikadır.</w:t>
      </w:r>
    </w:p>
    <w:p w:rsidR="00B805D5" w:rsidRPr="001A4B45" w:rsidRDefault="00B805D5" w:rsidP="0012692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Başarılar dilerim.</w:t>
      </w:r>
    </w:p>
    <w:p w:rsidR="00B805D5" w:rsidRPr="00245F4B" w:rsidRDefault="00B805D5" w:rsidP="0043256A">
      <w:pPr>
        <w:rPr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 xml:space="preserve">                        </w:t>
      </w:r>
    </w:p>
    <w:p w:rsidR="00B805D5" w:rsidRPr="00AC5B74" w:rsidRDefault="00B805D5" w:rsidP="0043256A">
      <w:pPr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 xml:space="preserve">   </w:t>
      </w:r>
    </w:p>
    <w:p w:rsidR="00B805D5" w:rsidRPr="006D084F" w:rsidRDefault="00B805D5" w:rsidP="0043256A">
      <w:pPr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              </w:t>
      </w:r>
    </w:p>
    <w:p w:rsidR="00B805D5" w:rsidRPr="00652581" w:rsidRDefault="00B805D5" w:rsidP="0012692B">
      <w:pPr>
        <w:rPr>
          <w:rFonts w:ascii="Monotype Corsiva" w:hAnsi="Monotype Corsiva" w:cs="Monotype Corsiva"/>
          <w:b/>
          <w:bCs/>
          <w:sz w:val="22"/>
          <w:szCs w:val="22"/>
        </w:rPr>
      </w:pPr>
      <w:r w:rsidRPr="0012692B">
        <w:rPr>
          <w:rFonts w:ascii="Monotype Corsiva" w:hAnsi="Monotype Corsiva" w:cs="Monotype Corsiva"/>
          <w:b/>
          <w:bCs/>
          <w:sz w:val="22"/>
          <w:szCs w:val="22"/>
        </w:rPr>
        <w:t xml:space="preserve">                              </w:t>
      </w:r>
      <w:r>
        <w:rPr>
          <w:rFonts w:ascii="Monotype Corsiva" w:hAnsi="Monotype Corsiva" w:cs="Monotype Corsiva"/>
          <w:b/>
          <w:bCs/>
          <w:sz w:val="22"/>
          <w:szCs w:val="22"/>
        </w:rPr>
        <w:t>İlhan KAYA</w:t>
      </w:r>
    </w:p>
    <w:p w:rsidR="00B805D5" w:rsidRDefault="00B805D5" w:rsidP="0012692B">
      <w:pPr>
        <w:rPr>
          <w:rFonts w:ascii="Monotype Corsiva" w:hAnsi="Monotype Corsiva" w:cs="Monotype Corsiva"/>
          <w:b/>
          <w:bCs/>
          <w:sz w:val="22"/>
          <w:szCs w:val="22"/>
          <w:u w:val="single"/>
        </w:rPr>
      </w:pPr>
      <w:r>
        <w:rPr>
          <w:rFonts w:ascii="Monotype Corsiva" w:hAnsi="Monotype Corsiva" w:cs="Monotype Corsiva"/>
          <w:b/>
          <w:bCs/>
          <w:sz w:val="22"/>
          <w:szCs w:val="22"/>
        </w:rPr>
        <w:t xml:space="preserve">                   </w:t>
      </w:r>
      <w:r w:rsidRPr="00652581">
        <w:rPr>
          <w:rFonts w:ascii="Monotype Corsiva" w:hAnsi="Monotype Corsiva" w:cs="Monotype Corsiva"/>
          <w:b/>
          <w:bCs/>
          <w:sz w:val="22"/>
          <w:szCs w:val="22"/>
        </w:rPr>
        <w:t xml:space="preserve">Din Kült. </w:t>
      </w:r>
      <w:r>
        <w:rPr>
          <w:rFonts w:ascii="Monotype Corsiva" w:hAnsi="Monotype Corsiva" w:cs="Monotype Corsiva"/>
          <w:b/>
          <w:bCs/>
          <w:sz w:val="22"/>
          <w:szCs w:val="22"/>
        </w:rPr>
        <w:t>ve</w:t>
      </w:r>
      <w:r w:rsidRPr="00652581">
        <w:rPr>
          <w:rFonts w:ascii="Monotype Corsiva" w:hAnsi="Monotype Corsiva" w:cs="Monotype Corsiva"/>
          <w:b/>
          <w:bCs/>
          <w:sz w:val="22"/>
          <w:szCs w:val="22"/>
        </w:rPr>
        <w:t xml:space="preserve"> Ahl. Bil. Öğrt.</w:t>
      </w:r>
    </w:p>
    <w:p w:rsidR="00B805D5" w:rsidRDefault="00B805D5" w:rsidP="00EA6881">
      <w:pPr>
        <w:rPr>
          <w:rFonts w:ascii="Monotype Corsiva" w:hAnsi="Monotype Corsiva" w:cs="Monotype Corsiva"/>
          <w:b/>
          <w:bCs/>
          <w:sz w:val="22"/>
          <w:szCs w:val="22"/>
          <w:u w:val="single"/>
        </w:rPr>
      </w:pPr>
      <w:r>
        <w:rPr>
          <w:rFonts w:ascii="Monotype Corsiva" w:hAnsi="Monotype Corsiva" w:cs="Monotype Corsiva"/>
          <w:b/>
          <w:bCs/>
          <w:sz w:val="22"/>
          <w:szCs w:val="22"/>
          <w:u w:val="single"/>
        </w:rPr>
        <w:t xml:space="preserve"> </w:t>
      </w:r>
    </w:p>
    <w:p w:rsidR="00B805D5" w:rsidRDefault="00B805D5" w:rsidP="00EA6881">
      <w:pPr>
        <w:rPr>
          <w:rFonts w:ascii="Monotype Corsiva" w:hAnsi="Monotype Corsiva" w:cs="Monotype Corsiva"/>
          <w:b/>
          <w:bCs/>
        </w:rPr>
      </w:pPr>
      <w:r w:rsidRPr="001A4B45">
        <w:rPr>
          <w:rFonts w:ascii="Monotype Corsiva" w:hAnsi="Monotype Corsiva" w:cs="Monotype Corsiva"/>
          <w:b/>
          <w:bCs/>
        </w:rPr>
        <w:t xml:space="preserve">  </w:t>
      </w:r>
    </w:p>
    <w:p w:rsidR="00B805D5" w:rsidRDefault="00B805D5" w:rsidP="00EA6881">
      <w:pPr>
        <w:rPr>
          <w:rFonts w:ascii="Monotype Corsiva" w:hAnsi="Monotype Corsiva" w:cs="Monotype Corsiva"/>
          <w:b/>
          <w:bCs/>
        </w:rPr>
      </w:pPr>
      <w:hyperlink r:id="rId5" w:history="1">
        <w:r>
          <w:rPr>
            <w:rStyle w:val="Hyperlink"/>
          </w:rPr>
          <w:t>www.sorubak.com</w:t>
        </w:r>
      </w:hyperlink>
    </w:p>
    <w:sectPr w:rsidR="00B805D5" w:rsidSect="0058730D">
      <w:pgSz w:w="11906" w:h="16838"/>
      <w:pgMar w:top="540" w:right="206" w:bottom="540" w:left="36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2A10"/>
    <w:multiLevelType w:val="hybridMultilevel"/>
    <w:tmpl w:val="41F8393A"/>
    <w:lvl w:ilvl="0" w:tplc="0A8E34A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C36F8D"/>
    <w:multiLevelType w:val="hybridMultilevel"/>
    <w:tmpl w:val="7D48A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42599A"/>
    <w:multiLevelType w:val="hybridMultilevel"/>
    <w:tmpl w:val="48428994"/>
    <w:lvl w:ilvl="0" w:tplc="22A6B4F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55033"/>
    <w:multiLevelType w:val="hybridMultilevel"/>
    <w:tmpl w:val="FCDC4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8663B"/>
    <w:multiLevelType w:val="hybridMultilevel"/>
    <w:tmpl w:val="D62A98A4"/>
    <w:lvl w:ilvl="0" w:tplc="4D1A6A3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65769"/>
    <w:multiLevelType w:val="hybridMultilevel"/>
    <w:tmpl w:val="95068C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94CC1"/>
    <w:multiLevelType w:val="hybridMultilevel"/>
    <w:tmpl w:val="5E64A7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80E04"/>
    <w:multiLevelType w:val="hybridMultilevel"/>
    <w:tmpl w:val="02D862D8"/>
    <w:lvl w:ilvl="0" w:tplc="5804F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881"/>
    <w:rsid w:val="000037CB"/>
    <w:rsid w:val="00015AC7"/>
    <w:rsid w:val="00022DC7"/>
    <w:rsid w:val="000269C4"/>
    <w:rsid w:val="00041104"/>
    <w:rsid w:val="00044AE1"/>
    <w:rsid w:val="0006337F"/>
    <w:rsid w:val="00071964"/>
    <w:rsid w:val="00076E5D"/>
    <w:rsid w:val="000934F4"/>
    <w:rsid w:val="000B7DA6"/>
    <w:rsid w:val="000C61E8"/>
    <w:rsid w:val="000D1701"/>
    <w:rsid w:val="00103898"/>
    <w:rsid w:val="00107DAA"/>
    <w:rsid w:val="0011382E"/>
    <w:rsid w:val="0012692B"/>
    <w:rsid w:val="00140CCE"/>
    <w:rsid w:val="00151E9B"/>
    <w:rsid w:val="001A4B45"/>
    <w:rsid w:val="001A573E"/>
    <w:rsid w:val="001B469D"/>
    <w:rsid w:val="001B671C"/>
    <w:rsid w:val="001F5BA9"/>
    <w:rsid w:val="00201B11"/>
    <w:rsid w:val="00202C7E"/>
    <w:rsid w:val="0020703A"/>
    <w:rsid w:val="00214342"/>
    <w:rsid w:val="00224FC2"/>
    <w:rsid w:val="00226E71"/>
    <w:rsid w:val="002337F8"/>
    <w:rsid w:val="00245F4B"/>
    <w:rsid w:val="00246088"/>
    <w:rsid w:val="002463F8"/>
    <w:rsid w:val="002639D6"/>
    <w:rsid w:val="002658DC"/>
    <w:rsid w:val="0028233A"/>
    <w:rsid w:val="002A7AB9"/>
    <w:rsid w:val="002C45E8"/>
    <w:rsid w:val="003035F1"/>
    <w:rsid w:val="0033700E"/>
    <w:rsid w:val="00346042"/>
    <w:rsid w:val="003561ED"/>
    <w:rsid w:val="003701C9"/>
    <w:rsid w:val="00380BAF"/>
    <w:rsid w:val="003D1125"/>
    <w:rsid w:val="003D2236"/>
    <w:rsid w:val="003D333C"/>
    <w:rsid w:val="003F52FC"/>
    <w:rsid w:val="0043256A"/>
    <w:rsid w:val="00451DEF"/>
    <w:rsid w:val="00455BDB"/>
    <w:rsid w:val="00474BEF"/>
    <w:rsid w:val="004A65B6"/>
    <w:rsid w:val="004B2D49"/>
    <w:rsid w:val="004B5B41"/>
    <w:rsid w:val="004B739C"/>
    <w:rsid w:val="004C069B"/>
    <w:rsid w:val="004C5818"/>
    <w:rsid w:val="004D6270"/>
    <w:rsid w:val="004E708C"/>
    <w:rsid w:val="004F5745"/>
    <w:rsid w:val="00572BA1"/>
    <w:rsid w:val="0058730D"/>
    <w:rsid w:val="005900F2"/>
    <w:rsid w:val="005A22B9"/>
    <w:rsid w:val="005A38AA"/>
    <w:rsid w:val="005B3923"/>
    <w:rsid w:val="005B7878"/>
    <w:rsid w:val="005C0C28"/>
    <w:rsid w:val="005C441C"/>
    <w:rsid w:val="005C5879"/>
    <w:rsid w:val="005E6189"/>
    <w:rsid w:val="005F135D"/>
    <w:rsid w:val="0061202D"/>
    <w:rsid w:val="00643061"/>
    <w:rsid w:val="00652581"/>
    <w:rsid w:val="00675DB6"/>
    <w:rsid w:val="00692AB8"/>
    <w:rsid w:val="006A3B85"/>
    <w:rsid w:val="006B47E1"/>
    <w:rsid w:val="006C0C70"/>
    <w:rsid w:val="006D084F"/>
    <w:rsid w:val="006D5F29"/>
    <w:rsid w:val="006F14D9"/>
    <w:rsid w:val="0071422F"/>
    <w:rsid w:val="007309A6"/>
    <w:rsid w:val="00731A60"/>
    <w:rsid w:val="00731E67"/>
    <w:rsid w:val="00731F84"/>
    <w:rsid w:val="007436CF"/>
    <w:rsid w:val="00750BCA"/>
    <w:rsid w:val="007662C5"/>
    <w:rsid w:val="00774B29"/>
    <w:rsid w:val="00780317"/>
    <w:rsid w:val="007A021C"/>
    <w:rsid w:val="007A317F"/>
    <w:rsid w:val="00806DD3"/>
    <w:rsid w:val="00813019"/>
    <w:rsid w:val="00827032"/>
    <w:rsid w:val="00834125"/>
    <w:rsid w:val="00834BD1"/>
    <w:rsid w:val="008620E3"/>
    <w:rsid w:val="008658FB"/>
    <w:rsid w:val="00885DFB"/>
    <w:rsid w:val="00892208"/>
    <w:rsid w:val="00894C88"/>
    <w:rsid w:val="008C7059"/>
    <w:rsid w:val="008D1060"/>
    <w:rsid w:val="008F5159"/>
    <w:rsid w:val="009146D2"/>
    <w:rsid w:val="00925664"/>
    <w:rsid w:val="00934D02"/>
    <w:rsid w:val="00944875"/>
    <w:rsid w:val="009602CE"/>
    <w:rsid w:val="009653B9"/>
    <w:rsid w:val="00977C6C"/>
    <w:rsid w:val="00982D74"/>
    <w:rsid w:val="009A39E2"/>
    <w:rsid w:val="009B0A91"/>
    <w:rsid w:val="009C4E07"/>
    <w:rsid w:val="00A13A84"/>
    <w:rsid w:val="00A4725C"/>
    <w:rsid w:val="00A53A0D"/>
    <w:rsid w:val="00A548AA"/>
    <w:rsid w:val="00A654DC"/>
    <w:rsid w:val="00A709B1"/>
    <w:rsid w:val="00A86A4E"/>
    <w:rsid w:val="00A91ECA"/>
    <w:rsid w:val="00AA1602"/>
    <w:rsid w:val="00AC5B74"/>
    <w:rsid w:val="00AD10AA"/>
    <w:rsid w:val="00AE26F3"/>
    <w:rsid w:val="00B22EB1"/>
    <w:rsid w:val="00B3571C"/>
    <w:rsid w:val="00B360B7"/>
    <w:rsid w:val="00B473CF"/>
    <w:rsid w:val="00B805D5"/>
    <w:rsid w:val="00BD508D"/>
    <w:rsid w:val="00C645DD"/>
    <w:rsid w:val="00C64622"/>
    <w:rsid w:val="00C90856"/>
    <w:rsid w:val="00C91658"/>
    <w:rsid w:val="00CD16C4"/>
    <w:rsid w:val="00CE34C3"/>
    <w:rsid w:val="00CE55BF"/>
    <w:rsid w:val="00CF0490"/>
    <w:rsid w:val="00CF3CBA"/>
    <w:rsid w:val="00CF5C1B"/>
    <w:rsid w:val="00D12B88"/>
    <w:rsid w:val="00D3103E"/>
    <w:rsid w:val="00D45F1F"/>
    <w:rsid w:val="00D52DBF"/>
    <w:rsid w:val="00D56BA9"/>
    <w:rsid w:val="00D574F3"/>
    <w:rsid w:val="00D60F37"/>
    <w:rsid w:val="00D910A9"/>
    <w:rsid w:val="00D92943"/>
    <w:rsid w:val="00DA2411"/>
    <w:rsid w:val="00DC4C29"/>
    <w:rsid w:val="00DC4E23"/>
    <w:rsid w:val="00DE6AF2"/>
    <w:rsid w:val="00DE768B"/>
    <w:rsid w:val="00DF45B8"/>
    <w:rsid w:val="00E33083"/>
    <w:rsid w:val="00E81F1A"/>
    <w:rsid w:val="00E848A4"/>
    <w:rsid w:val="00E87CF2"/>
    <w:rsid w:val="00EA6881"/>
    <w:rsid w:val="00EB27B1"/>
    <w:rsid w:val="00EB5F0D"/>
    <w:rsid w:val="00EB787A"/>
    <w:rsid w:val="00ED756E"/>
    <w:rsid w:val="00EE186A"/>
    <w:rsid w:val="00EE582B"/>
    <w:rsid w:val="00EE72A1"/>
    <w:rsid w:val="00EF1A9E"/>
    <w:rsid w:val="00F02817"/>
    <w:rsid w:val="00F11554"/>
    <w:rsid w:val="00F36E3F"/>
    <w:rsid w:val="00F45D8C"/>
    <w:rsid w:val="00F613AD"/>
    <w:rsid w:val="00F62ED7"/>
    <w:rsid w:val="00F752A0"/>
    <w:rsid w:val="00F81585"/>
    <w:rsid w:val="00F952FC"/>
    <w:rsid w:val="00FB5D6E"/>
    <w:rsid w:val="00FC6BAD"/>
    <w:rsid w:val="00FE2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61ED"/>
    <w:pPr>
      <w:ind w:left="720"/>
    </w:pPr>
  </w:style>
  <w:style w:type="character" w:styleId="Hyperlink">
    <w:name w:val="Hyperlink"/>
    <w:basedOn w:val="DefaultParagraphFont"/>
    <w:uiPriority w:val="99"/>
    <w:rsid w:val="00D574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06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534</Words>
  <Characters>3044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hayati</dc:creator>
  <cp:keywords>http:/www.sorubak.com</cp:keywords>
  <dc:description/>
  <cp:lastModifiedBy>edanur</cp:lastModifiedBy>
  <cp:revision>15</cp:revision>
  <cp:lastPrinted>2014-03-26T07:33:00Z</cp:lastPrinted>
  <dcterms:created xsi:type="dcterms:W3CDTF">2013-03-24T16:11:00Z</dcterms:created>
  <dcterms:modified xsi:type="dcterms:W3CDTF">2015-04-01T19:41:00Z</dcterms:modified>
</cp:coreProperties>
</file>