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D3F" w:rsidRDefault="00926D3F" w:rsidP="002936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roundrect id="_x0000_s1026" style="position:absolute;margin-left:-3.35pt;margin-top:-31.85pt;width:475.4pt;height:44.25pt;z-index:251658240" arcsize="10923f">
            <v:textbox>
              <w:txbxContent>
                <w:p w:rsidR="00926D3F" w:rsidRPr="006F7168" w:rsidRDefault="00926D3F" w:rsidP="00312AF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6F7168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………………….. MERKEZ İMAM HATİP ORTAOKULU 2014-2015 EĞİTİM YILI </w:t>
                  </w:r>
                </w:p>
                <w:p w:rsidR="00926D3F" w:rsidRPr="006F7168" w:rsidRDefault="00926D3F" w:rsidP="00312AF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6F7168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7- B  SINIFI  ARAPÇA DERSİ 2.DÖNEM 1. YAZILI SORULARI</w:t>
                  </w:r>
                </w:p>
              </w:txbxContent>
            </v:textbox>
          </v:roundrect>
        </w:pict>
      </w:r>
    </w:p>
    <w:p w:rsidR="00926D3F" w:rsidRDefault="00926D3F" w:rsidP="002936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6D3F" w:rsidRDefault="00926D3F" w:rsidP="002936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ADI-SOYADI: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NO:</w:t>
      </w:r>
    </w:p>
    <w:p w:rsidR="00926D3F" w:rsidRDefault="00926D3F" w:rsidP="00EA52C2">
      <w:r>
        <w:t>1-Aşağıda verilen metne uygun olarak soruları cevaplandırınız(24 puan)</w:t>
      </w:r>
    </w:p>
    <w:p w:rsidR="00926D3F" w:rsidRPr="00686B46" w:rsidRDefault="00926D3F" w:rsidP="00686B46">
      <w:pPr>
        <w:pStyle w:val="ListParagraph"/>
        <w:ind w:left="36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6F716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477pt;height:405.75pt;visibility:visible">
            <v:imagedata r:id="rId7" o:title=""/>
          </v:shape>
        </w:pict>
      </w:r>
    </w:p>
    <w:p w:rsidR="00926D3F" w:rsidRDefault="00926D3F" w:rsidP="002B055C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-</w:t>
      </w:r>
      <w:r w:rsidRPr="00B50209">
        <w:rPr>
          <w:noProof/>
          <w:lang w:eastAsia="tr-TR"/>
        </w:rPr>
        <w:t xml:space="preserve"> </w:t>
      </w:r>
      <w:r w:rsidRPr="006F716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Nesne 6" o:spid="_x0000_i1026" type="#_x0000_t75" style="width:471pt;height:233.25pt;visibility:visible">
            <v:imagedata r:id="rId8" o:title="" cropbottom="-254f"/>
            <o:lock v:ext="edit" aspectratio="f"/>
          </v:shape>
        </w:pict>
      </w:r>
    </w:p>
    <w:p w:rsidR="00926D3F" w:rsidRDefault="00926D3F" w:rsidP="002B055C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926D3F" w:rsidRDefault="00926D3F" w:rsidP="002B055C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_x0000_s1027" style="position:absolute;margin-left:13.5pt;margin-top:9.3pt;width:505.5pt;height:89.25pt;z-index:251659264">
            <v:textbox>
              <w:txbxContent>
                <w:p w:rsidR="00926D3F" w:rsidRPr="006F7168" w:rsidRDefault="00926D3F" w:rsidP="00B50209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F716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3)   1-12 arası sayılardan istediğiniz 4 tanesini  Arapça olarak yazınız. (12 Puan)</w:t>
                  </w:r>
                </w:p>
                <w:p w:rsidR="00926D3F" w:rsidRPr="006F7168" w:rsidRDefault="00926D3F" w:rsidP="00B50209">
                  <w:pPr>
                    <w:ind w:left="708"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1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…………………....</w:t>
                  </w:r>
                  <w:r w:rsidRPr="006F716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6F716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6F716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………………………</w:t>
                  </w:r>
                </w:p>
                <w:p w:rsidR="00926D3F" w:rsidRPr="006F7168" w:rsidRDefault="00926D3F" w:rsidP="00B50209">
                  <w:pPr>
                    <w:ind w:left="708"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1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  <w:r w:rsidRPr="006F716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6F716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6F716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………………………</w:t>
                  </w:r>
                </w:p>
              </w:txbxContent>
            </v:textbox>
          </v:rect>
        </w:pict>
      </w:r>
    </w:p>
    <w:p w:rsidR="00926D3F" w:rsidRDefault="00926D3F" w:rsidP="002B055C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926D3F" w:rsidRDefault="00926D3F" w:rsidP="002B055C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926D3F" w:rsidRDefault="00926D3F" w:rsidP="002B055C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926D3F" w:rsidRPr="007B6033" w:rsidRDefault="00926D3F" w:rsidP="00237B53">
      <w:pPr>
        <w:pStyle w:val="ListParagraph"/>
        <w:numPr>
          <w:ilvl w:val="0"/>
          <w:numId w:val="3"/>
        </w:num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  <w:r w:rsidRPr="007B6033">
        <w:rPr>
          <w:rFonts w:ascii="Times New Roman" w:hAnsi="Times New Roman" w:cs="Times New Roman"/>
          <w:b/>
          <w:bCs/>
          <w:sz w:val="24"/>
          <w:szCs w:val="24"/>
        </w:rPr>
        <w:t xml:space="preserve">Aşağıda verilen resimlerle kelimeleri </w:t>
      </w:r>
      <w:r>
        <w:rPr>
          <w:rFonts w:ascii="Times New Roman" w:hAnsi="Times New Roman" w:cs="Times New Roman"/>
          <w:b/>
          <w:bCs/>
          <w:sz w:val="24"/>
          <w:szCs w:val="24"/>
        </w:rPr>
        <w:t>uygun boşluklara yazınız. (20 Puan)</w:t>
      </w:r>
    </w:p>
    <w:p w:rsidR="00926D3F" w:rsidRPr="00312AF3" w:rsidRDefault="00926D3F" w:rsidP="00312AF3">
      <w:pPr>
        <w:spacing w:after="0"/>
        <w:rPr>
          <w:rFonts w:ascii="Times New Roman" w:hAnsi="Times New Roman" w:cs="Times New Roman"/>
          <w:sz w:val="36"/>
          <w:szCs w:val="36"/>
        </w:rPr>
      </w:pPr>
      <w:r w:rsidRPr="007B60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2AF3">
        <w:rPr>
          <w:rFonts w:ascii="Times New Roman" w:hAnsi="Times New Roman" w:cs="Times New Roman"/>
          <w:sz w:val="36"/>
          <w:szCs w:val="36"/>
        </w:rPr>
        <w:t xml:space="preserve"> المَطْعم) – المَدرَسَة – الصّباح –الظُّخر –قَمِيص- شِبْشِب - فستان </w:t>
      </w:r>
      <w:r>
        <w:rPr>
          <w:rFonts w:ascii="Times New Roman" w:hAnsi="Times New Roman" w:cs="Times New Roman"/>
          <w:sz w:val="36"/>
          <w:szCs w:val="36"/>
        </w:rPr>
        <w:t>–</w:t>
      </w:r>
      <w:r w:rsidRPr="00312AF3">
        <w:rPr>
          <w:rFonts w:ascii="Times New Roman" w:hAnsi="Times New Roman" w:cs="Times New Roman"/>
          <w:sz w:val="36"/>
          <w:szCs w:val="36"/>
        </w:rPr>
        <w:t xml:space="preserve"> جاكيت</w:t>
      </w:r>
      <w:r>
        <w:rPr>
          <w:rFonts w:ascii="Times New Roman" w:hAnsi="Times New Roman" w:cs="Times New Roman"/>
          <w:sz w:val="36"/>
          <w:szCs w:val="36"/>
        </w:rPr>
        <w:t>-</w:t>
      </w:r>
      <w:r w:rsidRPr="00312AF3">
        <w:rPr>
          <w:rFonts w:ascii="Times New Roman" w:hAnsi="Times New Roman" w:cs="Times New Roman"/>
          <w:sz w:val="36"/>
          <w:szCs w:val="36"/>
        </w:rPr>
        <w:t xml:space="preserve"> جورَب -  البَيْت)</w:t>
      </w:r>
    </w:p>
    <w:p w:rsidR="00926D3F" w:rsidRDefault="00926D3F" w:rsidP="00312AF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6F7168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Resim 2" o:spid="_x0000_i1027" type="#_x0000_t75" style="width:69.75pt;height:57pt;visibility:visible">
            <v:imagedata r:id="rId9" o:title=""/>
          </v:shape>
        </w:pict>
      </w: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6F7168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Resim 5" o:spid="_x0000_i1028" type="#_x0000_t75" style="width:68.25pt;height:55.5pt;visibility:visible">
            <v:imagedata r:id="rId10" o:title=""/>
          </v:shape>
        </w:pic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6F7168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Resim 8" o:spid="_x0000_i1029" type="#_x0000_t75" style="width:70.5pt;height:54.75pt;visibility:visible">
            <v:imagedata r:id="rId11" o:title=""/>
          </v:shape>
        </w:pict>
      </w: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6F7168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Resim 11" o:spid="_x0000_i1030" type="#_x0000_t75" style="width:66.75pt;height:53.25pt;visibility:visible">
            <v:imagedata r:id="rId12" o:title=""/>
          </v:shape>
        </w:pic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6F7168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Resim 17" o:spid="_x0000_i1031" type="#_x0000_t75" style="width:69.75pt;height:63pt;visibility:visible">
            <v:imagedata r:id="rId13" o:title=""/>
          </v:shape>
        </w:pict>
      </w:r>
      <w:r w:rsidRPr="00312AF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26D3F" w:rsidRDefault="00926D3F" w:rsidP="00312AF3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…............     ………..        ….…….      .……….      …………</w:t>
      </w:r>
    </w:p>
    <w:p w:rsidR="00926D3F" w:rsidRDefault="00926D3F" w:rsidP="00312AF3">
      <w:pPr>
        <w:spacing w:after="0"/>
        <w:rPr>
          <w:rFonts w:ascii="Times New Roman" w:hAnsi="Times New Roman" w:cs="Times New Roman"/>
          <w:sz w:val="36"/>
          <w:szCs w:val="36"/>
        </w:rPr>
      </w:pPr>
      <w:r w:rsidRPr="006F7168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Resim 21" o:spid="_x0000_i1032" type="#_x0000_t75" style="width:51pt;height:61.5pt;visibility:visible">
            <v:imagedata r:id="rId14" o:title=""/>
          </v:shape>
        </w:pict>
      </w:r>
      <w:r>
        <w:rPr>
          <w:rFonts w:ascii="Times New Roman" w:hAnsi="Times New Roman" w:cs="Times New Roman"/>
          <w:sz w:val="36"/>
          <w:szCs w:val="36"/>
        </w:rPr>
        <w:t xml:space="preserve">        </w:t>
      </w:r>
      <w:r w:rsidRPr="006F7168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Resim 24" o:spid="_x0000_i1033" type="#_x0000_t75" style="width:50.25pt;height:51.75pt;visibility:visible">
            <v:imagedata r:id="rId15" o:title=""/>
          </v:shape>
        </w:pict>
      </w:r>
      <w:r>
        <w:rPr>
          <w:rFonts w:ascii="Times New Roman" w:hAnsi="Times New Roman" w:cs="Times New Roman"/>
          <w:sz w:val="36"/>
          <w:szCs w:val="36"/>
        </w:rPr>
        <w:t xml:space="preserve">        </w:t>
      </w:r>
      <w:r w:rsidRPr="006F7168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Resim 27" o:spid="_x0000_i1034" type="#_x0000_t75" style="width:51pt;height:54.75pt;visibility:visible">
            <v:imagedata r:id="rId16" o:title=""/>
          </v:shape>
        </w:pict>
      </w:r>
      <w:r>
        <w:rPr>
          <w:rFonts w:ascii="Times New Roman" w:hAnsi="Times New Roman" w:cs="Times New Roman"/>
          <w:sz w:val="36"/>
          <w:szCs w:val="36"/>
        </w:rPr>
        <w:t xml:space="preserve">        </w:t>
      </w:r>
      <w:r w:rsidRPr="006F7168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Resim 30" o:spid="_x0000_i1035" type="#_x0000_t75" style="width:45pt;height:60.75pt;visibility:visible">
            <v:imagedata r:id="rId17" o:title=""/>
          </v:shape>
        </w:pict>
      </w:r>
      <w:r>
        <w:rPr>
          <w:rFonts w:ascii="Times New Roman" w:hAnsi="Times New Roman" w:cs="Times New Roman"/>
          <w:sz w:val="36"/>
          <w:szCs w:val="36"/>
        </w:rPr>
        <w:t xml:space="preserve">      </w:t>
      </w:r>
      <w:r w:rsidRPr="00312AF3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ab/>
      </w:r>
      <w:r w:rsidRPr="006F7168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Resim 39" o:spid="_x0000_i1036" type="#_x0000_t75" style="width:42.75pt;height:51.75pt;visibility:visible">
            <v:imagedata r:id="rId18" o:title=""/>
          </v:shape>
        </w:pict>
      </w:r>
      <w:r>
        <w:rPr>
          <w:rFonts w:ascii="Times New Roman" w:hAnsi="Times New Roman" w:cs="Times New Roman"/>
          <w:sz w:val="36"/>
          <w:szCs w:val="36"/>
        </w:rPr>
        <w:t xml:space="preserve">          </w:t>
      </w:r>
    </w:p>
    <w:p w:rsidR="00926D3F" w:rsidRDefault="00926D3F" w:rsidP="00312AF3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       ………..       ………..     .………     ………</w:t>
      </w:r>
      <w:r>
        <w:rPr>
          <w:rFonts w:ascii="Times New Roman" w:hAnsi="Times New Roman" w:cs="Times New Roman"/>
          <w:sz w:val="36"/>
          <w:szCs w:val="36"/>
        </w:rPr>
        <w:tab/>
        <w:t xml:space="preserve"> </w:t>
      </w:r>
    </w:p>
    <w:p w:rsidR="00926D3F" w:rsidRDefault="00926D3F" w:rsidP="00312AF3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926D3F" w:rsidRDefault="00926D3F" w:rsidP="00312AF3">
      <w:pPr>
        <w:spacing w:after="0"/>
        <w:rPr>
          <w:rFonts w:ascii="Times New Roman" w:hAnsi="Times New Roman" w:cs="Times New Roman"/>
          <w:sz w:val="36"/>
          <w:szCs w:val="36"/>
        </w:rPr>
      </w:pPr>
      <w:r w:rsidRPr="006F7168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Nesne 7" o:spid="_x0000_i1037" type="#_x0000_t75" style="width:461.25pt;height:1in;visibility:visible">
            <v:imagedata r:id="rId19" o:title="" croptop="-466f" cropbottom="-8690f" cropright="-1068f"/>
            <o:lock v:ext="edit" aspectratio="f"/>
          </v:shape>
        </w:pict>
      </w:r>
    </w:p>
    <w:p w:rsidR="00926D3F" w:rsidRDefault="00926D3F" w:rsidP="00312AF3">
      <w:pPr>
        <w:spacing w:after="0"/>
        <w:rPr>
          <w:rFonts w:ascii="Times New Roman" w:hAnsi="Times New Roman" w:cs="Times New Roman"/>
          <w:sz w:val="36"/>
          <w:szCs w:val="36"/>
        </w:rPr>
      </w:pPr>
      <w:r w:rsidRPr="006F7168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Nesne 8" o:spid="_x0000_i1038" type="#_x0000_t75" style="width:471pt;height:33.75pt;visibility:visible">
            <v:imagedata r:id="rId20" o:title="" croptop="-1182f" cropbottom="-22721f" cropright="-1619f"/>
            <o:lock v:ext="edit" aspectratio="f"/>
          </v:shape>
        </w:pict>
      </w:r>
    </w:p>
    <w:p w:rsidR="00926D3F" w:rsidRDefault="00926D3F" w:rsidP="00312AF3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926D3F" w:rsidRDefault="00926D3F" w:rsidP="00312AF3">
      <w:pPr>
        <w:spacing w:after="0"/>
        <w:rPr>
          <w:b/>
          <w:bCs/>
        </w:rPr>
      </w:pPr>
      <w:r w:rsidRPr="00346DC6">
        <w:rPr>
          <w:b/>
          <w:bCs/>
        </w:rPr>
        <w:t>Aşağıda</w:t>
      </w:r>
      <w:r>
        <w:rPr>
          <w:b/>
          <w:bCs/>
        </w:rPr>
        <w:t xml:space="preserve"> Arapçası verilen cümlelerin</w:t>
      </w:r>
      <w:r w:rsidRPr="00346DC6">
        <w:rPr>
          <w:b/>
          <w:bCs/>
        </w:rPr>
        <w:t xml:space="preserve"> Türkçelerini uygun bir şekilde yazınız</w:t>
      </w:r>
      <w:r>
        <w:rPr>
          <w:b/>
          <w:bCs/>
        </w:rPr>
        <w:t>(2X4=8 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04"/>
        <w:gridCol w:w="4546"/>
      </w:tblGrid>
      <w:tr w:rsidR="00926D3F" w:rsidRPr="006F7168">
        <w:trPr>
          <w:trHeight w:val="531"/>
          <w:jc w:val="center"/>
        </w:trPr>
        <w:tc>
          <w:tcPr>
            <w:tcW w:w="5704" w:type="dxa"/>
          </w:tcPr>
          <w:p w:rsidR="00926D3F" w:rsidRDefault="00926D3F" w:rsidP="008507E4">
            <w:pPr>
              <w:pStyle w:val="NoSpacing"/>
              <w:jc w:val="right"/>
              <w:rPr>
                <w:sz w:val="32"/>
                <w:szCs w:val="32"/>
              </w:rPr>
            </w:pPr>
          </w:p>
          <w:p w:rsidR="00926D3F" w:rsidRDefault="00926D3F" w:rsidP="008507E4">
            <w:pPr>
              <w:pStyle w:val="NoSpacing"/>
              <w:jc w:val="right"/>
              <w:rPr>
                <w:sz w:val="32"/>
                <w:szCs w:val="32"/>
              </w:rPr>
            </w:pPr>
          </w:p>
          <w:p w:rsidR="00926D3F" w:rsidRPr="00A616C9" w:rsidRDefault="00926D3F" w:rsidP="008507E4">
            <w:pPr>
              <w:pStyle w:val="NoSpacing"/>
              <w:jc w:val="right"/>
              <w:rPr>
                <w:sz w:val="32"/>
                <w:szCs w:val="32"/>
              </w:rPr>
            </w:pPr>
          </w:p>
        </w:tc>
        <w:tc>
          <w:tcPr>
            <w:tcW w:w="4546" w:type="dxa"/>
          </w:tcPr>
          <w:p w:rsidR="00926D3F" w:rsidRPr="00686B46" w:rsidRDefault="00926D3F" w:rsidP="008507E4">
            <w:pPr>
              <w:pStyle w:val="NoSpacing"/>
              <w:jc w:val="right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686B46"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  <w:t>هَذا والِدِي.اِسْمه أحمد. هوَ شرْطِيِّ .</w:t>
            </w:r>
          </w:p>
        </w:tc>
      </w:tr>
      <w:tr w:rsidR="00926D3F" w:rsidRPr="006F7168">
        <w:trPr>
          <w:trHeight w:val="514"/>
          <w:jc w:val="center"/>
        </w:trPr>
        <w:tc>
          <w:tcPr>
            <w:tcW w:w="5704" w:type="dxa"/>
          </w:tcPr>
          <w:p w:rsidR="00926D3F" w:rsidRDefault="00926D3F" w:rsidP="008507E4">
            <w:pPr>
              <w:pStyle w:val="NoSpacing"/>
              <w:jc w:val="right"/>
              <w:rPr>
                <w:sz w:val="32"/>
                <w:szCs w:val="32"/>
              </w:rPr>
            </w:pPr>
          </w:p>
          <w:p w:rsidR="00926D3F" w:rsidRDefault="00926D3F" w:rsidP="008507E4">
            <w:pPr>
              <w:pStyle w:val="NoSpacing"/>
              <w:jc w:val="right"/>
              <w:rPr>
                <w:sz w:val="32"/>
                <w:szCs w:val="32"/>
              </w:rPr>
            </w:pPr>
          </w:p>
          <w:p w:rsidR="00926D3F" w:rsidRPr="00A616C9" w:rsidRDefault="00926D3F" w:rsidP="008507E4">
            <w:pPr>
              <w:pStyle w:val="NoSpacing"/>
              <w:jc w:val="right"/>
              <w:rPr>
                <w:sz w:val="32"/>
                <w:szCs w:val="32"/>
              </w:rPr>
            </w:pPr>
          </w:p>
        </w:tc>
        <w:tc>
          <w:tcPr>
            <w:tcW w:w="4546" w:type="dxa"/>
          </w:tcPr>
          <w:p w:rsidR="00926D3F" w:rsidRPr="00686B46" w:rsidRDefault="00926D3F" w:rsidP="008507E4">
            <w:pPr>
              <w:pStyle w:val="NoSpacing"/>
              <w:jc w:val="right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686B46"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  <w:t>هَذا أخِي. اِسْمه أنَس. هوَ طالِب فِي الجامِعَة</w:t>
            </w:r>
          </w:p>
        </w:tc>
      </w:tr>
    </w:tbl>
    <w:p w:rsidR="00926D3F" w:rsidRDefault="00926D3F" w:rsidP="00312AF3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b/>
          <w:bCs/>
          <w:lang w:eastAsia="tr-TR"/>
        </w:rPr>
        <w:t>www.sorubak.com</w:t>
      </w:r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8" type="#_x0000_t188" style="position:absolute;margin-left:35.25pt;margin-top:20.3pt;width:470.25pt;height:1in;z-index:251660288;mso-position-horizontal-relative:text;mso-position-vertical-relative:text" adj=",10973">
            <v:textbox>
              <w:txbxContent>
                <w:p w:rsidR="00926D3F" w:rsidRDefault="00926D3F" w:rsidP="00686B46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 w:rsidRPr="00EA52C2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Süreniz 40 dakikadır…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EA52C2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Başarılar…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               </w:t>
                  </w:r>
                </w:p>
                <w:p w:rsidR="00926D3F" w:rsidRPr="00EA52C2" w:rsidRDefault="00926D3F" w:rsidP="00686B46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ab/>
                    <w:t xml:space="preserve">    Arapça Öğretmeni</w:t>
                  </w:r>
                </w:p>
              </w:txbxContent>
            </v:textbox>
          </v:shape>
        </w:pict>
      </w:r>
    </w:p>
    <w:sectPr w:rsidR="00926D3F" w:rsidSect="002B05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D3F" w:rsidRDefault="00926D3F" w:rsidP="00293623">
      <w:pPr>
        <w:spacing w:after="0" w:line="240" w:lineRule="auto"/>
      </w:pPr>
      <w:r>
        <w:separator/>
      </w:r>
    </w:p>
  </w:endnote>
  <w:endnote w:type="continuationSeparator" w:id="0">
    <w:p w:rsidR="00926D3F" w:rsidRDefault="00926D3F" w:rsidP="0029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D3F" w:rsidRDefault="00926D3F" w:rsidP="00293623">
      <w:pPr>
        <w:spacing w:after="0" w:line="240" w:lineRule="auto"/>
      </w:pPr>
      <w:r>
        <w:separator/>
      </w:r>
    </w:p>
  </w:footnote>
  <w:footnote w:type="continuationSeparator" w:id="0">
    <w:p w:rsidR="00926D3F" w:rsidRDefault="00926D3F" w:rsidP="00293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4F10"/>
    <w:multiLevelType w:val="hybridMultilevel"/>
    <w:tmpl w:val="CA7EEB94"/>
    <w:lvl w:ilvl="0" w:tplc="DF1237B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4394D0C"/>
    <w:multiLevelType w:val="hybridMultilevel"/>
    <w:tmpl w:val="E16A3394"/>
    <w:lvl w:ilvl="0" w:tplc="67D6D4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D63546"/>
    <w:multiLevelType w:val="hybridMultilevel"/>
    <w:tmpl w:val="E16A3394"/>
    <w:lvl w:ilvl="0" w:tplc="67D6D4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4C1"/>
    <w:rsid w:val="000325BB"/>
    <w:rsid w:val="00043DE1"/>
    <w:rsid w:val="00104651"/>
    <w:rsid w:val="001A38ED"/>
    <w:rsid w:val="001E33C5"/>
    <w:rsid w:val="001E65FA"/>
    <w:rsid w:val="00237B53"/>
    <w:rsid w:val="00293623"/>
    <w:rsid w:val="002B055C"/>
    <w:rsid w:val="002D46C5"/>
    <w:rsid w:val="002E54C1"/>
    <w:rsid w:val="00312AF3"/>
    <w:rsid w:val="00327E7F"/>
    <w:rsid w:val="00346DC6"/>
    <w:rsid w:val="003B700A"/>
    <w:rsid w:val="004A736F"/>
    <w:rsid w:val="005575D5"/>
    <w:rsid w:val="005E4954"/>
    <w:rsid w:val="00602185"/>
    <w:rsid w:val="00686B46"/>
    <w:rsid w:val="006B4A47"/>
    <w:rsid w:val="006B7BB0"/>
    <w:rsid w:val="006F613D"/>
    <w:rsid w:val="006F7168"/>
    <w:rsid w:val="007124F3"/>
    <w:rsid w:val="00784826"/>
    <w:rsid w:val="007B2D88"/>
    <w:rsid w:val="007B6033"/>
    <w:rsid w:val="0080350B"/>
    <w:rsid w:val="008507E4"/>
    <w:rsid w:val="008B5073"/>
    <w:rsid w:val="00926D3F"/>
    <w:rsid w:val="00940B5C"/>
    <w:rsid w:val="009E4CEB"/>
    <w:rsid w:val="00A02461"/>
    <w:rsid w:val="00A40529"/>
    <w:rsid w:val="00A616C9"/>
    <w:rsid w:val="00B37AE0"/>
    <w:rsid w:val="00B50209"/>
    <w:rsid w:val="00B92906"/>
    <w:rsid w:val="00BC09F2"/>
    <w:rsid w:val="00C3080D"/>
    <w:rsid w:val="00C76B22"/>
    <w:rsid w:val="00CB114E"/>
    <w:rsid w:val="00D37DAE"/>
    <w:rsid w:val="00D41659"/>
    <w:rsid w:val="00DE6611"/>
    <w:rsid w:val="00E9357D"/>
    <w:rsid w:val="00EA52C2"/>
    <w:rsid w:val="00EB622E"/>
    <w:rsid w:val="00F537D5"/>
    <w:rsid w:val="00F56BA3"/>
    <w:rsid w:val="00F65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D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E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495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29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93623"/>
  </w:style>
  <w:style w:type="paragraph" w:styleId="Footer">
    <w:name w:val="footer"/>
    <w:basedOn w:val="Normal"/>
    <w:link w:val="FooterChar"/>
    <w:uiPriority w:val="99"/>
    <w:semiHidden/>
    <w:rsid w:val="0029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93623"/>
  </w:style>
  <w:style w:type="paragraph" w:styleId="ListParagraph">
    <w:name w:val="List Paragraph"/>
    <w:basedOn w:val="Normal"/>
    <w:uiPriority w:val="99"/>
    <w:qFormat/>
    <w:rsid w:val="001E33C5"/>
    <w:pPr>
      <w:ind w:left="720"/>
    </w:pPr>
  </w:style>
  <w:style w:type="paragraph" w:styleId="NoSpacing">
    <w:name w:val="No Spacing"/>
    <w:uiPriority w:val="99"/>
    <w:qFormat/>
    <w:rsid w:val="00686B4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99</Words>
  <Characters>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>www.sorubak.com</dc:description>
  <cp:lastModifiedBy>edanur</cp:lastModifiedBy>
  <cp:revision>3</cp:revision>
  <dcterms:created xsi:type="dcterms:W3CDTF">2015-03-28T22:32:00Z</dcterms:created>
  <dcterms:modified xsi:type="dcterms:W3CDTF">2015-03-30T20:01:00Z</dcterms:modified>
  <cp:category>www.sorubak.com</cp:category>
  <cp:contentType>www.sorubak.com</cp:contentType>
  <cp:contentStatus>www.sorubak.com</cp:contentStatus>
</cp:coreProperties>
</file>