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5DD" w:rsidRPr="009108D7" w:rsidRDefault="002645DD" w:rsidP="006401C4">
      <w:pPr>
        <w:jc w:val="center"/>
        <w:rPr>
          <w:color w:val="000000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left:0;text-align:left;margin-left:0;margin-top:-9pt;width:522pt;height:108pt;z-index:-251654656;visibility:visible" strokecolor="red" strokeweight="6pt">
            <v:stroke linestyle="thickBetweenThin"/>
            <v:textbox>
              <w:txbxContent>
                <w:p w:rsidR="002645DD" w:rsidRPr="00FE51D8" w:rsidRDefault="002645DD" w:rsidP="00E46AC1">
                  <w:pPr>
                    <w:rPr>
                      <w:b/>
                      <w:bCs/>
                    </w:rPr>
                  </w:pPr>
                </w:p>
              </w:txbxContent>
            </v:textbox>
          </v:shape>
        </w:pict>
      </w:r>
      <w:r>
        <w:rPr>
          <w:b/>
          <w:bCs/>
          <w:color w:val="000000"/>
        </w:rPr>
        <w:t>MUALLİM CEVDET</w:t>
      </w:r>
      <w:r w:rsidRPr="009108D7">
        <w:rPr>
          <w:b/>
          <w:bCs/>
          <w:color w:val="000000"/>
        </w:rPr>
        <w:t xml:space="preserve"> ORTAOKULUMATEMATİK DERSİ </w:t>
      </w:r>
      <w:r>
        <w:rPr>
          <w:b/>
          <w:bCs/>
          <w:color w:val="000000"/>
        </w:rPr>
        <w:t xml:space="preserve">7B SINIFI </w:t>
      </w:r>
      <w:r w:rsidRPr="009108D7">
        <w:rPr>
          <w:b/>
          <w:bCs/>
          <w:color w:val="000000"/>
        </w:rPr>
        <w:t>I</w:t>
      </w:r>
      <w:r>
        <w:rPr>
          <w:b/>
          <w:bCs/>
          <w:color w:val="000000"/>
        </w:rPr>
        <w:t>I</w:t>
      </w:r>
      <w:r w:rsidRPr="009108D7">
        <w:rPr>
          <w:b/>
          <w:bCs/>
          <w:color w:val="000000"/>
        </w:rPr>
        <w:t xml:space="preserve">. DÖNEM </w:t>
      </w:r>
      <w:r>
        <w:rPr>
          <w:b/>
          <w:bCs/>
          <w:color w:val="000000"/>
        </w:rPr>
        <w:t>I</w:t>
      </w:r>
      <w:r w:rsidRPr="009108D7">
        <w:rPr>
          <w:b/>
          <w:bCs/>
          <w:color w:val="000000"/>
        </w:rPr>
        <w:t>. YAZILI</w:t>
      </w:r>
      <w:r>
        <w:rPr>
          <w:b/>
          <w:bCs/>
          <w:color w:val="000000"/>
        </w:rPr>
        <w:t>SI</w:t>
      </w:r>
    </w:p>
    <w:p w:rsidR="002645DD" w:rsidRDefault="002645DD" w:rsidP="00E46AC1">
      <w:pPr>
        <w:rPr>
          <w:b/>
          <w:bCs/>
        </w:rPr>
      </w:pPr>
    </w:p>
    <w:p w:rsidR="002645DD" w:rsidRDefault="002645DD" w:rsidP="00E46AC1">
      <w:pPr>
        <w:rPr>
          <w:b/>
          <w:bCs/>
        </w:rPr>
      </w:pPr>
      <w:r>
        <w:rPr>
          <w:b/>
          <w:bCs/>
        </w:rPr>
        <w:t xml:space="preserve">  Adı ve Soyadı</w:t>
      </w:r>
      <w:r w:rsidRPr="00F975E2">
        <w:rPr>
          <w:b/>
          <w:bCs/>
        </w:rPr>
        <w:t>:</w:t>
      </w:r>
      <w:r>
        <w:rPr>
          <w:b/>
          <w:bCs/>
        </w:rPr>
        <w:t xml:space="preserve">                                                                                                                   25/03/2015</w:t>
      </w:r>
      <w:bookmarkStart w:id="0" w:name="_GoBack"/>
      <w:bookmarkEnd w:id="0"/>
    </w:p>
    <w:p w:rsidR="002645DD" w:rsidRPr="00F975E2" w:rsidRDefault="002645DD" w:rsidP="00E46AC1">
      <w:pPr>
        <w:rPr>
          <w:b/>
          <w:bCs/>
        </w:rPr>
      </w:pPr>
      <w:r>
        <w:rPr>
          <w:b/>
          <w:bCs/>
        </w:rPr>
        <w:t xml:space="preserve">                                                                                                    Notu:</w:t>
      </w:r>
    </w:p>
    <w:p w:rsidR="002645DD" w:rsidRDefault="002645DD" w:rsidP="006F21C0">
      <w:pPr>
        <w:tabs>
          <w:tab w:val="left" w:pos="708"/>
          <w:tab w:val="left" w:pos="1416"/>
          <w:tab w:val="left" w:pos="4755"/>
        </w:tabs>
        <w:rPr>
          <w:b/>
          <w:bCs/>
        </w:rPr>
      </w:pPr>
      <w:r>
        <w:rPr>
          <w:b/>
          <w:bCs/>
        </w:rPr>
        <w:t xml:space="preserve">   </w:t>
      </w:r>
      <w:r w:rsidRPr="00F975E2">
        <w:rPr>
          <w:b/>
          <w:bCs/>
        </w:rPr>
        <w:t>Numarası</w:t>
      </w:r>
      <w:r w:rsidRPr="00F975E2">
        <w:rPr>
          <w:b/>
          <w:bCs/>
        </w:rPr>
        <w:tab/>
        <w:t>:</w:t>
      </w:r>
      <w:r>
        <w:rPr>
          <w:b/>
          <w:bCs/>
        </w:rPr>
        <w:tab/>
      </w:r>
    </w:p>
    <w:p w:rsidR="002645DD" w:rsidRDefault="002645DD" w:rsidP="003C3514">
      <w:pPr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6pt;height:12.25pt" o:hrpct="0" o:hr="t">
            <v:imagedata r:id="rId7" o:title=""/>
          </v:shape>
        </w:pict>
      </w:r>
    </w:p>
    <w:p w:rsidR="002645DD" w:rsidRDefault="002645DD" w:rsidP="00D669FE">
      <w:pPr>
        <w:rPr>
          <w:b/>
          <w:bCs/>
          <w:sz w:val="22"/>
          <w:szCs w:val="22"/>
        </w:rPr>
        <w:sectPr w:rsidR="002645DD" w:rsidSect="00D75FFC">
          <w:pgSz w:w="11906" w:h="16838"/>
          <w:pgMar w:top="719" w:right="746" w:bottom="1417" w:left="540" w:header="708" w:footer="708" w:gutter="0"/>
          <w:cols w:sep="1" w:space="708" w:equalWidth="0">
            <w:col w:w="10620"/>
          </w:cols>
          <w:docGrid w:linePitch="360"/>
        </w:sectPr>
      </w:pPr>
    </w:p>
    <w:p w:rsidR="002645DD" w:rsidRDefault="002645DD" w:rsidP="00ED2B99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2645DD" w:rsidRDefault="002645DD" w:rsidP="00F85910">
      <w:pPr>
        <w:outlineLvl w:val="0"/>
        <w:rPr>
          <w:rFonts w:ascii="Comic Sans MS" w:hAnsi="Comic Sans MS" w:cs="Comic Sans MS"/>
          <w:b/>
          <w:bCs/>
          <w:sz w:val="20"/>
          <w:szCs w:val="20"/>
        </w:rPr>
      </w:pPr>
    </w:p>
    <w:p w:rsidR="002645DD" w:rsidRDefault="002645DD" w:rsidP="00ED3AF3">
      <w:pPr>
        <w:outlineLvl w:val="0"/>
        <w:rPr>
          <w:rFonts w:ascii="Comic Sans MS" w:hAnsi="Comic Sans MS" w:cs="Comic Sans MS"/>
          <w:b/>
          <w:bCs/>
          <w:sz w:val="20"/>
          <w:szCs w:val="20"/>
        </w:rPr>
      </w:pPr>
      <w:r w:rsidRPr="00F85910">
        <w:rPr>
          <w:rFonts w:ascii="Comic Sans MS" w:hAnsi="Comic Sans MS" w:cs="Comic Sans MS"/>
          <w:b/>
          <w:bCs/>
          <w:sz w:val="20"/>
          <w:szCs w:val="20"/>
        </w:rPr>
        <w:t>1)</w:t>
      </w:r>
      <w:r>
        <w:rPr>
          <w:rFonts w:ascii="Comic Sans MS" w:hAnsi="Comic Sans MS" w:cs="Comic Sans MS"/>
          <w:b/>
          <w:bCs/>
          <w:sz w:val="20"/>
          <w:szCs w:val="20"/>
        </w:rPr>
        <w:t>(5p)</w:t>
      </w:r>
      <w:r w:rsidRPr="00F85910">
        <w:rPr>
          <w:rFonts w:ascii="Comic Sans MS" w:hAnsi="Comic Sans MS" w:cs="Comic Sans MS"/>
          <w:b/>
          <w:bCs/>
          <w:sz w:val="20"/>
          <w:szCs w:val="20"/>
        </w:rPr>
        <w:t xml:space="preserve"> 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D64471">
        <w:rPr>
          <w:noProof/>
        </w:rPr>
        <w:pict>
          <v:shape id="Resim 302" o:spid="_x0000_i1026" type="#_x0000_t75" style="width:214.5pt;height:196.5pt;visibility:visible">
            <v:imagedata r:id="rId8" o:title="" gain="109227f" blacklevel="-6554f"/>
          </v:shape>
        </w:pic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2)(5p)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D64471">
        <w:rPr>
          <w:noProof/>
        </w:rPr>
        <w:pict>
          <v:shape id="Resim 305" o:spid="_x0000_i1027" type="#_x0000_t75" style="width:207.75pt;height:141pt;visibility:visible">
            <v:imagedata r:id="rId9" o:title="" gain="109227f" blacklevel="-6554f"/>
          </v:shape>
        </w:pic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3)(5p)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D64471">
        <w:rPr>
          <w:noProof/>
        </w:rPr>
        <w:pict>
          <v:shape id="Resim 4" o:spid="_x0000_i1028" type="#_x0000_t75" style="width:220.5pt;height:152.25pt;visibility:visible">
            <v:imagedata r:id="rId10" o:title="" gain="192753f" blacklevel="-13763f" grayscale="t"/>
          </v:shape>
        </w:pic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4)(5p)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D64471">
        <w:rPr>
          <w:noProof/>
        </w:rPr>
        <w:pict>
          <v:shape id="Resim 11" o:spid="_x0000_i1029" type="#_x0000_t75" alt="https://lh6.googleusercontent.com/s-tRLbqKPVwUllmPgh0HHv134AAoU4xr-d7EI6QQ3pW8JWupy0SlZCY6WopsN7NWhSNRkyQIsl5tM5ysPFb1yZrlPODQ_Ev8z7siTLg7vhxKAoq7cm14QS3DW0Rq5n5UcWHnf7xuWi0ydJTv" style="width:249.75pt;height:139.5pt;visibility:visible">
            <v:imagedata r:id="rId11" o:title="" grayscale="t"/>
          </v:shape>
        </w:pic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pict>
          <v:shape id="Resim 11" o:spid="_x0000_s1027" type="#_x0000_t75" alt="Resim2" style="position:absolute;left:0;text-align:left;margin-left:22.7pt;margin-top:12.05pt;width:167.95pt;height:97.5pt;z-index:251653632;visibility:visible">
            <v:imagedata r:id="rId12" o:title="" gain="142470f" blacklevel="-11141f"/>
          </v:shape>
        </w:pic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5)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Pr="00CA19EA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bCs/>
          <w:noProof/>
        </w:rPr>
      </w:pPr>
      <w:r w:rsidRPr="00CA19EA">
        <w:rPr>
          <w:rFonts w:ascii="Comic Sans MS" w:hAnsi="Comic Sans MS" w:cs="Comic Sans MS"/>
          <w:b/>
          <w:bCs/>
          <w:sz w:val="20"/>
          <w:szCs w:val="20"/>
        </w:rPr>
        <w:t>Yukarıda verilen geometrik şeklin alanı kaç m</w:t>
      </w:r>
      <w:r w:rsidRPr="00CA19EA">
        <w:rPr>
          <w:rFonts w:ascii="Comic Sans MS" w:hAnsi="Comic Sans MS" w:cs="Comic Sans MS"/>
          <w:b/>
          <w:bCs/>
          <w:sz w:val="20"/>
          <w:szCs w:val="20"/>
          <w:vertAlign w:val="superscript"/>
        </w:rPr>
        <w:t xml:space="preserve">2 </w:t>
      </w:r>
      <w:r w:rsidRPr="00CA19EA">
        <w:rPr>
          <w:rFonts w:ascii="Comic Sans MS" w:hAnsi="Comic Sans MS" w:cs="Comic Sans MS"/>
          <w:b/>
          <w:bCs/>
          <w:sz w:val="20"/>
          <w:szCs w:val="20"/>
        </w:rPr>
        <w:t>?(10p)</w:t>
      </w:r>
    </w:p>
    <w:p w:rsidR="002645DD" w:rsidRPr="00CA19EA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bCs/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Pr="00CA19EA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bCs/>
          <w:noProof/>
        </w:rPr>
      </w:pPr>
      <w:r>
        <w:rPr>
          <w:noProof/>
        </w:rPr>
        <w:t xml:space="preserve">6) </w:t>
      </w:r>
      <w:r w:rsidRPr="00CA19EA">
        <w:rPr>
          <w:rFonts w:ascii="Comic Sans MS" w:hAnsi="Comic Sans MS" w:cs="Comic Sans MS"/>
          <w:b/>
          <w:bCs/>
          <w:noProof/>
          <w:sz w:val="20"/>
          <w:szCs w:val="20"/>
        </w:rPr>
        <w:t>aşağıda soru işareti ile gösteril</w:t>
      </w:r>
      <w:r>
        <w:rPr>
          <w:rFonts w:ascii="Comic Sans MS" w:hAnsi="Comic Sans MS" w:cs="Comic Sans MS"/>
          <w:b/>
          <w:bCs/>
          <w:noProof/>
          <w:sz w:val="20"/>
          <w:szCs w:val="20"/>
        </w:rPr>
        <w:t>en açıların ölçülerini bulun?(15</w:t>
      </w:r>
      <w:r w:rsidRPr="00CA19EA">
        <w:rPr>
          <w:rFonts w:ascii="Comic Sans MS" w:hAnsi="Comic Sans MS" w:cs="Comic Sans MS"/>
          <w:b/>
          <w:bCs/>
          <w:noProof/>
          <w:sz w:val="20"/>
          <w:szCs w:val="20"/>
        </w:rPr>
        <w:t>p)</w:t>
      </w:r>
    </w:p>
    <w:p w:rsidR="002645DD" w:rsidRPr="00A75C9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bCs/>
          <w:noProof/>
        </w:rPr>
      </w:pPr>
      <w:r>
        <w:rPr>
          <w:b/>
          <w:bCs/>
          <w:noProof/>
        </w:rPr>
        <w:t xml:space="preserve"> </w:t>
      </w:r>
      <w:r w:rsidRPr="003379EF">
        <w:rPr>
          <w:b/>
          <w:bCs/>
          <w:noProof/>
        </w:rPr>
        <w:pict>
          <v:shape id="Resim 10" o:spid="_x0000_i1030" type="#_x0000_t75" style="width:160.5pt;height:84.75pt;visibility:visible">
            <v:imagedata r:id="rId13" o:title=""/>
          </v:shape>
        </w:pic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 xml:space="preserve">  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 xml:space="preserve"> </w:t>
      </w:r>
      <w:r w:rsidRPr="00D64471">
        <w:rPr>
          <w:noProof/>
        </w:rPr>
        <w:pict>
          <v:shape id="Resim 19" o:spid="_x0000_i1031" type="#_x0000_t75" style="width:151.5pt;height:117pt;visibility:visible">
            <v:imagedata r:id="rId14" o:title=""/>
          </v:shape>
        </w:pic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pict>
          <v:shape id="Resim 3" o:spid="_x0000_s1028" type="#_x0000_t75" style="position:absolute;left:0;text-align:left;margin-left:56.25pt;margin-top:5.7pt;width:60.75pt;height:53.25pt;z-index:251654656;visibility:visible">
            <v:imagedata r:id="rId15" o:title="" gain="142470f" blacklevel="-11141f"/>
          </v:shape>
        </w:pic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7)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Pr="00CA19EA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bCs/>
          <w:noProof/>
        </w:rPr>
      </w:pPr>
      <w:r w:rsidRPr="00CA19EA">
        <w:rPr>
          <w:rFonts w:ascii="Comic Sans MS" w:hAnsi="Comic Sans MS" w:cs="Comic Sans MS"/>
          <w:b/>
          <w:bCs/>
          <w:sz w:val="20"/>
          <w:szCs w:val="20"/>
        </w:rPr>
        <w:t>Yukarıdaki şekli ok yönünde 270</w:t>
      </w:r>
      <w:r w:rsidRPr="00CA19EA">
        <w:rPr>
          <w:rFonts w:ascii="Comic Sans MS" w:hAnsi="Comic Sans MS" w:cs="Comic Sans MS"/>
          <w:b/>
          <w:bCs/>
          <w:sz w:val="20"/>
          <w:szCs w:val="20"/>
          <w:vertAlign w:val="superscript"/>
        </w:rPr>
        <w:t>o</w:t>
      </w:r>
      <w:r w:rsidRPr="00CA19EA">
        <w:rPr>
          <w:rFonts w:ascii="Comic Sans MS" w:hAnsi="Comic Sans MS" w:cs="Comic Sans MS"/>
          <w:b/>
          <w:bCs/>
          <w:sz w:val="20"/>
          <w:szCs w:val="20"/>
        </w:rPr>
        <w:t xml:space="preserve"> döndürülmüş hali aşağıdakilerden hangisidir?(5p)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pict>
          <v:shape id="Resim 15" o:spid="_x0000_s1029" type="#_x0000_t75" alt="Resim1" style="position:absolute;left:0;text-align:left;margin-left:151.5pt;margin-top:11.9pt;width:40.5pt;height:41.25pt;z-index:251657728;visibility:visible">
            <v:imagedata r:id="rId16" o:title="" gain="142470f" blacklevel="-11141f"/>
          </v:shape>
        </w:pict>
      </w:r>
      <w:r>
        <w:rPr>
          <w:noProof/>
        </w:rPr>
        <w:pict>
          <v:shape id="Resim 16" o:spid="_x0000_s1030" type="#_x0000_t75" alt="Resim1" style="position:absolute;left:0;text-align:left;margin-left:217.5pt;margin-top:11.15pt;width:41.75pt;height:42pt;z-index:251658752;visibility:visible">
            <v:imagedata r:id="rId17" o:title="" gain="142470f" blacklevel="-11141f"/>
          </v:shape>
        </w:pict>
      </w:r>
      <w:r>
        <w:rPr>
          <w:noProof/>
        </w:rPr>
        <w:pict>
          <v:shape id="Resim 14" o:spid="_x0000_s1031" type="#_x0000_t75" alt="Resim1" style="position:absolute;left:0;text-align:left;margin-left:80.6pt;margin-top:12.65pt;width:41.25pt;height:40.5pt;z-index:251656704;visibility:visible">
            <v:imagedata r:id="rId18" o:title="" gain="142470f" blacklevel="-11141f"/>
          </v:shape>
        </w:pict>
      </w:r>
      <w:r>
        <w:rPr>
          <w:noProof/>
        </w:rPr>
        <w:pict>
          <v:shape id="Resim 13" o:spid="_x0000_s1032" type="#_x0000_t75" alt="Resim1" style="position:absolute;left:0;text-align:left;margin-left:11.25pt;margin-top:12.65pt;width:41.25pt;height:40.5pt;z-index:251655680;visibility:visible">
            <v:imagedata r:id="rId19" o:title="" gain="142470f" blacklevel="-11141f"/>
          </v:shape>
        </w:pict>
      </w:r>
    </w:p>
    <w:p w:rsidR="002645DD" w:rsidRDefault="002645DD" w:rsidP="00310720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A)              B)             C)             D)                          </w:t>
      </w:r>
    </w:p>
    <w:p w:rsidR="002645DD" w:rsidRDefault="002645DD" w:rsidP="00310720">
      <w:pPr>
        <w:ind w:right="-195"/>
        <w:rPr>
          <w:rFonts w:ascii="Comic Sans MS" w:hAnsi="Comic Sans MS" w:cs="Comic Sans MS"/>
          <w:b/>
          <w:bCs/>
          <w:sz w:val="20"/>
          <w:szCs w:val="20"/>
        </w:rPr>
      </w:pPr>
    </w:p>
    <w:p w:rsidR="002645DD" w:rsidRDefault="002645DD" w:rsidP="00310720">
      <w:pPr>
        <w:ind w:right="-195"/>
        <w:rPr>
          <w:rFonts w:ascii="Comic Sans MS" w:hAnsi="Comic Sans MS" w:cs="Comic Sans MS"/>
          <w:b/>
          <w:bCs/>
          <w:sz w:val="20"/>
          <w:szCs w:val="20"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Pr="00CA19EA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rFonts w:ascii="Comic Sans MS" w:hAnsi="Comic Sans MS" w:cs="Comic Sans MS"/>
          <w:b/>
          <w:bCs/>
          <w:noProof/>
          <w:sz w:val="22"/>
          <w:szCs w:val="22"/>
        </w:rPr>
      </w:pPr>
      <w:r>
        <w:rPr>
          <w:noProof/>
        </w:rPr>
        <w:t xml:space="preserve">8) </w:t>
      </w:r>
      <w:r w:rsidRPr="00CA19EA">
        <w:rPr>
          <w:rFonts w:ascii="Comic Sans MS" w:hAnsi="Comic Sans MS" w:cs="Comic Sans MS"/>
          <w:b/>
          <w:bCs/>
          <w:noProof/>
          <w:sz w:val="22"/>
          <w:szCs w:val="22"/>
        </w:rPr>
        <w:t>aşağıdaki soruları cevaplayın?</w:t>
      </w:r>
      <w:r>
        <w:rPr>
          <w:rFonts w:ascii="Comic Sans MS" w:hAnsi="Comic Sans MS" w:cs="Comic Sans MS"/>
          <w:b/>
          <w:bCs/>
          <w:noProof/>
          <w:sz w:val="22"/>
          <w:szCs w:val="22"/>
        </w:rPr>
        <w:t>(10p)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bCs/>
          <w:noProof/>
          <w:position w:val="-8"/>
        </w:rPr>
      </w:pPr>
      <w:r>
        <w:rPr>
          <w:b/>
          <w:bCs/>
          <w:noProof/>
          <w:position w:val="-8"/>
        </w:rPr>
        <w:t xml:space="preserve">  a)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3379EF">
        <w:rPr>
          <w:b/>
          <w:bCs/>
          <w:noProof/>
          <w:position w:val="-8"/>
        </w:rPr>
        <w:pict>
          <v:shape id="Resim 17" o:spid="_x0000_i1032" type="#_x0000_t75" style="width:150.75pt;height:94.5pt;visibility:visible">
            <v:imagedata r:id="rId20" o:title=""/>
          </v:shape>
        </w:pict>
      </w:r>
    </w:p>
    <w:p w:rsidR="002645DD" w:rsidRPr="00B612F6" w:rsidRDefault="002645DD" w:rsidP="00CA19EA">
      <w:pPr>
        <w:pStyle w:val="Title"/>
        <w:jc w:val="both"/>
        <w:rPr>
          <w:b w:val="0"/>
          <w:bCs w:val="0"/>
        </w:rPr>
      </w:pPr>
      <w:r w:rsidRPr="00B612F6">
        <w:rPr>
          <w:b w:val="0"/>
          <w:bCs w:val="0"/>
        </w:rPr>
        <w:t xml:space="preserve">ABCDE beşgen </w:t>
      </w:r>
      <w:r w:rsidRPr="00B612F6">
        <w:rPr>
          <w:b w:val="0"/>
          <w:bCs w:val="0"/>
          <w:position w:val="-10"/>
        </w:rPr>
        <w:object w:dxaOrig="1260" w:dyaOrig="315">
          <v:shape id="_x0000_i1033" type="#_x0000_t75" style="width:63pt;height:15.75pt" o:ole="">
            <v:imagedata r:id="rId21" o:title=""/>
          </v:shape>
          <o:OLEObject Type="Embed" ProgID="Msxml2.SAXXMLReader.5.0" ShapeID="_x0000_i1033" DrawAspect="Content" ObjectID="_1488811031" r:id="rId22"/>
        </w:object>
      </w:r>
      <w:r w:rsidRPr="00B612F6">
        <w:rPr>
          <w:b w:val="0"/>
          <w:bCs w:val="0"/>
        </w:rPr>
        <w:t>kaç derecedir?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CA19EA">
      <w:pPr>
        <w:ind w:left="290" w:hanging="360"/>
        <w:rPr>
          <w:noProof/>
        </w:rPr>
      </w:pPr>
    </w:p>
    <w:p w:rsidR="002645DD" w:rsidRDefault="002645DD" w:rsidP="00CA19EA">
      <w:pPr>
        <w:ind w:left="290" w:hanging="360"/>
        <w:rPr>
          <w:noProof/>
        </w:rPr>
      </w:pPr>
    </w:p>
    <w:p w:rsidR="002645DD" w:rsidRPr="00CA19EA" w:rsidRDefault="002645DD" w:rsidP="00CA19EA">
      <w:pPr>
        <w:ind w:left="290" w:hanging="360"/>
        <w:rPr>
          <w:rFonts w:ascii="Comic Sans MS" w:hAnsi="Comic Sans MS" w:cs="Comic Sans MS"/>
          <w:sz w:val="22"/>
          <w:szCs w:val="22"/>
        </w:rPr>
      </w:pPr>
      <w:r>
        <w:rPr>
          <w:b/>
          <w:bCs/>
          <w:noProof/>
        </w:rPr>
        <w:t xml:space="preserve">   </w:t>
      </w:r>
      <w:r w:rsidRPr="00CA19EA">
        <w:rPr>
          <w:b/>
          <w:bCs/>
          <w:noProof/>
        </w:rPr>
        <w:t>b</w:t>
      </w:r>
      <w:r w:rsidRPr="00CA19EA">
        <w:rPr>
          <w:b/>
          <w:bCs/>
          <w:noProof/>
          <w:sz w:val="22"/>
          <w:szCs w:val="22"/>
        </w:rPr>
        <w:t>)</w:t>
      </w:r>
      <w:r w:rsidRPr="00CA19EA">
        <w:rPr>
          <w:rFonts w:ascii="Calibri" w:hAnsi="Calibri" w:cs="Calibri"/>
          <w:b/>
          <w:bCs/>
          <w:sz w:val="22"/>
          <w:szCs w:val="22"/>
        </w:rPr>
        <w:t xml:space="preserve"> </w:t>
      </w:r>
      <w:r w:rsidRPr="00CA19EA">
        <w:rPr>
          <w:rFonts w:ascii="Comic Sans MS" w:hAnsi="Comic Sans MS" w:cs="Comic Sans MS"/>
          <w:sz w:val="22"/>
          <w:szCs w:val="22"/>
        </w:rPr>
        <w:t>Bir dış açısı 12 derece olan düzgün çokgen kaç</w:t>
      </w:r>
    </w:p>
    <w:p w:rsidR="002645DD" w:rsidRPr="00CA19EA" w:rsidRDefault="002645DD" w:rsidP="00CA19EA">
      <w:pPr>
        <w:ind w:left="290" w:hanging="360"/>
        <w:rPr>
          <w:rFonts w:ascii="Comic Sans MS" w:hAnsi="Comic Sans MS" w:cs="Comic Sans MS"/>
          <w:sz w:val="22"/>
          <w:szCs w:val="22"/>
        </w:rPr>
      </w:pPr>
      <w:r w:rsidRPr="00CA19EA">
        <w:rPr>
          <w:rFonts w:ascii="Comic Sans MS" w:hAnsi="Comic Sans MS" w:cs="Comic Sans MS"/>
          <w:sz w:val="22"/>
          <w:szCs w:val="22"/>
        </w:rPr>
        <w:t xml:space="preserve">     kenarlıdır?</w:t>
      </w: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ED3AF3">
      <w:pPr>
        <w:outlineLvl w:val="0"/>
        <w:rPr>
          <w:b/>
          <w:bCs/>
        </w:rPr>
      </w:pPr>
    </w:p>
    <w:p w:rsidR="002645DD" w:rsidRDefault="002645DD" w:rsidP="00ED3AF3">
      <w:pPr>
        <w:outlineLvl w:val="0"/>
        <w:rPr>
          <w:b/>
          <w:bCs/>
        </w:rPr>
      </w:pPr>
      <w:r>
        <w:rPr>
          <w:b/>
          <w:bCs/>
        </w:rPr>
        <w:t>(10p)</w:t>
      </w:r>
    </w:p>
    <w:p w:rsidR="002645DD" w:rsidRDefault="002645DD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3379EF">
        <w:rPr>
          <w:b/>
          <w:bCs/>
          <w:noProof/>
        </w:rPr>
        <w:pict>
          <v:shape id="Resim 27" o:spid="_x0000_i1034" type="#_x0000_t75" style="width:236.25pt;height:134.25pt;visibility:visible">
            <v:imagedata r:id="rId23" o:title="" gain="84021f" blacklevel="-3932f"/>
          </v:shape>
        </w:pict>
      </w:r>
    </w:p>
    <w:p w:rsidR="002645DD" w:rsidRDefault="002645DD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CB57A1">
      <w:pPr>
        <w:outlineLvl w:val="0"/>
        <w:rPr>
          <w:noProof/>
        </w:rPr>
      </w:pPr>
    </w:p>
    <w:p w:rsidR="002645DD" w:rsidRPr="00E947A4" w:rsidRDefault="002645DD" w:rsidP="00E947A4">
      <w:pPr>
        <w:outlineLvl w:val="0"/>
        <w:rPr>
          <w:b/>
          <w:bCs/>
        </w:rPr>
      </w:pPr>
      <w:r>
        <w:rPr>
          <w:b/>
          <w:bCs/>
        </w:rPr>
        <w:t>10)(5p)</w:t>
      </w:r>
    </w:p>
    <w:p w:rsidR="002645DD" w:rsidRDefault="002645DD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D64471">
        <w:rPr>
          <w:noProof/>
        </w:rPr>
        <w:pict>
          <v:shape id="Resim 42" o:spid="_x0000_i1035" type="#_x0000_t75" style="width:246.75pt;height:135pt;visibility:visible">
            <v:imagedata r:id="rId24" o:title="" gain="112993f" blacklevel="-7864f"/>
          </v:shape>
        </w:pict>
      </w:r>
    </w:p>
    <w:p w:rsidR="002645DD" w:rsidRDefault="002645DD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E66B8C">
      <w:pPr>
        <w:rPr>
          <w:b/>
          <w:bCs/>
        </w:rPr>
      </w:pPr>
    </w:p>
    <w:p w:rsidR="002645DD" w:rsidRDefault="002645DD" w:rsidP="00E66B8C">
      <w:pPr>
        <w:rPr>
          <w:b/>
          <w:bCs/>
        </w:rPr>
      </w:pPr>
    </w:p>
    <w:p w:rsidR="002645DD" w:rsidRDefault="002645DD" w:rsidP="00E66B8C">
      <w:pPr>
        <w:rPr>
          <w:b/>
          <w:bCs/>
        </w:rPr>
      </w:pPr>
    </w:p>
    <w:p w:rsidR="002645DD" w:rsidRDefault="002645DD" w:rsidP="00E66B8C">
      <w:pPr>
        <w:rPr>
          <w:b/>
          <w:bCs/>
        </w:rPr>
      </w:pPr>
      <w:r>
        <w:rPr>
          <w:b/>
          <w:bCs/>
        </w:rPr>
        <w:t>11) (5p)</w:t>
      </w:r>
    </w:p>
    <w:p w:rsidR="002645DD" w:rsidRDefault="002645DD" w:rsidP="00CB57A1">
      <w:pPr>
        <w:outlineLvl w:val="0"/>
        <w:rPr>
          <w:b/>
          <w:bCs/>
        </w:rPr>
      </w:pPr>
      <w:r w:rsidRPr="003379EF">
        <w:rPr>
          <w:rFonts w:ascii="Calibri" w:hAnsi="Calibri" w:cs="Calibri"/>
          <w:b/>
          <w:bCs/>
          <w:noProof/>
        </w:rPr>
        <w:pict>
          <v:shape id="Resim 30" o:spid="_x0000_i1036" type="#_x0000_t75" style="width:224.25pt;height:154.5pt;visibility:visible">
            <v:imagedata r:id="rId25" o:title=""/>
          </v:shape>
        </w:pict>
      </w: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  <w:r>
        <w:rPr>
          <w:noProof/>
        </w:rPr>
        <w:pict>
          <v:shape id="Resim 41" o:spid="_x0000_s1033" type="#_x0000_t75" style="position:absolute;margin-left:1.7pt;margin-top:11.1pt;width:237.75pt;height:141pt;z-index:-251656704;visibility:visible">
            <v:imagedata r:id="rId26" o:title=""/>
          </v:shape>
        </w:pict>
      </w:r>
      <w:r>
        <w:rPr>
          <w:b/>
          <w:bCs/>
        </w:rPr>
        <w:t>12)(5p)</w:t>
      </w: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  <w:r>
        <w:rPr>
          <w:b/>
          <w:bCs/>
        </w:rPr>
        <w:t>13)(5p)</w:t>
      </w:r>
    </w:p>
    <w:p w:rsidR="002645DD" w:rsidRDefault="002645DD" w:rsidP="00CB57A1">
      <w:pPr>
        <w:outlineLvl w:val="0"/>
        <w:rPr>
          <w:b/>
          <w:bCs/>
        </w:rPr>
      </w:pPr>
      <w:r w:rsidRPr="003379EF">
        <w:rPr>
          <w:b/>
          <w:bCs/>
          <w:noProof/>
        </w:rPr>
        <w:pict>
          <v:shape id="Resim 309" o:spid="_x0000_i1037" type="#_x0000_t75" style="width:236.25pt;height:153pt;visibility:visible">
            <v:imagedata r:id="rId27" o:title="" gain="109227f" blacklevel="-6554f"/>
          </v:shape>
        </w:pict>
      </w: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  <w:r>
        <w:rPr>
          <w:b/>
          <w:bCs/>
        </w:rPr>
        <w:t>14)(10p)</w:t>
      </w:r>
    </w:p>
    <w:p w:rsidR="002645DD" w:rsidRDefault="002645DD" w:rsidP="00CB57A1">
      <w:pPr>
        <w:outlineLvl w:val="0"/>
        <w:rPr>
          <w:b/>
          <w:bCs/>
        </w:rPr>
      </w:pPr>
      <w:r>
        <w:rPr>
          <w:noProof/>
        </w:rPr>
        <w:pict>
          <v:shape id="Resim 19" o:spid="_x0000_s1034" type="#_x0000_t75" alt="Resim1" style="position:absolute;margin-left:-2.8pt;margin-top:5.15pt;width:121.5pt;height:103.5pt;z-index:251660800;visibility:visible">
            <v:imagedata r:id="rId28" o:title="" gain="142470f" blacklevel="-11141f"/>
          </v:shape>
        </w:pict>
      </w: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Pr="00787958" w:rsidRDefault="002645DD" w:rsidP="00CB57A1">
      <w:pPr>
        <w:outlineLvl w:val="0"/>
        <w:rPr>
          <w:b/>
          <w:bCs/>
          <w:sz w:val="22"/>
          <w:szCs w:val="22"/>
        </w:rPr>
      </w:pPr>
      <w:r w:rsidRPr="00787958">
        <w:rPr>
          <w:rFonts w:ascii="Comic Sans MS" w:hAnsi="Comic Sans MS" w:cs="Comic Sans MS"/>
          <w:b/>
          <w:bCs/>
          <w:sz w:val="22"/>
          <w:szCs w:val="22"/>
        </w:rPr>
        <w:t>ABCD yamuğunda</w:t>
      </w:r>
      <w:r w:rsidRPr="00787958">
        <w:rPr>
          <w:rFonts w:ascii="Comic Sans MS" w:hAnsi="Comic Sans MS" w:cs="Comic Sans MS"/>
          <w:b/>
          <w:bCs/>
          <w:position w:val="-10"/>
          <w:sz w:val="22"/>
          <w:szCs w:val="22"/>
        </w:rPr>
        <w:object w:dxaOrig="400" w:dyaOrig="320">
          <v:shape id="_x0000_i1038" type="#_x0000_t75" style="width:23.25pt;height:18pt" o:ole="">
            <v:imagedata r:id="rId29" o:title=""/>
          </v:shape>
          <o:OLEObject Type="Embed" ProgID="Equation.3" ShapeID="_x0000_i1038" DrawAspect="Content" ObjectID="_1488811032" r:id="rId30"/>
        </w:object>
      </w:r>
      <w:r w:rsidRPr="00787958">
        <w:rPr>
          <w:rFonts w:ascii="Comic Sans MS" w:hAnsi="Comic Sans MS" w:cs="Comic Sans MS"/>
          <w:b/>
          <w:bCs/>
          <w:sz w:val="22"/>
          <w:szCs w:val="22"/>
        </w:rPr>
        <w:t xml:space="preserve">=3 br , </w:t>
      </w:r>
      <w:r w:rsidRPr="00787958">
        <w:rPr>
          <w:rFonts w:ascii="Comic Sans MS" w:hAnsi="Comic Sans MS" w:cs="Comic Sans MS"/>
          <w:b/>
          <w:bCs/>
          <w:position w:val="-10"/>
          <w:sz w:val="22"/>
          <w:szCs w:val="22"/>
        </w:rPr>
        <w:object w:dxaOrig="400" w:dyaOrig="320">
          <v:shape id="_x0000_i1039" type="#_x0000_t75" style="width:23.25pt;height:18pt" o:ole="">
            <v:imagedata r:id="rId31" o:title=""/>
          </v:shape>
          <o:OLEObject Type="Embed" ProgID="Equation.3" ShapeID="_x0000_i1039" DrawAspect="Content" ObjectID="_1488811033" r:id="rId32"/>
        </w:object>
      </w:r>
      <w:r w:rsidRPr="00787958">
        <w:rPr>
          <w:rFonts w:ascii="Comic Sans MS" w:hAnsi="Comic Sans MS" w:cs="Comic Sans MS"/>
          <w:b/>
          <w:bCs/>
          <w:sz w:val="22"/>
          <w:szCs w:val="22"/>
        </w:rPr>
        <w:t>=5 br,</w:t>
      </w:r>
      <w:r w:rsidRPr="00787958">
        <w:rPr>
          <w:rFonts w:ascii="Comic Sans MS" w:hAnsi="Comic Sans MS" w:cs="Comic Sans MS"/>
          <w:b/>
          <w:bCs/>
          <w:position w:val="-10"/>
          <w:sz w:val="22"/>
          <w:szCs w:val="22"/>
        </w:rPr>
        <w:object w:dxaOrig="420" w:dyaOrig="320">
          <v:shape id="_x0000_i1040" type="#_x0000_t75" style="width:24pt;height:18pt" o:ole="">
            <v:imagedata r:id="rId33" o:title=""/>
          </v:shape>
          <o:OLEObject Type="Embed" ProgID="Equation.3" ShapeID="_x0000_i1040" DrawAspect="Content" ObjectID="_1488811034" r:id="rId34"/>
        </w:object>
      </w:r>
      <w:r w:rsidRPr="00787958">
        <w:rPr>
          <w:rFonts w:ascii="Comic Sans MS" w:hAnsi="Comic Sans MS" w:cs="Comic Sans MS"/>
          <w:b/>
          <w:bCs/>
          <w:sz w:val="22"/>
          <w:szCs w:val="22"/>
        </w:rPr>
        <w:t>=4 br olduğuna göre alanı kaç br</w:t>
      </w:r>
      <w:r w:rsidRPr="00787958">
        <w:rPr>
          <w:rFonts w:ascii="Comic Sans MS" w:hAnsi="Comic Sans MS" w:cs="Comic Sans MS"/>
          <w:b/>
          <w:bCs/>
          <w:sz w:val="22"/>
          <w:szCs w:val="22"/>
          <w:vertAlign w:val="superscript"/>
        </w:rPr>
        <w:t>2</w:t>
      </w:r>
      <w:r w:rsidRPr="00787958">
        <w:rPr>
          <w:rFonts w:ascii="Comic Sans MS" w:hAnsi="Comic Sans MS" w:cs="Comic Sans MS"/>
          <w:b/>
          <w:bCs/>
          <w:sz w:val="22"/>
          <w:szCs w:val="22"/>
        </w:rPr>
        <w:t xml:space="preserve"> dir ?</w:t>
      </w:r>
    </w:p>
    <w:p w:rsidR="002645DD" w:rsidRPr="00787958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2407DC">
      <w:hyperlink r:id="rId35" w:history="1">
        <w:r>
          <w:rPr>
            <w:rStyle w:val="Hyperlink"/>
          </w:rPr>
          <w:t>www.sorubak.com</w:t>
        </w:r>
      </w:hyperlink>
      <w:r>
        <w:t xml:space="preserve"> </w:t>
      </w: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</w:p>
    <w:p w:rsidR="002645DD" w:rsidRDefault="002645DD" w:rsidP="00CB57A1">
      <w:pPr>
        <w:outlineLvl w:val="0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    Mehmet ÇAKİL</w:t>
      </w:r>
    </w:p>
    <w:p w:rsidR="002645DD" w:rsidRPr="00EB3346" w:rsidRDefault="002645DD" w:rsidP="00CB57A1">
      <w:pPr>
        <w:outlineLvl w:val="0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Matematik Öğretmeni</w:t>
      </w:r>
      <w:bookmarkStart w:id="1" w:name="_PictureBullets"/>
      <w:r w:rsidRPr="0027128C">
        <w:rPr>
          <w:vanish/>
        </w:rPr>
        <w:pict>
          <v:shape id="_x0000_i1041" type="#_x0000_t75" style="width:2.25pt;height:2.25pt" o:bullet="t">
            <v:imagedata r:id="rId36" o:title=""/>
          </v:shape>
        </w:pict>
      </w:r>
      <w:r w:rsidRPr="0027128C">
        <w:rPr>
          <w:vanish/>
        </w:rPr>
        <w:pict>
          <v:shape id="_x0000_i1042" type="#_x0000_t75" style="width:11.25pt;height:11.25pt" o:bullet="t">
            <v:imagedata r:id="rId37" o:title=""/>
          </v:shape>
        </w:pict>
      </w:r>
      <w:bookmarkEnd w:id="1"/>
    </w:p>
    <w:sectPr w:rsidR="002645DD" w:rsidRPr="00EB3346" w:rsidSect="00D75FFC">
      <w:type w:val="continuous"/>
      <w:pgSz w:w="11906" w:h="16838"/>
      <w:pgMar w:top="0" w:right="566" w:bottom="284" w:left="540" w:header="708" w:footer="708" w:gutter="0"/>
      <w:cols w:num="2" w:sep="1" w:space="708" w:equalWidth="0">
        <w:col w:w="5192" w:space="444"/>
        <w:col w:w="516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45DD" w:rsidRDefault="002645DD" w:rsidP="00B91EDF">
      <w:r>
        <w:separator/>
      </w:r>
    </w:p>
  </w:endnote>
  <w:endnote w:type="continuationSeparator" w:id="0">
    <w:p w:rsidR="002645DD" w:rsidRDefault="002645DD" w:rsidP="00B91E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SimSun">
    <w:altName w:val="??¨¬?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45DD" w:rsidRDefault="002645DD" w:rsidP="00B91EDF">
      <w:r>
        <w:separator/>
      </w:r>
    </w:p>
  </w:footnote>
  <w:footnote w:type="continuationSeparator" w:id="0">
    <w:p w:rsidR="002645DD" w:rsidRDefault="002645DD" w:rsidP="00B91ED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AB43D2B"/>
    <w:multiLevelType w:val="hybridMultilevel"/>
    <w:tmpl w:val="93D278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757D72"/>
    <w:multiLevelType w:val="hybridMultilevel"/>
    <w:tmpl w:val="3A5E8E94"/>
    <w:lvl w:ilvl="0" w:tplc="25963E28">
      <w:start w:val="1"/>
      <w:numFmt w:val="bullet"/>
      <w:lvlText w:val=""/>
      <w:lvlJc w:val="left"/>
      <w:pPr>
        <w:tabs>
          <w:tab w:val="num" w:pos="0"/>
        </w:tabs>
      </w:pPr>
      <w:rPr>
        <w:rFonts w:ascii="Symbol" w:hAnsi="Symbol" w:cs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/>
      </w:pPr>
      <w:rPr>
        <w:rFonts w:hint="default"/>
        <w:b/>
        <w:bCs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5F87A07"/>
    <w:multiLevelType w:val="hybridMultilevel"/>
    <w:tmpl w:val="89668472"/>
    <w:lvl w:ilvl="0" w:tplc="9E9EB22A">
      <w:start w:val="1"/>
      <w:numFmt w:val="lowerLetter"/>
      <w:lvlText w:val="%1)"/>
      <w:lvlJc w:val="left"/>
      <w:pPr>
        <w:ind w:left="7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55" w:hanging="360"/>
      </w:pPr>
    </w:lvl>
    <w:lvl w:ilvl="2" w:tplc="041F001B">
      <w:start w:val="1"/>
      <w:numFmt w:val="lowerRoman"/>
      <w:lvlText w:val="%3."/>
      <w:lvlJc w:val="right"/>
      <w:pPr>
        <w:ind w:left="2175" w:hanging="180"/>
      </w:pPr>
    </w:lvl>
    <w:lvl w:ilvl="3" w:tplc="041F000F">
      <w:start w:val="1"/>
      <w:numFmt w:val="decimal"/>
      <w:lvlText w:val="%4."/>
      <w:lvlJc w:val="left"/>
      <w:pPr>
        <w:ind w:left="2895" w:hanging="360"/>
      </w:pPr>
    </w:lvl>
    <w:lvl w:ilvl="4" w:tplc="041F0019">
      <w:start w:val="1"/>
      <w:numFmt w:val="lowerLetter"/>
      <w:lvlText w:val="%5."/>
      <w:lvlJc w:val="left"/>
      <w:pPr>
        <w:ind w:left="3615" w:hanging="360"/>
      </w:pPr>
    </w:lvl>
    <w:lvl w:ilvl="5" w:tplc="041F001B">
      <w:start w:val="1"/>
      <w:numFmt w:val="lowerRoman"/>
      <w:lvlText w:val="%6."/>
      <w:lvlJc w:val="right"/>
      <w:pPr>
        <w:ind w:left="4335" w:hanging="180"/>
      </w:pPr>
    </w:lvl>
    <w:lvl w:ilvl="6" w:tplc="041F000F">
      <w:start w:val="1"/>
      <w:numFmt w:val="decimal"/>
      <w:lvlText w:val="%7."/>
      <w:lvlJc w:val="left"/>
      <w:pPr>
        <w:ind w:left="5055" w:hanging="360"/>
      </w:pPr>
    </w:lvl>
    <w:lvl w:ilvl="7" w:tplc="041F0019">
      <w:start w:val="1"/>
      <w:numFmt w:val="lowerLetter"/>
      <w:lvlText w:val="%8."/>
      <w:lvlJc w:val="left"/>
      <w:pPr>
        <w:ind w:left="5775" w:hanging="360"/>
      </w:pPr>
    </w:lvl>
    <w:lvl w:ilvl="8" w:tplc="041F001B">
      <w:start w:val="1"/>
      <w:numFmt w:val="lowerRoman"/>
      <w:lvlText w:val="%9."/>
      <w:lvlJc w:val="right"/>
      <w:pPr>
        <w:ind w:left="6495" w:hanging="180"/>
      </w:pPr>
    </w:lvl>
  </w:abstractNum>
  <w:abstractNum w:abstractNumId="6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b/>
        <w:bCs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1C1193C"/>
    <w:multiLevelType w:val="hybridMultilevel"/>
    <w:tmpl w:val="911AF9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2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/>
        <w:iCs/>
        <w:sz w:val="24"/>
        <w:szCs w:val="24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0835B62"/>
    <w:multiLevelType w:val="hybridMultilevel"/>
    <w:tmpl w:val="365A8688"/>
    <w:lvl w:ilvl="0" w:tplc="25CE99A0">
      <w:start w:val="1"/>
      <w:numFmt w:val="decimal"/>
      <w:lvlText w:val="%1)"/>
      <w:lvlJc w:val="left"/>
      <w:pPr>
        <w:ind w:left="1275" w:hanging="915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9B0B83"/>
    <w:multiLevelType w:val="hybridMultilevel"/>
    <w:tmpl w:val="CCBE4CD0"/>
    <w:lvl w:ilvl="0" w:tplc="BDCE04A0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abstractNum w:abstractNumId="18">
    <w:nsid w:val="397207C7"/>
    <w:multiLevelType w:val="hybridMultilevel"/>
    <w:tmpl w:val="3B2EA062"/>
    <w:lvl w:ilvl="0" w:tplc="480A282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DA5A3A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1080626A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F2FC6DF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5CE8C62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DC10EF60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DB4A58D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652269A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6C068D32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19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0A54BC0"/>
    <w:multiLevelType w:val="hybridMultilevel"/>
    <w:tmpl w:val="FEB65AC0"/>
    <w:lvl w:ilvl="0" w:tplc="6B561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64C1E3B"/>
    <w:multiLevelType w:val="hybridMultilevel"/>
    <w:tmpl w:val="36442204"/>
    <w:lvl w:ilvl="0" w:tplc="635AE1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31452F"/>
    <w:multiLevelType w:val="hybridMultilevel"/>
    <w:tmpl w:val="3A7AB47C"/>
    <w:lvl w:ilvl="0" w:tplc="479CC000">
      <w:start w:val="1"/>
      <w:numFmt w:val="lowerLetter"/>
      <w:lvlText w:val="%1)"/>
      <w:lvlJc w:val="left"/>
      <w:pPr>
        <w:ind w:left="40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25" w:hanging="360"/>
      </w:pPr>
    </w:lvl>
    <w:lvl w:ilvl="2" w:tplc="041F001B">
      <w:start w:val="1"/>
      <w:numFmt w:val="lowerRoman"/>
      <w:lvlText w:val="%3."/>
      <w:lvlJc w:val="right"/>
      <w:pPr>
        <w:ind w:left="1845" w:hanging="180"/>
      </w:pPr>
    </w:lvl>
    <w:lvl w:ilvl="3" w:tplc="041F000F">
      <w:start w:val="1"/>
      <w:numFmt w:val="decimal"/>
      <w:lvlText w:val="%4."/>
      <w:lvlJc w:val="left"/>
      <w:pPr>
        <w:ind w:left="2565" w:hanging="360"/>
      </w:pPr>
    </w:lvl>
    <w:lvl w:ilvl="4" w:tplc="041F0019">
      <w:start w:val="1"/>
      <w:numFmt w:val="lowerLetter"/>
      <w:lvlText w:val="%5."/>
      <w:lvlJc w:val="left"/>
      <w:pPr>
        <w:ind w:left="3285" w:hanging="360"/>
      </w:pPr>
    </w:lvl>
    <w:lvl w:ilvl="5" w:tplc="041F001B">
      <w:start w:val="1"/>
      <w:numFmt w:val="lowerRoman"/>
      <w:lvlText w:val="%6."/>
      <w:lvlJc w:val="right"/>
      <w:pPr>
        <w:ind w:left="4005" w:hanging="180"/>
      </w:pPr>
    </w:lvl>
    <w:lvl w:ilvl="6" w:tplc="041F000F">
      <w:start w:val="1"/>
      <w:numFmt w:val="decimal"/>
      <w:lvlText w:val="%7."/>
      <w:lvlJc w:val="left"/>
      <w:pPr>
        <w:ind w:left="4725" w:hanging="360"/>
      </w:pPr>
    </w:lvl>
    <w:lvl w:ilvl="7" w:tplc="041F0019">
      <w:start w:val="1"/>
      <w:numFmt w:val="lowerLetter"/>
      <w:lvlText w:val="%8."/>
      <w:lvlJc w:val="left"/>
      <w:pPr>
        <w:ind w:left="5445" w:hanging="360"/>
      </w:pPr>
    </w:lvl>
    <w:lvl w:ilvl="8" w:tplc="041F001B">
      <w:start w:val="1"/>
      <w:numFmt w:val="lowerRoman"/>
      <w:lvlText w:val="%9."/>
      <w:lvlJc w:val="right"/>
      <w:pPr>
        <w:ind w:left="6165" w:hanging="180"/>
      </w:pPr>
    </w:lvl>
  </w:abstractNum>
  <w:abstractNum w:abstractNumId="24">
    <w:nsid w:val="4DA86ACD"/>
    <w:multiLevelType w:val="hybridMultilevel"/>
    <w:tmpl w:val="14C05E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D81B38"/>
    <w:multiLevelType w:val="hybridMultilevel"/>
    <w:tmpl w:val="93AEFDD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E110CC"/>
    <w:multiLevelType w:val="hybridMultilevel"/>
    <w:tmpl w:val="41A4A904"/>
    <w:lvl w:ilvl="0" w:tplc="9FBC8740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b/>
        <w:bCs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0835D0B"/>
    <w:multiLevelType w:val="hybridMultilevel"/>
    <w:tmpl w:val="031C928C"/>
    <w:lvl w:ilvl="0" w:tplc="A000A760">
      <w:start w:val="1"/>
      <w:numFmt w:val="lowerLetter"/>
      <w:lvlText w:val="%1)"/>
      <w:lvlJc w:val="left"/>
      <w:pPr>
        <w:ind w:left="720" w:hanging="360"/>
      </w:pPr>
      <w:rPr>
        <w:rFonts w:ascii="Comic Sans MS" w:hAnsi="Comic Sans MS" w:cs="Comic Sans MS"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417C1E"/>
    <w:multiLevelType w:val="hybridMultilevel"/>
    <w:tmpl w:val="B8F2A3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>
    <w:nsid w:val="6F5A31F0"/>
    <w:multiLevelType w:val="hybridMultilevel"/>
    <w:tmpl w:val="07A0ED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bCs/>
        <w:i/>
        <w:iCs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/>
        <w:iCs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8">
    <w:nsid w:val="7C8C5353"/>
    <w:multiLevelType w:val="hybridMultilevel"/>
    <w:tmpl w:val="7D128C62"/>
    <w:lvl w:ilvl="0" w:tplc="F9F01C30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cs="Comic Sans MS" w:hint="default"/>
        <w:b/>
        <w:bCs/>
        <w:i w:val="0"/>
        <w:iCs w:val="0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1E161F"/>
    <w:multiLevelType w:val="hybridMultilevel"/>
    <w:tmpl w:val="A310500C"/>
    <w:lvl w:ilvl="0" w:tplc="14E8871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30"/>
  </w:num>
  <w:num w:numId="3">
    <w:abstractNumId w:val="29"/>
  </w:num>
  <w:num w:numId="4">
    <w:abstractNumId w:val="15"/>
  </w:num>
  <w:num w:numId="5">
    <w:abstractNumId w:val="11"/>
  </w:num>
  <w:num w:numId="6">
    <w:abstractNumId w:val="9"/>
  </w:num>
  <w:num w:numId="7">
    <w:abstractNumId w:val="18"/>
  </w:num>
  <w:num w:numId="8">
    <w:abstractNumId w:val="14"/>
  </w:num>
  <w:num w:numId="9">
    <w:abstractNumId w:val="3"/>
  </w:num>
  <w:num w:numId="10">
    <w:abstractNumId w:val="13"/>
  </w:num>
  <w:num w:numId="11">
    <w:abstractNumId w:val="36"/>
  </w:num>
  <w:num w:numId="12">
    <w:abstractNumId w:val="4"/>
  </w:num>
  <w:num w:numId="13">
    <w:abstractNumId w:val="21"/>
  </w:num>
  <w:num w:numId="14">
    <w:abstractNumId w:val="31"/>
  </w:num>
  <w:num w:numId="15">
    <w:abstractNumId w:val="7"/>
  </w:num>
  <w:num w:numId="16">
    <w:abstractNumId w:val="28"/>
  </w:num>
  <w:num w:numId="17">
    <w:abstractNumId w:val="0"/>
  </w:num>
  <w:num w:numId="18">
    <w:abstractNumId w:val="1"/>
  </w:num>
  <w:num w:numId="19">
    <w:abstractNumId w:val="19"/>
  </w:num>
  <w:num w:numId="20">
    <w:abstractNumId w:val="10"/>
  </w:num>
  <w:num w:numId="21">
    <w:abstractNumId w:val="37"/>
  </w:num>
  <w:num w:numId="22">
    <w:abstractNumId w:val="12"/>
  </w:num>
  <w:num w:numId="23">
    <w:abstractNumId w:val="27"/>
  </w:num>
  <w:num w:numId="24">
    <w:abstractNumId w:val="33"/>
  </w:num>
  <w:num w:numId="25">
    <w:abstractNumId w:val="26"/>
  </w:num>
  <w:num w:numId="26">
    <w:abstractNumId w:val="34"/>
  </w:num>
  <w:num w:numId="27">
    <w:abstractNumId w:val="2"/>
  </w:num>
  <w:num w:numId="28">
    <w:abstractNumId w:val="32"/>
  </w:num>
  <w:num w:numId="29">
    <w:abstractNumId w:val="25"/>
  </w:num>
  <w:num w:numId="30">
    <w:abstractNumId w:val="16"/>
  </w:num>
  <w:num w:numId="31">
    <w:abstractNumId w:val="35"/>
  </w:num>
  <w:num w:numId="32">
    <w:abstractNumId w:val="24"/>
  </w:num>
  <w:num w:numId="33">
    <w:abstractNumId w:val="39"/>
  </w:num>
  <w:num w:numId="34">
    <w:abstractNumId w:val="20"/>
  </w:num>
  <w:num w:numId="35">
    <w:abstractNumId w:val="38"/>
  </w:num>
  <w:num w:numId="36">
    <w:abstractNumId w:val="22"/>
  </w:num>
  <w:num w:numId="37">
    <w:abstractNumId w:val="17"/>
  </w:num>
  <w:num w:numId="38">
    <w:abstractNumId w:val="23"/>
  </w:num>
  <w:num w:numId="39">
    <w:abstractNumId w:val="5"/>
  </w:num>
  <w:num w:numId="4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77A94"/>
    <w:rsid w:val="00000727"/>
    <w:rsid w:val="00000C18"/>
    <w:rsid w:val="0000213F"/>
    <w:rsid w:val="00004FBF"/>
    <w:rsid w:val="000129CF"/>
    <w:rsid w:val="00012DE0"/>
    <w:rsid w:val="00015DDC"/>
    <w:rsid w:val="00023A63"/>
    <w:rsid w:val="00024E2A"/>
    <w:rsid w:val="0002616C"/>
    <w:rsid w:val="000261F9"/>
    <w:rsid w:val="000278BF"/>
    <w:rsid w:val="00030787"/>
    <w:rsid w:val="00033878"/>
    <w:rsid w:val="00035595"/>
    <w:rsid w:val="0004134A"/>
    <w:rsid w:val="00041420"/>
    <w:rsid w:val="000461FF"/>
    <w:rsid w:val="00046237"/>
    <w:rsid w:val="00046F42"/>
    <w:rsid w:val="00047E4D"/>
    <w:rsid w:val="00050117"/>
    <w:rsid w:val="00050312"/>
    <w:rsid w:val="00051181"/>
    <w:rsid w:val="00052A2E"/>
    <w:rsid w:val="000536F8"/>
    <w:rsid w:val="00053A68"/>
    <w:rsid w:val="00053FD8"/>
    <w:rsid w:val="00055A1B"/>
    <w:rsid w:val="00057033"/>
    <w:rsid w:val="00057182"/>
    <w:rsid w:val="00060B1D"/>
    <w:rsid w:val="00063BB8"/>
    <w:rsid w:val="00066C63"/>
    <w:rsid w:val="0006716B"/>
    <w:rsid w:val="00067EB1"/>
    <w:rsid w:val="00074BB0"/>
    <w:rsid w:val="0007509F"/>
    <w:rsid w:val="00075FF8"/>
    <w:rsid w:val="00077634"/>
    <w:rsid w:val="0008067C"/>
    <w:rsid w:val="00080FAC"/>
    <w:rsid w:val="000839E5"/>
    <w:rsid w:val="00093E0E"/>
    <w:rsid w:val="000A14AA"/>
    <w:rsid w:val="000A233B"/>
    <w:rsid w:val="000A2B98"/>
    <w:rsid w:val="000A3760"/>
    <w:rsid w:val="000A3F10"/>
    <w:rsid w:val="000B057C"/>
    <w:rsid w:val="000B2D0B"/>
    <w:rsid w:val="000B445D"/>
    <w:rsid w:val="000B6537"/>
    <w:rsid w:val="000B6953"/>
    <w:rsid w:val="000B7365"/>
    <w:rsid w:val="000B7526"/>
    <w:rsid w:val="000C1F8A"/>
    <w:rsid w:val="000C3AB9"/>
    <w:rsid w:val="000C5D1E"/>
    <w:rsid w:val="000C710A"/>
    <w:rsid w:val="000D711A"/>
    <w:rsid w:val="000D7279"/>
    <w:rsid w:val="000E6AD9"/>
    <w:rsid w:val="000E7CEC"/>
    <w:rsid w:val="000F0079"/>
    <w:rsid w:val="001006EC"/>
    <w:rsid w:val="0010072E"/>
    <w:rsid w:val="00106520"/>
    <w:rsid w:val="00111297"/>
    <w:rsid w:val="00111611"/>
    <w:rsid w:val="0011274D"/>
    <w:rsid w:val="0011441D"/>
    <w:rsid w:val="001161FC"/>
    <w:rsid w:val="001162AD"/>
    <w:rsid w:val="00120BBC"/>
    <w:rsid w:val="00120E44"/>
    <w:rsid w:val="00126ADC"/>
    <w:rsid w:val="0012767E"/>
    <w:rsid w:val="00130CF2"/>
    <w:rsid w:val="001311DE"/>
    <w:rsid w:val="00136ACA"/>
    <w:rsid w:val="001451E8"/>
    <w:rsid w:val="0014698B"/>
    <w:rsid w:val="00146ADB"/>
    <w:rsid w:val="00151758"/>
    <w:rsid w:val="001532DC"/>
    <w:rsid w:val="0015623E"/>
    <w:rsid w:val="00160A8E"/>
    <w:rsid w:val="00160E9B"/>
    <w:rsid w:val="00166164"/>
    <w:rsid w:val="001719EA"/>
    <w:rsid w:val="00172144"/>
    <w:rsid w:val="0017487C"/>
    <w:rsid w:val="00175942"/>
    <w:rsid w:val="001819F7"/>
    <w:rsid w:val="001829F3"/>
    <w:rsid w:val="00184920"/>
    <w:rsid w:val="0019002B"/>
    <w:rsid w:val="0019116E"/>
    <w:rsid w:val="00192FB7"/>
    <w:rsid w:val="0019352B"/>
    <w:rsid w:val="00196839"/>
    <w:rsid w:val="00197126"/>
    <w:rsid w:val="00197B64"/>
    <w:rsid w:val="001A1841"/>
    <w:rsid w:val="001A471E"/>
    <w:rsid w:val="001A6F84"/>
    <w:rsid w:val="001B03AD"/>
    <w:rsid w:val="001B06F2"/>
    <w:rsid w:val="001B3293"/>
    <w:rsid w:val="001B43B1"/>
    <w:rsid w:val="001B6F43"/>
    <w:rsid w:val="001C1029"/>
    <w:rsid w:val="001C4924"/>
    <w:rsid w:val="001D764B"/>
    <w:rsid w:val="001E5A19"/>
    <w:rsid w:val="001E5F8B"/>
    <w:rsid w:val="001E62FC"/>
    <w:rsid w:val="001E7AB4"/>
    <w:rsid w:val="001F18FE"/>
    <w:rsid w:val="001F2A14"/>
    <w:rsid w:val="001F2FD0"/>
    <w:rsid w:val="001F49A8"/>
    <w:rsid w:val="001F7605"/>
    <w:rsid w:val="00202A11"/>
    <w:rsid w:val="00204893"/>
    <w:rsid w:val="00205CE5"/>
    <w:rsid w:val="00212E6A"/>
    <w:rsid w:val="00212FB8"/>
    <w:rsid w:val="0021609A"/>
    <w:rsid w:val="00221C6F"/>
    <w:rsid w:val="002245DC"/>
    <w:rsid w:val="0022492D"/>
    <w:rsid w:val="002251C7"/>
    <w:rsid w:val="002308F2"/>
    <w:rsid w:val="002323BA"/>
    <w:rsid w:val="00232750"/>
    <w:rsid w:val="002376A2"/>
    <w:rsid w:val="002407DC"/>
    <w:rsid w:val="00241824"/>
    <w:rsid w:val="00241E8C"/>
    <w:rsid w:val="00242B26"/>
    <w:rsid w:val="00243803"/>
    <w:rsid w:val="00244058"/>
    <w:rsid w:val="002443C4"/>
    <w:rsid w:val="00246362"/>
    <w:rsid w:val="00246754"/>
    <w:rsid w:val="002477F8"/>
    <w:rsid w:val="00254065"/>
    <w:rsid w:val="00257C33"/>
    <w:rsid w:val="002608C4"/>
    <w:rsid w:val="002645DD"/>
    <w:rsid w:val="0026581C"/>
    <w:rsid w:val="00265BDD"/>
    <w:rsid w:val="00266D47"/>
    <w:rsid w:val="00270C09"/>
    <w:rsid w:val="0027128C"/>
    <w:rsid w:val="00274B61"/>
    <w:rsid w:val="00283610"/>
    <w:rsid w:val="00287F0C"/>
    <w:rsid w:val="00295405"/>
    <w:rsid w:val="002970B9"/>
    <w:rsid w:val="002A082F"/>
    <w:rsid w:val="002A19BA"/>
    <w:rsid w:val="002A2EC9"/>
    <w:rsid w:val="002A3B72"/>
    <w:rsid w:val="002A4E20"/>
    <w:rsid w:val="002A6A3B"/>
    <w:rsid w:val="002B0917"/>
    <w:rsid w:val="002C53ED"/>
    <w:rsid w:val="002C5468"/>
    <w:rsid w:val="002C6FE3"/>
    <w:rsid w:val="002D19A7"/>
    <w:rsid w:val="002E3AD4"/>
    <w:rsid w:val="002E6916"/>
    <w:rsid w:val="002F482C"/>
    <w:rsid w:val="003005A8"/>
    <w:rsid w:val="00302B4A"/>
    <w:rsid w:val="0030427F"/>
    <w:rsid w:val="00306855"/>
    <w:rsid w:val="00306D73"/>
    <w:rsid w:val="00307BB6"/>
    <w:rsid w:val="00310720"/>
    <w:rsid w:val="00312828"/>
    <w:rsid w:val="00312F11"/>
    <w:rsid w:val="00325BE8"/>
    <w:rsid w:val="00326C21"/>
    <w:rsid w:val="00330954"/>
    <w:rsid w:val="00332261"/>
    <w:rsid w:val="00333216"/>
    <w:rsid w:val="003353F6"/>
    <w:rsid w:val="003379EF"/>
    <w:rsid w:val="00341401"/>
    <w:rsid w:val="003417CC"/>
    <w:rsid w:val="00342374"/>
    <w:rsid w:val="003441F3"/>
    <w:rsid w:val="00347250"/>
    <w:rsid w:val="00347AC1"/>
    <w:rsid w:val="0035165F"/>
    <w:rsid w:val="00354DBE"/>
    <w:rsid w:val="0036157A"/>
    <w:rsid w:val="00371888"/>
    <w:rsid w:val="00371F09"/>
    <w:rsid w:val="00372E38"/>
    <w:rsid w:val="0037687F"/>
    <w:rsid w:val="00376FBB"/>
    <w:rsid w:val="00380281"/>
    <w:rsid w:val="003812A1"/>
    <w:rsid w:val="00384911"/>
    <w:rsid w:val="00384D0A"/>
    <w:rsid w:val="00387571"/>
    <w:rsid w:val="0039046F"/>
    <w:rsid w:val="00391600"/>
    <w:rsid w:val="0039196F"/>
    <w:rsid w:val="00392195"/>
    <w:rsid w:val="003922B6"/>
    <w:rsid w:val="00393EB5"/>
    <w:rsid w:val="003949D9"/>
    <w:rsid w:val="003A1B8D"/>
    <w:rsid w:val="003A1F41"/>
    <w:rsid w:val="003A228C"/>
    <w:rsid w:val="003A7450"/>
    <w:rsid w:val="003B0151"/>
    <w:rsid w:val="003B337D"/>
    <w:rsid w:val="003B5AC5"/>
    <w:rsid w:val="003B5EAF"/>
    <w:rsid w:val="003C27ED"/>
    <w:rsid w:val="003C3514"/>
    <w:rsid w:val="003C37C5"/>
    <w:rsid w:val="003C5F07"/>
    <w:rsid w:val="003D2604"/>
    <w:rsid w:val="003D2E89"/>
    <w:rsid w:val="003D3325"/>
    <w:rsid w:val="003D55D8"/>
    <w:rsid w:val="003D5AD5"/>
    <w:rsid w:val="003D5D39"/>
    <w:rsid w:val="003D7478"/>
    <w:rsid w:val="003D77CE"/>
    <w:rsid w:val="003E1334"/>
    <w:rsid w:val="003E641B"/>
    <w:rsid w:val="003E7676"/>
    <w:rsid w:val="003F1406"/>
    <w:rsid w:val="003F31CB"/>
    <w:rsid w:val="00401C1A"/>
    <w:rsid w:val="00407736"/>
    <w:rsid w:val="00407B16"/>
    <w:rsid w:val="0041303B"/>
    <w:rsid w:val="00414B8E"/>
    <w:rsid w:val="00415EEF"/>
    <w:rsid w:val="00423786"/>
    <w:rsid w:val="0042743B"/>
    <w:rsid w:val="0043156B"/>
    <w:rsid w:val="0043285A"/>
    <w:rsid w:val="004353D7"/>
    <w:rsid w:val="00442CDC"/>
    <w:rsid w:val="0045058D"/>
    <w:rsid w:val="004549B8"/>
    <w:rsid w:val="00454E9B"/>
    <w:rsid w:val="00462706"/>
    <w:rsid w:val="004627CF"/>
    <w:rsid w:val="00462B3B"/>
    <w:rsid w:val="00463CA7"/>
    <w:rsid w:val="0046495E"/>
    <w:rsid w:val="00466E0E"/>
    <w:rsid w:val="004677AD"/>
    <w:rsid w:val="0047354A"/>
    <w:rsid w:val="00476290"/>
    <w:rsid w:val="00476FB4"/>
    <w:rsid w:val="0047782B"/>
    <w:rsid w:val="00483CD2"/>
    <w:rsid w:val="00490426"/>
    <w:rsid w:val="0049132E"/>
    <w:rsid w:val="004915EA"/>
    <w:rsid w:val="00493649"/>
    <w:rsid w:val="0049435E"/>
    <w:rsid w:val="004A0F6A"/>
    <w:rsid w:val="004A201E"/>
    <w:rsid w:val="004A2619"/>
    <w:rsid w:val="004A2A61"/>
    <w:rsid w:val="004A2CAB"/>
    <w:rsid w:val="004A2DCF"/>
    <w:rsid w:val="004A3DCD"/>
    <w:rsid w:val="004A46DB"/>
    <w:rsid w:val="004A5A75"/>
    <w:rsid w:val="004B082A"/>
    <w:rsid w:val="004B2844"/>
    <w:rsid w:val="004B2985"/>
    <w:rsid w:val="004B3767"/>
    <w:rsid w:val="004C11D1"/>
    <w:rsid w:val="004C1718"/>
    <w:rsid w:val="004C349F"/>
    <w:rsid w:val="004D08FB"/>
    <w:rsid w:val="004D1838"/>
    <w:rsid w:val="004E1E68"/>
    <w:rsid w:val="004E299A"/>
    <w:rsid w:val="004E3F00"/>
    <w:rsid w:val="004E5AE8"/>
    <w:rsid w:val="004E71E8"/>
    <w:rsid w:val="004F0A79"/>
    <w:rsid w:val="004F246C"/>
    <w:rsid w:val="004F4949"/>
    <w:rsid w:val="004F570D"/>
    <w:rsid w:val="004F6695"/>
    <w:rsid w:val="005001EF"/>
    <w:rsid w:val="00502CA3"/>
    <w:rsid w:val="00502E00"/>
    <w:rsid w:val="00502E9B"/>
    <w:rsid w:val="00504971"/>
    <w:rsid w:val="00506A17"/>
    <w:rsid w:val="005129BD"/>
    <w:rsid w:val="00512E3A"/>
    <w:rsid w:val="005148C9"/>
    <w:rsid w:val="00515655"/>
    <w:rsid w:val="00521680"/>
    <w:rsid w:val="005250E4"/>
    <w:rsid w:val="00530404"/>
    <w:rsid w:val="00531A6A"/>
    <w:rsid w:val="00535F17"/>
    <w:rsid w:val="005466BF"/>
    <w:rsid w:val="00547982"/>
    <w:rsid w:val="00550202"/>
    <w:rsid w:val="005508A5"/>
    <w:rsid w:val="00550E34"/>
    <w:rsid w:val="00552A39"/>
    <w:rsid w:val="00556FE0"/>
    <w:rsid w:val="0055703A"/>
    <w:rsid w:val="0056224D"/>
    <w:rsid w:val="005623D0"/>
    <w:rsid w:val="005708D3"/>
    <w:rsid w:val="00571D3C"/>
    <w:rsid w:val="00571E28"/>
    <w:rsid w:val="00577B56"/>
    <w:rsid w:val="00583CEB"/>
    <w:rsid w:val="005851C4"/>
    <w:rsid w:val="00585504"/>
    <w:rsid w:val="0058571C"/>
    <w:rsid w:val="00587136"/>
    <w:rsid w:val="00587B6B"/>
    <w:rsid w:val="00592326"/>
    <w:rsid w:val="005923FF"/>
    <w:rsid w:val="00592842"/>
    <w:rsid w:val="00595900"/>
    <w:rsid w:val="0059592B"/>
    <w:rsid w:val="005978B8"/>
    <w:rsid w:val="00597A2C"/>
    <w:rsid w:val="005A1A55"/>
    <w:rsid w:val="005A1B6A"/>
    <w:rsid w:val="005A478B"/>
    <w:rsid w:val="005A68C5"/>
    <w:rsid w:val="005B0789"/>
    <w:rsid w:val="005B0EE5"/>
    <w:rsid w:val="005B58C6"/>
    <w:rsid w:val="005B78AC"/>
    <w:rsid w:val="005C06B5"/>
    <w:rsid w:val="005C08B9"/>
    <w:rsid w:val="005C1741"/>
    <w:rsid w:val="005C300C"/>
    <w:rsid w:val="005C47D1"/>
    <w:rsid w:val="005C4933"/>
    <w:rsid w:val="005C4A3E"/>
    <w:rsid w:val="005C6010"/>
    <w:rsid w:val="005D19F8"/>
    <w:rsid w:val="005D574C"/>
    <w:rsid w:val="005D6AA9"/>
    <w:rsid w:val="005D7132"/>
    <w:rsid w:val="005D7CED"/>
    <w:rsid w:val="005E29C5"/>
    <w:rsid w:val="005E3FD6"/>
    <w:rsid w:val="005E5C47"/>
    <w:rsid w:val="005E6E67"/>
    <w:rsid w:val="005F4C7A"/>
    <w:rsid w:val="00601D53"/>
    <w:rsid w:val="00602866"/>
    <w:rsid w:val="006029C0"/>
    <w:rsid w:val="006078B4"/>
    <w:rsid w:val="006128E4"/>
    <w:rsid w:val="00613A3C"/>
    <w:rsid w:val="00613E72"/>
    <w:rsid w:val="00621526"/>
    <w:rsid w:val="00624296"/>
    <w:rsid w:val="006273EE"/>
    <w:rsid w:val="00630252"/>
    <w:rsid w:val="00630F33"/>
    <w:rsid w:val="006316D3"/>
    <w:rsid w:val="0063282D"/>
    <w:rsid w:val="00635335"/>
    <w:rsid w:val="00635F34"/>
    <w:rsid w:val="00636397"/>
    <w:rsid w:val="006401C4"/>
    <w:rsid w:val="00644739"/>
    <w:rsid w:val="0064714F"/>
    <w:rsid w:val="00647D2D"/>
    <w:rsid w:val="00647DFD"/>
    <w:rsid w:val="0065699D"/>
    <w:rsid w:val="00656AA0"/>
    <w:rsid w:val="00661B20"/>
    <w:rsid w:val="00661D6B"/>
    <w:rsid w:val="00663166"/>
    <w:rsid w:val="0066384C"/>
    <w:rsid w:val="00663B20"/>
    <w:rsid w:val="00664950"/>
    <w:rsid w:val="006655EA"/>
    <w:rsid w:val="00667541"/>
    <w:rsid w:val="0067390B"/>
    <w:rsid w:val="00673BDD"/>
    <w:rsid w:val="0067549C"/>
    <w:rsid w:val="0067794E"/>
    <w:rsid w:val="00681060"/>
    <w:rsid w:val="00681978"/>
    <w:rsid w:val="00683F35"/>
    <w:rsid w:val="00684EB5"/>
    <w:rsid w:val="00686CDD"/>
    <w:rsid w:val="00687ABB"/>
    <w:rsid w:val="00687D07"/>
    <w:rsid w:val="0069300E"/>
    <w:rsid w:val="00696739"/>
    <w:rsid w:val="006973D0"/>
    <w:rsid w:val="00697D1C"/>
    <w:rsid w:val="006A1421"/>
    <w:rsid w:val="006A2C2C"/>
    <w:rsid w:val="006A3C35"/>
    <w:rsid w:val="006A7914"/>
    <w:rsid w:val="006B0A98"/>
    <w:rsid w:val="006B2273"/>
    <w:rsid w:val="006B60DC"/>
    <w:rsid w:val="006C0409"/>
    <w:rsid w:val="006C2DFA"/>
    <w:rsid w:val="006C74C8"/>
    <w:rsid w:val="006D4E31"/>
    <w:rsid w:val="006D5CD6"/>
    <w:rsid w:val="006E05FE"/>
    <w:rsid w:val="006E4081"/>
    <w:rsid w:val="006E6FA5"/>
    <w:rsid w:val="006E75C5"/>
    <w:rsid w:val="006E7BA0"/>
    <w:rsid w:val="006F0AC6"/>
    <w:rsid w:val="006F186C"/>
    <w:rsid w:val="006F21C0"/>
    <w:rsid w:val="006F3C5C"/>
    <w:rsid w:val="007017BE"/>
    <w:rsid w:val="00702ECE"/>
    <w:rsid w:val="007067F4"/>
    <w:rsid w:val="00706A96"/>
    <w:rsid w:val="00710CA9"/>
    <w:rsid w:val="0071103A"/>
    <w:rsid w:val="00714FBB"/>
    <w:rsid w:val="00720705"/>
    <w:rsid w:val="0072395E"/>
    <w:rsid w:val="007240F2"/>
    <w:rsid w:val="007244C6"/>
    <w:rsid w:val="007248A2"/>
    <w:rsid w:val="00724B0D"/>
    <w:rsid w:val="00730ECA"/>
    <w:rsid w:val="00737D49"/>
    <w:rsid w:val="007415DC"/>
    <w:rsid w:val="007476DD"/>
    <w:rsid w:val="007520EC"/>
    <w:rsid w:val="00753D95"/>
    <w:rsid w:val="0075594B"/>
    <w:rsid w:val="00756B36"/>
    <w:rsid w:val="007608DA"/>
    <w:rsid w:val="007622D7"/>
    <w:rsid w:val="007635C0"/>
    <w:rsid w:val="00765E64"/>
    <w:rsid w:val="00767B44"/>
    <w:rsid w:val="00774A7A"/>
    <w:rsid w:val="00775782"/>
    <w:rsid w:val="00775CAC"/>
    <w:rsid w:val="00781A00"/>
    <w:rsid w:val="00787958"/>
    <w:rsid w:val="00792E7F"/>
    <w:rsid w:val="00793A8F"/>
    <w:rsid w:val="00794112"/>
    <w:rsid w:val="0079778F"/>
    <w:rsid w:val="007A0F35"/>
    <w:rsid w:val="007A764E"/>
    <w:rsid w:val="007A7C1C"/>
    <w:rsid w:val="007B0D0C"/>
    <w:rsid w:val="007B53E4"/>
    <w:rsid w:val="007B77EE"/>
    <w:rsid w:val="007C61A3"/>
    <w:rsid w:val="007D21B8"/>
    <w:rsid w:val="007D41BA"/>
    <w:rsid w:val="007D4DD1"/>
    <w:rsid w:val="007E3031"/>
    <w:rsid w:val="007E3CD5"/>
    <w:rsid w:val="007E3D71"/>
    <w:rsid w:val="007E3EAA"/>
    <w:rsid w:val="007E435B"/>
    <w:rsid w:val="007E5A77"/>
    <w:rsid w:val="007E7520"/>
    <w:rsid w:val="007F12D8"/>
    <w:rsid w:val="007F1858"/>
    <w:rsid w:val="007F19A5"/>
    <w:rsid w:val="007F27A8"/>
    <w:rsid w:val="007F5897"/>
    <w:rsid w:val="00800108"/>
    <w:rsid w:val="00804A5A"/>
    <w:rsid w:val="0080661D"/>
    <w:rsid w:val="008070AB"/>
    <w:rsid w:val="00810400"/>
    <w:rsid w:val="00816531"/>
    <w:rsid w:val="00824B51"/>
    <w:rsid w:val="00826B66"/>
    <w:rsid w:val="0083146C"/>
    <w:rsid w:val="008340D4"/>
    <w:rsid w:val="008418B6"/>
    <w:rsid w:val="00841A13"/>
    <w:rsid w:val="008428CC"/>
    <w:rsid w:val="00842C12"/>
    <w:rsid w:val="00844622"/>
    <w:rsid w:val="00845181"/>
    <w:rsid w:val="00845F79"/>
    <w:rsid w:val="00850990"/>
    <w:rsid w:val="00851C1A"/>
    <w:rsid w:val="00855F7A"/>
    <w:rsid w:val="0086522F"/>
    <w:rsid w:val="00870AD4"/>
    <w:rsid w:val="00870D94"/>
    <w:rsid w:val="0087147F"/>
    <w:rsid w:val="00874A95"/>
    <w:rsid w:val="00874F85"/>
    <w:rsid w:val="008826BE"/>
    <w:rsid w:val="0088376E"/>
    <w:rsid w:val="00883A15"/>
    <w:rsid w:val="00884F4C"/>
    <w:rsid w:val="00885032"/>
    <w:rsid w:val="00885D46"/>
    <w:rsid w:val="008902CC"/>
    <w:rsid w:val="00891E53"/>
    <w:rsid w:val="00892BB4"/>
    <w:rsid w:val="008958DD"/>
    <w:rsid w:val="00895D84"/>
    <w:rsid w:val="008A04AB"/>
    <w:rsid w:val="008A201A"/>
    <w:rsid w:val="008A3284"/>
    <w:rsid w:val="008A71B1"/>
    <w:rsid w:val="008B21E1"/>
    <w:rsid w:val="008B231C"/>
    <w:rsid w:val="008B394C"/>
    <w:rsid w:val="008B5659"/>
    <w:rsid w:val="008B64E5"/>
    <w:rsid w:val="008C0A2F"/>
    <w:rsid w:val="008D1233"/>
    <w:rsid w:val="008D14DB"/>
    <w:rsid w:val="008D6423"/>
    <w:rsid w:val="008E1600"/>
    <w:rsid w:val="008E1938"/>
    <w:rsid w:val="008E19F6"/>
    <w:rsid w:val="008E3178"/>
    <w:rsid w:val="008E5ADF"/>
    <w:rsid w:val="008E6D8E"/>
    <w:rsid w:val="008F4CC0"/>
    <w:rsid w:val="008F744B"/>
    <w:rsid w:val="00900E86"/>
    <w:rsid w:val="00904918"/>
    <w:rsid w:val="00910589"/>
    <w:rsid w:val="009108D7"/>
    <w:rsid w:val="0091274C"/>
    <w:rsid w:val="00915D9F"/>
    <w:rsid w:val="00920A23"/>
    <w:rsid w:val="00925CC7"/>
    <w:rsid w:val="009272F2"/>
    <w:rsid w:val="0093532F"/>
    <w:rsid w:val="009402F5"/>
    <w:rsid w:val="00946EA6"/>
    <w:rsid w:val="00950C4A"/>
    <w:rsid w:val="00954301"/>
    <w:rsid w:val="009545AF"/>
    <w:rsid w:val="009557FE"/>
    <w:rsid w:val="00956283"/>
    <w:rsid w:val="00961DEB"/>
    <w:rsid w:val="00963040"/>
    <w:rsid w:val="00965768"/>
    <w:rsid w:val="0096667C"/>
    <w:rsid w:val="00967803"/>
    <w:rsid w:val="009702E1"/>
    <w:rsid w:val="0097081C"/>
    <w:rsid w:val="0097419B"/>
    <w:rsid w:val="009742C2"/>
    <w:rsid w:val="00983DC2"/>
    <w:rsid w:val="009846DB"/>
    <w:rsid w:val="00984BC9"/>
    <w:rsid w:val="00984F1B"/>
    <w:rsid w:val="00987543"/>
    <w:rsid w:val="00992A3E"/>
    <w:rsid w:val="00997FB2"/>
    <w:rsid w:val="009A0605"/>
    <w:rsid w:val="009A2559"/>
    <w:rsid w:val="009A39DE"/>
    <w:rsid w:val="009A4292"/>
    <w:rsid w:val="009A6B1D"/>
    <w:rsid w:val="009B6942"/>
    <w:rsid w:val="009B78B5"/>
    <w:rsid w:val="009C0592"/>
    <w:rsid w:val="009C2B75"/>
    <w:rsid w:val="009D3B89"/>
    <w:rsid w:val="009D4159"/>
    <w:rsid w:val="009D7271"/>
    <w:rsid w:val="009E21D3"/>
    <w:rsid w:val="009F02A4"/>
    <w:rsid w:val="009F1CFA"/>
    <w:rsid w:val="009F4645"/>
    <w:rsid w:val="009F5D1B"/>
    <w:rsid w:val="009F6739"/>
    <w:rsid w:val="00A01C9F"/>
    <w:rsid w:val="00A05A01"/>
    <w:rsid w:val="00A1111C"/>
    <w:rsid w:val="00A11AA9"/>
    <w:rsid w:val="00A15235"/>
    <w:rsid w:val="00A22389"/>
    <w:rsid w:val="00A267BA"/>
    <w:rsid w:val="00A27DCD"/>
    <w:rsid w:val="00A33638"/>
    <w:rsid w:val="00A34740"/>
    <w:rsid w:val="00A35194"/>
    <w:rsid w:val="00A361DB"/>
    <w:rsid w:val="00A40DF0"/>
    <w:rsid w:val="00A41154"/>
    <w:rsid w:val="00A41BAE"/>
    <w:rsid w:val="00A435D3"/>
    <w:rsid w:val="00A47159"/>
    <w:rsid w:val="00A47F53"/>
    <w:rsid w:val="00A532BD"/>
    <w:rsid w:val="00A60A1B"/>
    <w:rsid w:val="00A60F9B"/>
    <w:rsid w:val="00A617FF"/>
    <w:rsid w:val="00A6422A"/>
    <w:rsid w:val="00A650CE"/>
    <w:rsid w:val="00A66663"/>
    <w:rsid w:val="00A70C75"/>
    <w:rsid w:val="00A75C9D"/>
    <w:rsid w:val="00A83066"/>
    <w:rsid w:val="00A83EDF"/>
    <w:rsid w:val="00A86D31"/>
    <w:rsid w:val="00A94B49"/>
    <w:rsid w:val="00A950F4"/>
    <w:rsid w:val="00A96FEB"/>
    <w:rsid w:val="00AA0001"/>
    <w:rsid w:val="00AA53E5"/>
    <w:rsid w:val="00AA54F7"/>
    <w:rsid w:val="00AA5AC8"/>
    <w:rsid w:val="00AB1107"/>
    <w:rsid w:val="00AB1722"/>
    <w:rsid w:val="00AB2CC4"/>
    <w:rsid w:val="00AB5997"/>
    <w:rsid w:val="00AB5C4E"/>
    <w:rsid w:val="00AB6C64"/>
    <w:rsid w:val="00AC0C96"/>
    <w:rsid w:val="00AC5F48"/>
    <w:rsid w:val="00AC6922"/>
    <w:rsid w:val="00AC7380"/>
    <w:rsid w:val="00AC7FDB"/>
    <w:rsid w:val="00AD29C0"/>
    <w:rsid w:val="00AD2FC0"/>
    <w:rsid w:val="00AD4E6F"/>
    <w:rsid w:val="00AE10BC"/>
    <w:rsid w:val="00AE182B"/>
    <w:rsid w:val="00AE3443"/>
    <w:rsid w:val="00AE5203"/>
    <w:rsid w:val="00AE59C9"/>
    <w:rsid w:val="00AE679F"/>
    <w:rsid w:val="00AE6B96"/>
    <w:rsid w:val="00AF4570"/>
    <w:rsid w:val="00AF6C40"/>
    <w:rsid w:val="00AF760E"/>
    <w:rsid w:val="00B00F3B"/>
    <w:rsid w:val="00B02A4E"/>
    <w:rsid w:val="00B07224"/>
    <w:rsid w:val="00B1697F"/>
    <w:rsid w:val="00B1700E"/>
    <w:rsid w:val="00B22ACF"/>
    <w:rsid w:val="00B24F2B"/>
    <w:rsid w:val="00B2728C"/>
    <w:rsid w:val="00B31343"/>
    <w:rsid w:val="00B31E97"/>
    <w:rsid w:val="00B334F2"/>
    <w:rsid w:val="00B41105"/>
    <w:rsid w:val="00B4132C"/>
    <w:rsid w:val="00B43934"/>
    <w:rsid w:val="00B44E67"/>
    <w:rsid w:val="00B457F9"/>
    <w:rsid w:val="00B467C5"/>
    <w:rsid w:val="00B47162"/>
    <w:rsid w:val="00B5450B"/>
    <w:rsid w:val="00B54A02"/>
    <w:rsid w:val="00B55569"/>
    <w:rsid w:val="00B5774A"/>
    <w:rsid w:val="00B612F6"/>
    <w:rsid w:val="00B6179C"/>
    <w:rsid w:val="00B617EB"/>
    <w:rsid w:val="00B62795"/>
    <w:rsid w:val="00B64715"/>
    <w:rsid w:val="00B65452"/>
    <w:rsid w:val="00B6607E"/>
    <w:rsid w:val="00B77B37"/>
    <w:rsid w:val="00B816C5"/>
    <w:rsid w:val="00B818AD"/>
    <w:rsid w:val="00B81968"/>
    <w:rsid w:val="00B8554F"/>
    <w:rsid w:val="00B91EDF"/>
    <w:rsid w:val="00B93F81"/>
    <w:rsid w:val="00B979A7"/>
    <w:rsid w:val="00BA4E0D"/>
    <w:rsid w:val="00BB2AF3"/>
    <w:rsid w:val="00BB38E7"/>
    <w:rsid w:val="00BB55BD"/>
    <w:rsid w:val="00BC25BF"/>
    <w:rsid w:val="00BD0838"/>
    <w:rsid w:val="00BD36CE"/>
    <w:rsid w:val="00BD49F3"/>
    <w:rsid w:val="00BE1C5E"/>
    <w:rsid w:val="00BE2B59"/>
    <w:rsid w:val="00BE34F2"/>
    <w:rsid w:val="00BE46C3"/>
    <w:rsid w:val="00BE72DB"/>
    <w:rsid w:val="00BE74DD"/>
    <w:rsid w:val="00BE7960"/>
    <w:rsid w:val="00BF314A"/>
    <w:rsid w:val="00BF4FE0"/>
    <w:rsid w:val="00BF63A0"/>
    <w:rsid w:val="00C03363"/>
    <w:rsid w:val="00C06875"/>
    <w:rsid w:val="00C07F70"/>
    <w:rsid w:val="00C10E93"/>
    <w:rsid w:val="00C11EB0"/>
    <w:rsid w:val="00C128B5"/>
    <w:rsid w:val="00C12CC0"/>
    <w:rsid w:val="00C21381"/>
    <w:rsid w:val="00C24D97"/>
    <w:rsid w:val="00C267A5"/>
    <w:rsid w:val="00C277FD"/>
    <w:rsid w:val="00C32217"/>
    <w:rsid w:val="00C323B1"/>
    <w:rsid w:val="00C34639"/>
    <w:rsid w:val="00C430EC"/>
    <w:rsid w:val="00C459DF"/>
    <w:rsid w:val="00C50DDC"/>
    <w:rsid w:val="00C56D8B"/>
    <w:rsid w:val="00C572AC"/>
    <w:rsid w:val="00C575DF"/>
    <w:rsid w:val="00C63669"/>
    <w:rsid w:val="00C66B7D"/>
    <w:rsid w:val="00C712F8"/>
    <w:rsid w:val="00C7161D"/>
    <w:rsid w:val="00C728B5"/>
    <w:rsid w:val="00C75A66"/>
    <w:rsid w:val="00C7660A"/>
    <w:rsid w:val="00C77FE5"/>
    <w:rsid w:val="00C8117C"/>
    <w:rsid w:val="00C825C1"/>
    <w:rsid w:val="00C8294E"/>
    <w:rsid w:val="00C9011A"/>
    <w:rsid w:val="00C90864"/>
    <w:rsid w:val="00C91672"/>
    <w:rsid w:val="00C92818"/>
    <w:rsid w:val="00C93311"/>
    <w:rsid w:val="00C9415F"/>
    <w:rsid w:val="00C95AD2"/>
    <w:rsid w:val="00CA0A26"/>
    <w:rsid w:val="00CA19EA"/>
    <w:rsid w:val="00CA2368"/>
    <w:rsid w:val="00CA3B37"/>
    <w:rsid w:val="00CA4870"/>
    <w:rsid w:val="00CA5596"/>
    <w:rsid w:val="00CB57A1"/>
    <w:rsid w:val="00CB728F"/>
    <w:rsid w:val="00CD017E"/>
    <w:rsid w:val="00CD1146"/>
    <w:rsid w:val="00CD5DD1"/>
    <w:rsid w:val="00CD6E17"/>
    <w:rsid w:val="00CD7573"/>
    <w:rsid w:val="00CE0ADE"/>
    <w:rsid w:val="00CF38F1"/>
    <w:rsid w:val="00CF3FEB"/>
    <w:rsid w:val="00D05C1B"/>
    <w:rsid w:val="00D07539"/>
    <w:rsid w:val="00D232B2"/>
    <w:rsid w:val="00D24882"/>
    <w:rsid w:val="00D2680D"/>
    <w:rsid w:val="00D27B3B"/>
    <w:rsid w:val="00D3480D"/>
    <w:rsid w:val="00D35D9E"/>
    <w:rsid w:val="00D35DAD"/>
    <w:rsid w:val="00D509C5"/>
    <w:rsid w:val="00D53CF5"/>
    <w:rsid w:val="00D53FD5"/>
    <w:rsid w:val="00D54AE4"/>
    <w:rsid w:val="00D56101"/>
    <w:rsid w:val="00D56D32"/>
    <w:rsid w:val="00D64471"/>
    <w:rsid w:val="00D669FE"/>
    <w:rsid w:val="00D715C3"/>
    <w:rsid w:val="00D75FFC"/>
    <w:rsid w:val="00D80561"/>
    <w:rsid w:val="00D8655D"/>
    <w:rsid w:val="00D910BD"/>
    <w:rsid w:val="00D968D7"/>
    <w:rsid w:val="00D969FC"/>
    <w:rsid w:val="00DA023C"/>
    <w:rsid w:val="00DA26F0"/>
    <w:rsid w:val="00DA3690"/>
    <w:rsid w:val="00DA6446"/>
    <w:rsid w:val="00DA6830"/>
    <w:rsid w:val="00DB07FB"/>
    <w:rsid w:val="00DB203B"/>
    <w:rsid w:val="00DC08F4"/>
    <w:rsid w:val="00DC4F6B"/>
    <w:rsid w:val="00DC6349"/>
    <w:rsid w:val="00DC64AE"/>
    <w:rsid w:val="00DC64D3"/>
    <w:rsid w:val="00DD217A"/>
    <w:rsid w:val="00DD500F"/>
    <w:rsid w:val="00DD58FC"/>
    <w:rsid w:val="00DD62FC"/>
    <w:rsid w:val="00DE2AB4"/>
    <w:rsid w:val="00DE5BCA"/>
    <w:rsid w:val="00DE640F"/>
    <w:rsid w:val="00DF3ED9"/>
    <w:rsid w:val="00DF4406"/>
    <w:rsid w:val="00DF786B"/>
    <w:rsid w:val="00E061D5"/>
    <w:rsid w:val="00E07553"/>
    <w:rsid w:val="00E149CA"/>
    <w:rsid w:val="00E14CF9"/>
    <w:rsid w:val="00E16F37"/>
    <w:rsid w:val="00E21D09"/>
    <w:rsid w:val="00E22345"/>
    <w:rsid w:val="00E2348C"/>
    <w:rsid w:val="00E23C19"/>
    <w:rsid w:val="00E2446B"/>
    <w:rsid w:val="00E24A6B"/>
    <w:rsid w:val="00E26555"/>
    <w:rsid w:val="00E274B0"/>
    <w:rsid w:val="00E304F2"/>
    <w:rsid w:val="00E41EBA"/>
    <w:rsid w:val="00E42AB0"/>
    <w:rsid w:val="00E43AF8"/>
    <w:rsid w:val="00E46AC1"/>
    <w:rsid w:val="00E47C31"/>
    <w:rsid w:val="00E517AC"/>
    <w:rsid w:val="00E517F3"/>
    <w:rsid w:val="00E652F4"/>
    <w:rsid w:val="00E66B8C"/>
    <w:rsid w:val="00E714B4"/>
    <w:rsid w:val="00E73052"/>
    <w:rsid w:val="00E75B7D"/>
    <w:rsid w:val="00E76B20"/>
    <w:rsid w:val="00E858D0"/>
    <w:rsid w:val="00E87CC3"/>
    <w:rsid w:val="00E92E59"/>
    <w:rsid w:val="00E93D9E"/>
    <w:rsid w:val="00E947A4"/>
    <w:rsid w:val="00E94C47"/>
    <w:rsid w:val="00E95F44"/>
    <w:rsid w:val="00E97838"/>
    <w:rsid w:val="00EA1FBC"/>
    <w:rsid w:val="00EA4515"/>
    <w:rsid w:val="00EA7046"/>
    <w:rsid w:val="00EB0802"/>
    <w:rsid w:val="00EB3346"/>
    <w:rsid w:val="00EB4733"/>
    <w:rsid w:val="00EB5A57"/>
    <w:rsid w:val="00EC3BC0"/>
    <w:rsid w:val="00EC417C"/>
    <w:rsid w:val="00EC4480"/>
    <w:rsid w:val="00EC518A"/>
    <w:rsid w:val="00EC5626"/>
    <w:rsid w:val="00ED2B99"/>
    <w:rsid w:val="00ED3AF3"/>
    <w:rsid w:val="00ED43A7"/>
    <w:rsid w:val="00ED4755"/>
    <w:rsid w:val="00ED755F"/>
    <w:rsid w:val="00EE25E0"/>
    <w:rsid w:val="00EE2945"/>
    <w:rsid w:val="00EE5B64"/>
    <w:rsid w:val="00EF3397"/>
    <w:rsid w:val="00EF4599"/>
    <w:rsid w:val="00EF6278"/>
    <w:rsid w:val="00F1453E"/>
    <w:rsid w:val="00F14B54"/>
    <w:rsid w:val="00F14F5F"/>
    <w:rsid w:val="00F15657"/>
    <w:rsid w:val="00F16821"/>
    <w:rsid w:val="00F16D65"/>
    <w:rsid w:val="00F21225"/>
    <w:rsid w:val="00F23DEB"/>
    <w:rsid w:val="00F267C8"/>
    <w:rsid w:val="00F3589F"/>
    <w:rsid w:val="00F35D32"/>
    <w:rsid w:val="00F37ACF"/>
    <w:rsid w:val="00F40B23"/>
    <w:rsid w:val="00F40E7C"/>
    <w:rsid w:val="00F5106A"/>
    <w:rsid w:val="00F52686"/>
    <w:rsid w:val="00F52ABD"/>
    <w:rsid w:val="00F5508F"/>
    <w:rsid w:val="00F60F15"/>
    <w:rsid w:val="00F6152E"/>
    <w:rsid w:val="00F66249"/>
    <w:rsid w:val="00F66DBA"/>
    <w:rsid w:val="00F715DF"/>
    <w:rsid w:val="00F72087"/>
    <w:rsid w:val="00F74EDD"/>
    <w:rsid w:val="00F75FD9"/>
    <w:rsid w:val="00F777F3"/>
    <w:rsid w:val="00F77A94"/>
    <w:rsid w:val="00F81C77"/>
    <w:rsid w:val="00F85910"/>
    <w:rsid w:val="00F94000"/>
    <w:rsid w:val="00F97060"/>
    <w:rsid w:val="00F9709A"/>
    <w:rsid w:val="00F974F3"/>
    <w:rsid w:val="00F975E2"/>
    <w:rsid w:val="00FA0275"/>
    <w:rsid w:val="00FA04B1"/>
    <w:rsid w:val="00FA4219"/>
    <w:rsid w:val="00FA4E4D"/>
    <w:rsid w:val="00FB6484"/>
    <w:rsid w:val="00FB7164"/>
    <w:rsid w:val="00FC370D"/>
    <w:rsid w:val="00FC6A8B"/>
    <w:rsid w:val="00FC7D78"/>
    <w:rsid w:val="00FD30C0"/>
    <w:rsid w:val="00FD42F5"/>
    <w:rsid w:val="00FE2434"/>
    <w:rsid w:val="00FE356E"/>
    <w:rsid w:val="00FE51D8"/>
    <w:rsid w:val="00FE5E96"/>
    <w:rsid w:val="00FF40DE"/>
    <w:rsid w:val="00FF5285"/>
    <w:rsid w:val="00FF55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uiPriority w:val="99"/>
    <w:rsid w:val="00466E0E"/>
    <w:pPr>
      <w:ind w:left="105"/>
      <w:jc w:val="both"/>
    </w:pPr>
    <w:rPr>
      <w:sz w:val="21"/>
      <w:szCs w:val="21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651AE"/>
    <w:rPr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1F7605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651AE"/>
    <w:rPr>
      <w:sz w:val="16"/>
      <w:szCs w:val="16"/>
    </w:rPr>
  </w:style>
  <w:style w:type="paragraph" w:styleId="Header">
    <w:name w:val="header"/>
    <w:basedOn w:val="Normal"/>
    <w:link w:val="HeaderChar"/>
    <w:uiPriority w:val="99"/>
    <w:rsid w:val="00E75B7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651AE"/>
    <w:rPr>
      <w:sz w:val="24"/>
      <w:szCs w:val="24"/>
    </w:rPr>
  </w:style>
  <w:style w:type="paragraph" w:customStyle="1" w:styleId="ListeParagraf1">
    <w:name w:val="Liste Paragraf1"/>
    <w:basedOn w:val="Normal"/>
    <w:uiPriority w:val="99"/>
    <w:rsid w:val="006401C4"/>
    <w:pPr>
      <w:ind w:left="720"/>
    </w:pPr>
  </w:style>
  <w:style w:type="paragraph" w:styleId="ListParagraph">
    <w:name w:val="List Paragraph"/>
    <w:basedOn w:val="Normal"/>
    <w:uiPriority w:val="99"/>
    <w:qFormat/>
    <w:rsid w:val="00EC518A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rsid w:val="00B91EDF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B91EDF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730E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730EC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0B73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C91672"/>
    <w:rPr>
      <w:color w:val="808080"/>
    </w:rPr>
  </w:style>
  <w:style w:type="paragraph" w:styleId="NoSpacing">
    <w:name w:val="No Spacing"/>
    <w:uiPriority w:val="99"/>
    <w:qFormat/>
    <w:rsid w:val="00051181"/>
    <w:rPr>
      <w:rFonts w:ascii="Calibri" w:hAnsi="Calibri" w:cs="Calibri"/>
      <w:lang w:eastAsia="en-US"/>
    </w:rPr>
  </w:style>
  <w:style w:type="paragraph" w:customStyle="1" w:styleId="MTDisplayEquation">
    <w:name w:val="MTDisplayEquation"/>
    <w:basedOn w:val="Normal"/>
    <w:next w:val="Normal"/>
    <w:uiPriority w:val="99"/>
    <w:rsid w:val="00EC5626"/>
    <w:pPr>
      <w:tabs>
        <w:tab w:val="center" w:pos="2520"/>
        <w:tab w:val="right" w:pos="5040"/>
      </w:tabs>
    </w:pPr>
    <w:rPr>
      <w:b/>
      <w:bCs/>
    </w:rPr>
  </w:style>
  <w:style w:type="paragraph" w:styleId="Caption">
    <w:name w:val="caption"/>
    <w:basedOn w:val="Normal"/>
    <w:next w:val="Normal"/>
    <w:uiPriority w:val="99"/>
    <w:qFormat/>
    <w:rsid w:val="00A01C9F"/>
    <w:rPr>
      <w:b/>
      <w:bCs/>
      <w:sz w:val="20"/>
      <w:szCs w:val="20"/>
    </w:rPr>
  </w:style>
  <w:style w:type="paragraph" w:styleId="Title">
    <w:name w:val="Title"/>
    <w:aliases w:val="Char Char"/>
    <w:basedOn w:val="Normal"/>
    <w:link w:val="TitleChar"/>
    <w:uiPriority w:val="99"/>
    <w:qFormat/>
    <w:rsid w:val="00CA19EA"/>
    <w:pPr>
      <w:jc w:val="center"/>
    </w:pPr>
    <w:rPr>
      <w:rFonts w:eastAsia="SimSun"/>
      <w:b/>
      <w:bCs/>
    </w:rPr>
  </w:style>
  <w:style w:type="character" w:customStyle="1" w:styleId="TitleChar">
    <w:name w:val="Title Char"/>
    <w:aliases w:val="Char Char Char"/>
    <w:basedOn w:val="DefaultParagraphFont"/>
    <w:link w:val="Title"/>
    <w:uiPriority w:val="99"/>
    <w:locked/>
    <w:rsid w:val="00CA19EA"/>
    <w:rPr>
      <w:rFonts w:eastAsia="SimSun"/>
      <w:b/>
      <w:bCs/>
      <w:sz w:val="24"/>
      <w:szCs w:val="24"/>
    </w:rPr>
  </w:style>
  <w:style w:type="character" w:styleId="Hyperlink">
    <w:name w:val="Hyperlink"/>
    <w:basedOn w:val="DefaultParagraphFont"/>
    <w:uiPriority w:val="99"/>
    <w:rsid w:val="002407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7281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1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1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1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1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1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1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34" Type="http://schemas.openxmlformats.org/officeDocument/2006/relationships/oleObject" Target="embeddings/oleObject4.bin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emf"/><Relationship Id="rId33" Type="http://schemas.openxmlformats.org/officeDocument/2006/relationships/image" Target="media/image24.wmf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oleObject" Target="embeddings/oleObject3.bin"/><Relationship Id="rId37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3.w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oleObject" Target="embeddings/oleObject1.bin"/><Relationship Id="rId27" Type="http://schemas.openxmlformats.org/officeDocument/2006/relationships/image" Target="media/image20.emf"/><Relationship Id="rId30" Type="http://schemas.openxmlformats.org/officeDocument/2006/relationships/oleObject" Target="embeddings/oleObject2.bin"/><Relationship Id="rId35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63</TotalTime>
  <Pages>2</Pages>
  <Words>182</Words>
  <Characters>1038</Characters>
  <Application>Microsoft Office Outlook</Application>
  <DocSecurity>0</DocSecurity>
  <Lines>0</Lines>
  <Paragraphs>0</Paragraphs>
  <ScaleCrop>false</ScaleCrop>
  <Company>Progressive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Yazılı</dc:title>
  <dc:subject>www.sorubak.com</dc:subject>
  <dc:creator>Çiğdem</dc:creator>
  <cp:keywords>www.sorubak.com</cp:keywords>
  <dc:description/>
  <cp:lastModifiedBy>edanur</cp:lastModifiedBy>
  <cp:revision>24</cp:revision>
  <cp:lastPrinted>2014-11-19T17:55:00Z</cp:lastPrinted>
  <dcterms:created xsi:type="dcterms:W3CDTF">2015-03-10T16:25:00Z</dcterms:created>
  <dcterms:modified xsi:type="dcterms:W3CDTF">2015-03-25T15:50:00Z</dcterms:modified>
  <cp:category>www.sorubak.com</cp:category>
</cp:coreProperties>
</file>