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26" w:rsidRDefault="00C53126" w:rsidP="00080C05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2.75pt;margin-top:-16.55pt;width:37.5pt;height:56.25pt;z-index:251667456;visibility:visible" stroked="f">
            <v:textbox>
              <w:txbxContent>
                <w:p w:rsidR="00C53126" w:rsidRPr="00655224" w:rsidRDefault="00C53126" w:rsidP="001A57BB">
                  <w:pPr>
                    <w:jc w:val="center"/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</w:pPr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>AMetni buraya yazın</w:t>
                  </w:r>
                </w:p>
              </w:txbxContent>
            </v:textbox>
          </v:shape>
        </w:pict>
      </w:r>
      <w:r>
        <w:rPr>
          <w:b/>
          <w:bCs/>
        </w:rPr>
        <w:t xml:space="preserve">AD-SOYAD:                                                                                   SINIF:                     NO:                     PUAN: </w:t>
      </w:r>
    </w:p>
    <w:p w:rsidR="00C53126" w:rsidRDefault="00C53126" w:rsidP="00080C05">
      <w:pPr>
        <w:jc w:val="center"/>
        <w:rPr>
          <w:i/>
          <w:iCs/>
        </w:rPr>
        <w:sectPr w:rsidR="00C53126" w:rsidSect="002500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80C05">
        <w:rPr>
          <w:i/>
          <w:iCs/>
        </w:rPr>
        <w:t xml:space="preserve">2014-2015 </w:t>
      </w:r>
      <w:r>
        <w:rPr>
          <w:i/>
          <w:iCs/>
        </w:rPr>
        <w:t>MEVLANA İHO  7. SINIF MAT.  DERSİ 2. DÖNEM 3</w:t>
      </w:r>
      <w:r w:rsidRPr="00080C05">
        <w:rPr>
          <w:i/>
          <w:iCs/>
        </w:rPr>
        <w:t>.</w:t>
      </w:r>
      <w:r>
        <w:rPr>
          <w:i/>
          <w:iCs/>
        </w:rPr>
        <w:t xml:space="preserve"> </w:t>
      </w:r>
      <w:r w:rsidRPr="00080C05">
        <w:rPr>
          <w:i/>
          <w:iCs/>
        </w:rPr>
        <w:t>SINAV</w:t>
      </w:r>
      <w:r>
        <w:rPr>
          <w:i/>
          <w:iCs/>
        </w:rPr>
        <w:t xml:space="preserve">I SORULARI        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D25141" w:rsidRDefault="00C53126" w:rsidP="00D25141">
      <w:pPr>
        <w:pStyle w:val="NoSpacing"/>
        <w:rPr>
          <w:rFonts w:ascii="Comic Sans MS" w:hAnsi="Comic Sans MS" w:cs="Comic Sans MS"/>
          <w:sz w:val="20"/>
          <w:szCs w:val="20"/>
        </w:rPr>
      </w:pPr>
      <w:r w:rsidRPr="00080C05">
        <w:rPr>
          <w:b/>
          <w:bCs/>
        </w:rPr>
        <w:t xml:space="preserve">1. </w:t>
      </w:r>
      <w:r>
        <w:rPr>
          <w:b/>
          <w:bCs/>
        </w:rPr>
        <w:t xml:space="preserve"> </w:t>
      </w:r>
      <w:r w:rsidRPr="00E72430">
        <w:rPr>
          <w:rFonts w:ascii="Times New Roman" w:hAnsi="Times New Roman" w:cs="Times New Roman"/>
          <w:sz w:val="24"/>
          <w:szCs w:val="24"/>
        </w:rPr>
        <w:t xml:space="preserve">Aşağıdaki dik silindir şekilli konserve kutusunun </w:t>
      </w:r>
      <w:r>
        <w:rPr>
          <w:rFonts w:ascii="Times New Roman" w:hAnsi="Times New Roman" w:cs="Times New Roman"/>
          <w:sz w:val="24"/>
          <w:szCs w:val="24"/>
        </w:rPr>
        <w:t xml:space="preserve"> alanı</w:t>
      </w:r>
      <w:r w:rsidRPr="00E72430">
        <w:rPr>
          <w:rFonts w:ascii="Times New Roman" w:hAnsi="Times New Roman" w:cs="Times New Roman"/>
          <w:sz w:val="24"/>
          <w:szCs w:val="24"/>
        </w:rPr>
        <w:t xml:space="preserve"> kaç 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’di</w:t>
      </w:r>
      <w:r w:rsidRPr="00E72430">
        <w:rPr>
          <w:rFonts w:ascii="Times New Roman" w:hAnsi="Times New Roman" w:cs="Times New Roman"/>
          <w:sz w:val="24"/>
          <w:szCs w:val="24"/>
        </w:rPr>
        <w:t xml:space="preserve">r? </w:t>
      </w:r>
      <w:r w:rsidRPr="00E7243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E72430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π=3)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(10 p)</w:t>
      </w:r>
    </w:p>
    <w:p w:rsidR="00C53126" w:rsidRPr="00D25141" w:rsidRDefault="00C53126" w:rsidP="00D2514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78" o:spid="_x0000_s1027" type="#_x0000_t22" style="position:absolute;margin-left:8.55pt;margin-top:7.6pt;width:55.7pt;height:75.4pt;z-index:251648000;visibility:visible">
            <v:textbox>
              <w:txbxContent>
                <w:p w:rsidR="00C53126" w:rsidRDefault="00C53126" w:rsidP="00D2514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81" o:spid="_x0000_s1028" type="#_x0000_t88" style="position:absolute;margin-left:68.2pt;margin-top:8pt;width:12pt;height:52.4pt;z-index:251649024;visibility:visible"/>
        </w:pict>
      </w: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h=10 </w:t>
      </w:r>
      <w:r w:rsidRPr="00E72430">
        <w:rPr>
          <w:rFonts w:ascii="Times New Roman" w:hAnsi="Times New Roman" w:cs="Times New Roman"/>
          <w:sz w:val="24"/>
          <w:szCs w:val="24"/>
          <w:lang w:eastAsia="en-US"/>
        </w:rPr>
        <w:t>cm</w:t>
      </w: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w:pict>
          <v:oval id="Oval 82" o:spid="_x0000_s1029" style="position:absolute;margin-left:8.55pt;margin-top:6.65pt;width:55.7pt;height:21.15pt;z-index:251650048;visibility:visible">
            <v:stroke dashstyle="dash"/>
            <v:textbox>
              <w:txbxContent>
                <w:p w:rsidR="00C53126" w:rsidRPr="000A5F84" w:rsidRDefault="00C53126" w:rsidP="00D25141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w:pict>
          <v:shape id="Text Box 87" o:spid="_x0000_s1030" type="#_x0000_t202" style="position:absolute;margin-left:73.7pt;margin-top:5.45pt;width:45.75pt;height:26.25pt;z-index:251653120;visibility:visible" strokecolor="white">
            <v:textbox inset="0,0,0,0">
              <w:txbxContent>
                <w:p w:rsidR="00C53126" w:rsidRPr="00504559" w:rsidRDefault="00C53126" w:rsidP="00D25141">
                  <w:pPr>
                    <w:tabs>
                      <w:tab w:val="left" w:pos="140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 =5</w:t>
                  </w:r>
                  <w:r w:rsidRPr="00504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cm</w:t>
                  </w:r>
                </w:p>
                <w:p w:rsidR="00C53126" w:rsidRDefault="00C53126" w:rsidP="00D2514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Freeform 85" o:spid="_x0000_s1031" style="position:absolute;margin-left:45.55pt;margin-top:8.5pt;width:25.7pt;height:5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17" path="m,c34,51,68,103,154,110v86,7,299,-54,360,-66e" filled="f">
            <v:stroke endarrow="block"/>
            <v:path arrowok="t" o:connecttype="custom" o:connectlocs="0,0;97790,69850;326390,27940" o:connectangles="0,0,0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32" type="#_x0000_t32" style="position:absolute;margin-left:37.7pt;margin-top:5.2pt;width:26.55pt;height:0;z-index:251651072;visibility:visible;mso-wrap-distance-top:-3e-5mm;mso-wrap-distance-bottom:-3e-5mm">
            <v:stroke startarrow="oval"/>
          </v:shape>
        </w:pict>
      </w:r>
    </w:p>
    <w:p w:rsidR="00C53126" w:rsidRDefault="00C53126" w:rsidP="00D25141">
      <w:pPr>
        <w:rPr>
          <w:rFonts w:cs="Times New Roman"/>
          <w:b/>
          <w:bCs/>
        </w:rPr>
      </w:pPr>
    </w:p>
    <w:p w:rsidR="00C53126" w:rsidRDefault="00C53126" w:rsidP="00D25141">
      <w:pPr>
        <w:rPr>
          <w:rFonts w:cs="Times New Roman"/>
          <w:b/>
          <w:bCs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D25141">
      <w:pPr>
        <w:tabs>
          <w:tab w:val="left" w:pos="6175"/>
        </w:tabs>
        <w:spacing w:after="0" w:line="240" w:lineRule="auto"/>
        <w:ind w:right="-499"/>
        <w:rPr>
          <w:rFonts w:ascii="Times New Roman" w:hAnsi="Times New Roman" w:cs="Times New Roman"/>
          <w:b/>
          <w:bCs/>
          <w:sz w:val="24"/>
          <w:szCs w:val="24"/>
        </w:rPr>
      </w:pPr>
    </w:p>
    <w:p w:rsidR="00C53126" w:rsidRPr="00D25141" w:rsidRDefault="00C53126" w:rsidP="00D25141">
      <w:pPr>
        <w:tabs>
          <w:tab w:val="left" w:pos="6175"/>
        </w:tabs>
        <w:spacing w:after="0" w:line="240" w:lineRule="auto"/>
        <w:ind w:right="-499"/>
        <w:rPr>
          <w:rFonts w:ascii="Times New Roman" w:hAnsi="Times New Roman" w:cs="Times New Roman"/>
          <w:sz w:val="24"/>
          <w:szCs w:val="24"/>
        </w:rPr>
      </w:pPr>
      <w:r w:rsidRPr="00D2514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25141">
        <w:rPr>
          <w:rFonts w:ascii="Times New Roman" w:hAnsi="Times New Roman" w:cs="Times New Roman"/>
          <w:sz w:val="24"/>
          <w:szCs w:val="24"/>
        </w:rPr>
        <w:t xml:space="preserve"> Hümeyra </w:t>
      </w:r>
      <w:r w:rsidRPr="0080342D">
        <w:rPr>
          <w:rFonts w:ascii="Times New Roman" w:hAnsi="Times New Roman" w:cs="Times New Roman"/>
          <w:b/>
          <w:bCs/>
          <w:sz w:val="24"/>
          <w:szCs w:val="24"/>
        </w:rPr>
        <w:t>yedi</w:t>
      </w:r>
      <w:r w:rsidRPr="00D25141">
        <w:rPr>
          <w:rFonts w:ascii="Times New Roman" w:hAnsi="Times New Roman" w:cs="Times New Roman"/>
          <w:sz w:val="24"/>
          <w:szCs w:val="24"/>
        </w:rPr>
        <w:t xml:space="preserve"> çeşit dondurmanın bulunduğu bir dondurmacıdan 3 top dondurma almak istiyor. Her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25141">
        <w:rPr>
          <w:rFonts w:ascii="Times New Roman" w:hAnsi="Times New Roman" w:cs="Times New Roman"/>
          <w:sz w:val="24"/>
          <w:szCs w:val="24"/>
        </w:rPr>
        <w:t>top dondurmanın farklı çeşit olması şartıyla, dondurmasını kaç farklı şekilde seçebilir?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  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b/>
          <w:bCs/>
        </w:rPr>
        <w:t>3.</w:t>
      </w:r>
      <w:r w:rsidRPr="004419B9">
        <w:t xml:space="preserve"> </w:t>
      </w:r>
      <w:r>
        <w:t>ABCD dikdörtgeninin içinde yarıçapı 2 cm olan bir daire vardır. Bu şekle atılan bir okun dairesel bölgeye isabet etme olasılığı nedir?                     (7 p)</w:t>
      </w:r>
    </w:p>
    <w:p w:rsidR="00C53126" w:rsidRDefault="00C53126" w:rsidP="00080C05">
      <w:pPr>
        <w:rPr>
          <w:rFonts w:cs="Times New Roman"/>
          <w:b/>
          <w:bCs/>
        </w:rPr>
      </w:pPr>
      <w:r w:rsidRPr="00526FC3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4 Resim" o:spid="_x0000_i1025" type="#_x0000_t75" alt="soru19.png" style="width:2in;height:102pt;visibility:visible">
            <v:imagedata r:id="rId5" o:title=""/>
          </v:shape>
        </w:pict>
      </w:r>
    </w:p>
    <w:p w:rsidR="00C53126" w:rsidRDefault="00C53126" w:rsidP="00080C05">
      <w:pPr>
        <w:rPr>
          <w:rFonts w:cs="Times New Roman"/>
          <w:b/>
          <w:bCs/>
          <w:sz w:val="24"/>
          <w:szCs w:val="24"/>
        </w:rPr>
      </w:pPr>
    </w:p>
    <w:p w:rsidR="00C53126" w:rsidRPr="000A5F03" w:rsidRDefault="00C53126" w:rsidP="00080C0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0A5F03">
        <w:rPr>
          <w:b/>
          <w:bCs/>
          <w:sz w:val="24"/>
          <w:szCs w:val="24"/>
        </w:rPr>
        <w:t>A)</w:t>
      </w:r>
      <w:r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Pr="00655224">
        <w:rPr>
          <w:rFonts w:cs="Times New Roman"/>
        </w:rPr>
        <w:pict>
          <v:shape id="_x0000_i1026" type="#_x0000_t75" style="width:9pt;height:24pt">
            <v:imagedata r:id="rId6" o:title="" chromakey="white"/>
          </v:shape>
        </w:pict>
      </w:r>
      <w:r w:rsidRPr="00655224">
        <w:rPr>
          <w:b/>
          <w:bCs/>
          <w:sz w:val="24"/>
          <w:szCs w:val="24"/>
        </w:rPr>
        <w:instrText xml:space="preserve"> </w:instrText>
      </w:r>
      <w:r w:rsidRPr="00655224">
        <w:rPr>
          <w:b/>
          <w:bCs/>
          <w:sz w:val="24"/>
          <w:szCs w:val="24"/>
        </w:rPr>
        <w:fldChar w:fldCharType="separate"/>
      </w:r>
      <w:r w:rsidRPr="00655224">
        <w:rPr>
          <w:rFonts w:cs="Times New Roman"/>
        </w:rPr>
        <w:pict>
          <v:shape id="_x0000_i1027" type="#_x0000_t75" style="width:9pt;height:24pt">
            <v:imagedata r:id="rId6" o:title="" chromakey="white"/>
          </v:shape>
        </w:pict>
      </w:r>
      <w:r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B) </w:t>
      </w:r>
      <w:r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Pr="00655224">
        <w:rPr>
          <w:rFonts w:cs="Times New Roman"/>
        </w:rPr>
        <w:pict>
          <v:shape id="_x0000_i1028" type="#_x0000_t75" style="width:16.5pt;height:24pt">
            <v:imagedata r:id="rId7" o:title="" chromakey="white"/>
          </v:shape>
        </w:pict>
      </w:r>
      <w:r w:rsidRPr="00655224">
        <w:rPr>
          <w:b/>
          <w:bCs/>
          <w:sz w:val="24"/>
          <w:szCs w:val="24"/>
        </w:rPr>
        <w:instrText xml:space="preserve"> </w:instrText>
      </w:r>
      <w:r w:rsidRPr="00655224">
        <w:rPr>
          <w:b/>
          <w:bCs/>
          <w:sz w:val="24"/>
          <w:szCs w:val="24"/>
        </w:rPr>
        <w:fldChar w:fldCharType="separate"/>
      </w:r>
      <w:r w:rsidRPr="00655224">
        <w:rPr>
          <w:rFonts w:cs="Times New Roman"/>
        </w:rPr>
        <w:pict>
          <v:shape id="_x0000_i1029" type="#_x0000_t75" style="width:16.5pt;height:24pt">
            <v:imagedata r:id="rId7" o:title="" chromakey="white"/>
          </v:shape>
        </w:pict>
      </w:r>
      <w:r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 C) </w:t>
      </w:r>
      <w:r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Pr="00655224">
        <w:rPr>
          <w:rFonts w:cs="Times New Roman"/>
        </w:rPr>
        <w:pict>
          <v:shape id="_x0000_i1030" type="#_x0000_t75" style="width:16.5pt;height:24pt">
            <v:imagedata r:id="rId8" o:title="" chromakey="white"/>
          </v:shape>
        </w:pict>
      </w:r>
      <w:r w:rsidRPr="00655224">
        <w:rPr>
          <w:b/>
          <w:bCs/>
          <w:sz w:val="24"/>
          <w:szCs w:val="24"/>
        </w:rPr>
        <w:instrText xml:space="preserve"> </w:instrText>
      </w:r>
      <w:r w:rsidRPr="00655224">
        <w:rPr>
          <w:b/>
          <w:bCs/>
          <w:sz w:val="24"/>
          <w:szCs w:val="24"/>
        </w:rPr>
        <w:fldChar w:fldCharType="separate"/>
      </w:r>
      <w:r w:rsidRPr="00655224">
        <w:rPr>
          <w:rFonts w:cs="Times New Roman"/>
        </w:rPr>
        <w:pict>
          <v:shape id="_x0000_i1031" type="#_x0000_t75" style="width:16.5pt;height:24pt">
            <v:imagedata r:id="rId8" o:title="" chromakey="white"/>
          </v:shape>
        </w:pict>
      </w:r>
      <w:r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 D)   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4419B9">
      <w:pPr>
        <w:spacing w:line="240" w:lineRule="auto"/>
      </w:pPr>
      <w:r>
        <w:rPr>
          <w:b/>
          <w:bCs/>
        </w:rPr>
        <w:t xml:space="preserve">4. </w:t>
      </w:r>
      <w:r>
        <w:t>Yaşları ortalaması 25 olan 4 kişilik bir gruptan yaşı 34 olan bir kişi ayrılıyor. Son durumda oluşan yeni grubun yaşları ortalaması kaç olur?     (10 p)</w:t>
      </w:r>
    </w:p>
    <w:p w:rsidR="00C53126" w:rsidRDefault="00C53126" w:rsidP="00D25141">
      <w:pPr>
        <w:jc w:val="both"/>
        <w:rPr>
          <w:rFonts w:cs="Times New Roman"/>
          <w:color w:val="000000"/>
          <w:sz w:val="24"/>
          <w:szCs w:val="24"/>
        </w:rPr>
      </w:pPr>
    </w:p>
    <w:p w:rsidR="00C53126" w:rsidRDefault="00C53126" w:rsidP="001E653F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Pr="001E653F" w:rsidRDefault="00C53126" w:rsidP="001E653F">
      <w:pPr>
        <w:jc w:val="both"/>
        <w:rPr>
          <w:rFonts w:ascii="Comic Sans MS" w:hAnsi="Comic Sans MS" w:cs="Comic Sans MS"/>
          <w:sz w:val="20"/>
          <w:szCs w:val="20"/>
        </w:rPr>
      </w:pPr>
    </w:p>
    <w:p w:rsidR="00C53126" w:rsidRDefault="00C53126" w:rsidP="00D25141">
      <w:pPr>
        <w:spacing w:after="0" w:line="240" w:lineRule="auto"/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53126" w:rsidRDefault="00C53126" w:rsidP="004419B9">
      <w:pPr>
        <w:spacing w:line="240" w:lineRule="auto"/>
      </w:pPr>
      <w:r w:rsidRPr="000A5F03">
        <w:rPr>
          <w:rFonts w:ascii="Times New Roman" w:hAnsi="Times New Roman" w:cs="Times New Roman"/>
          <w:b/>
          <w:bCs/>
          <w:noProof/>
        </w:rPr>
        <w:t>5.</w:t>
      </w:r>
      <w:r w:rsidRPr="000A5F03">
        <w:rPr>
          <w:rFonts w:ascii="Times New Roman" w:hAnsi="Times New Roman" w:cs="Times New Roman"/>
          <w:noProof/>
          <w:sz w:val="20"/>
          <w:szCs w:val="20"/>
        </w:rPr>
        <w:t xml:space="preserve">  </w:t>
      </w:r>
      <w:r w:rsidRPr="000A5F03">
        <w:rPr>
          <w:rFonts w:ascii="Times New Roman" w:hAnsi="Times New Roman" w:cs="Times New Roman"/>
        </w:rPr>
        <w:t>Aşağıdaki harf O noktası etrafında 180</w:t>
      </w:r>
      <w:r w:rsidRPr="000A5F03">
        <w:rPr>
          <w:rFonts w:ascii="Cambria Math" w:hAnsi="Cambria Math" w:cs="Cambria Math"/>
        </w:rPr>
        <w:t>⁰</w:t>
      </w:r>
      <w:r w:rsidRPr="000A5F03">
        <w:rPr>
          <w:rFonts w:ascii="Times New Roman" w:hAnsi="Times New Roman" w:cs="Times New Roman"/>
        </w:rPr>
        <w:t xml:space="preserve"> dönerse oluşan</w:t>
      </w:r>
      <w:r>
        <w:t xml:space="preserve"> şekil nasıl olur?  (6 p)</w:t>
      </w:r>
    </w:p>
    <w:p w:rsidR="00C53126" w:rsidRDefault="00C53126" w:rsidP="004419B9">
      <w:pPr>
        <w:spacing w:line="240" w:lineRule="auto"/>
        <w:rPr>
          <w:rFonts w:cs="Times New Roman"/>
        </w:rPr>
      </w:pPr>
      <w:r w:rsidRPr="00526FC3">
        <w:rPr>
          <w:rFonts w:cs="Times New Roman"/>
          <w:noProof/>
        </w:rPr>
        <w:pict>
          <v:shape id="15 Resim" o:spid="_x0000_i1032" type="#_x0000_t75" alt="soru20.png" style="width:38.25pt;height:62.25pt;visibility:visible">
            <v:imagedata r:id="rId9" o:title=""/>
          </v:shape>
        </w:pict>
      </w:r>
    </w:p>
    <w:p w:rsidR="00C53126" w:rsidRPr="004419B9" w:rsidRDefault="00C53126" w:rsidP="004419B9">
      <w:pPr>
        <w:spacing w:line="240" w:lineRule="auto"/>
        <w:rPr>
          <w:rFonts w:cs="Times New Roman"/>
        </w:rPr>
      </w:pPr>
      <w:r w:rsidRPr="004419B9">
        <w:t>A)</w:t>
      </w:r>
      <w:r w:rsidRPr="00526FC3">
        <w:rPr>
          <w:rFonts w:cs="Times New Roman"/>
          <w:noProof/>
        </w:rPr>
        <w:pict>
          <v:shape id="20 Resim" o:spid="_x0000_i1033" type="#_x0000_t75" alt="soru20.png" style="width:38.25pt;height:62.25pt;visibility:visible">
            <v:imagedata r:id="rId10" o:title=""/>
          </v:shape>
        </w:pict>
      </w:r>
      <w:r w:rsidRPr="004419B9">
        <w:t xml:space="preserve"> B)</w:t>
      </w:r>
      <w:r w:rsidRPr="00526FC3">
        <w:rPr>
          <w:rFonts w:cs="Times New Roman"/>
          <w:noProof/>
        </w:rPr>
        <w:pict>
          <v:shape id="17 Resim" o:spid="_x0000_i1034" type="#_x0000_t75" alt="soru20.png" style="width:28.5pt;height:62.25pt;visibility:visible">
            <v:imagedata r:id="rId11" o:title=""/>
          </v:shape>
        </w:pict>
      </w:r>
      <w:r w:rsidRPr="004419B9">
        <w:t xml:space="preserve">  C)</w:t>
      </w:r>
      <w:r w:rsidRPr="00526FC3">
        <w:rPr>
          <w:rFonts w:cs="Times New Roman"/>
          <w:noProof/>
        </w:rPr>
        <w:pict>
          <v:shape id="18 Resim" o:spid="_x0000_i1035" type="#_x0000_t75" alt="soru20.png" style="width:54.75pt;height:38.25pt;visibility:visible">
            <v:imagedata r:id="rId12" o:title=""/>
          </v:shape>
        </w:pict>
      </w:r>
      <w:r w:rsidRPr="004419B9">
        <w:t xml:space="preserve"> D)</w:t>
      </w:r>
      <w:r w:rsidRPr="00526FC3">
        <w:rPr>
          <w:rFonts w:cs="Times New Roman"/>
          <w:noProof/>
        </w:rPr>
        <w:pict>
          <v:shape id="19 Resim" o:spid="_x0000_i1036" type="#_x0000_t75" alt="soru20.png" style="width:56.25pt;height:38.25pt;visibility:visible">
            <v:imagedata r:id="rId13" o:title=""/>
          </v:shape>
        </w:pict>
      </w:r>
    </w:p>
    <w:p w:rsidR="00C53126" w:rsidRPr="001E653F" w:rsidRDefault="00C53126" w:rsidP="00D25141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5" o:spid="_x0000_s1033" type="#_x0000_t16" style="position:absolute;margin-left:56.55pt;margin-top:3.25pt;width:34pt;height:34pt;z-index:251663360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  <w:r>
        <w:rPr>
          <w:noProof/>
        </w:rPr>
        <w:pict>
          <v:shape id="AutoShape 21" o:spid="_x0000_s1034" type="#_x0000_t16" style="position:absolute;margin-left:56.3pt;margin-top:13.95pt;width:34pt;height:34pt;z-index:251659264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3" o:spid="_x0000_s1035" type="#_x0000_t16" style="position:absolute;margin-left:81.7pt;margin-top:13.7pt;width:34pt;height:34pt;z-index:251661312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b/>
          <w:bCs/>
        </w:rPr>
        <w:t xml:space="preserve">6. </w: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  <w:r>
        <w:rPr>
          <w:noProof/>
        </w:rPr>
        <w:pict>
          <v:shape id="AutoShape 24" o:spid="_x0000_s1036" type="#_x0000_t16" style="position:absolute;margin-left:106.15pt;margin-top:15.7pt;width:34pt;height:34pt;z-index:251662336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2" o:spid="_x0000_s1037" type="#_x0000_t16" style="position:absolute;margin-left:47.7pt;margin-top:24.1pt;width:34pt;height:34pt;z-index:251660288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" o:spid="_x0000_s1038" type="#_x0000_t16" style="position:absolute;margin-left:22.3pt;margin-top:23.25pt;width:34pt;height:34pt;z-index:251657216;visibility:visible"/>
        </w:pict>
      </w:r>
      <w:r>
        <w:rPr>
          <w:noProof/>
        </w:rPr>
        <w:pict>
          <v:shape id="AutoShape 15" o:spid="_x0000_s1039" type="#_x0000_t16" style="position:absolute;margin-left:30.8pt;margin-top:15.7pt;width:34pt;height:34pt;z-index:251654144;visibility:visible"/>
        </w:pict>
      </w:r>
      <w:r>
        <w:rPr>
          <w:noProof/>
        </w:rPr>
        <w:pict>
          <v:shape id="AutoShape 18" o:spid="_x0000_s1040" type="#_x0000_t16" style="position:absolute;margin-left:80.25pt;margin-top:15.7pt;width:34pt;height:34pt;z-index:251656192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7" o:spid="_x0000_s1041" type="#_x0000_t16" style="position:absolute;margin-left:56.3pt;margin-top:15.7pt;width:34pt;height:34pt;z-index:251655168;visibility:visible"/>
        </w:pic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  <w:r>
        <w:rPr>
          <w:noProof/>
        </w:rPr>
        <w:pict>
          <v:shape id="AutoShape 20" o:spid="_x0000_s1042" type="#_x0000_t16" style="position:absolute;margin-left:13.7pt;margin-top:7.8pt;width:34pt;height:34pt;z-index:251658240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  <w:r>
        <w:t xml:space="preserve">                                                                          (8 p)</w: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</w:p>
    <w:p w:rsidR="00C53126" w:rsidRDefault="00C53126" w:rsidP="004419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cismin önden ve sağdan görünümlerini çiziniz.         </w:t>
      </w:r>
    </w:p>
    <w:p w:rsidR="00C53126" w:rsidRPr="000A5F03" w:rsidRDefault="00C53126" w:rsidP="004419B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A5F03">
        <w:rPr>
          <w:rFonts w:ascii="Times New Roman" w:hAnsi="Times New Roman" w:cs="Times New Roman"/>
          <w:b/>
          <w:bCs/>
          <w:sz w:val="24"/>
          <w:szCs w:val="24"/>
        </w:rPr>
        <w:t xml:space="preserve">önden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sağdan</w:t>
      </w:r>
    </w:p>
    <w:p w:rsidR="00C53126" w:rsidRPr="00202FE0" w:rsidRDefault="00C53126" w:rsidP="004419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noProof/>
        </w:rPr>
        <w:pict>
          <v:shape id="Metin Kutusu 4" o:spid="_x0000_s1043" type="#_x0000_t202" style="position:absolute;margin-left:391.55pt;margin-top:419.9pt;width:166.45pt;height:66.25pt;z-index:251646976;visibility:visible">
            <v:textbox>
              <w:txbxContent>
                <w:p w:rsidR="00C53126" w:rsidRDefault="00C53126" w:rsidP="009F4B48">
                  <w:pPr>
                    <w:jc w:val="both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Yandaki bisikletin yarıçapı 30 cm dır.Bu bisikletli bu bisikletle 50 tur attığında kaç m yol alır?</w:t>
                  </w:r>
                </w:p>
                <w:p w:rsidR="00C53126" w:rsidRDefault="00C53126" w:rsidP="009F4B48">
                  <w:pPr>
                    <w:jc w:val="both"/>
                    <w:rPr>
                      <w:rFonts w:cs="Times New Roman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(</w:t>
                  </w:r>
                  <w:r w:rsidRPr="009E2163">
                    <w:rPr>
                      <w:rFonts w:ascii="Comic Sans MS" w:hAnsi="Comic Sans MS" w:cs="Comic Sans MS"/>
                      <w:color w:val="252525"/>
                      <w:shd w:val="clear" w:color="auto" w:fill="FFFFFF"/>
                    </w:rPr>
                    <w:t>π</w:t>
                  </w:r>
                  <w:r>
                    <w:rPr>
                      <w:rFonts w:ascii="Comic Sans MS" w:hAnsi="Comic Sans MS" w:cs="Comic Sans MS"/>
                      <w:color w:val="252525"/>
                      <w:sz w:val="20"/>
                      <w:szCs w:val="20"/>
                      <w:shd w:val="clear" w:color="auto" w:fill="FFFFFF"/>
                    </w:rPr>
                    <w:t>=3 alınız.)</w:t>
                  </w:r>
                </w:p>
              </w:txbxContent>
            </v:textbox>
          </v:shape>
        </w:pic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202FE0" w:rsidRDefault="00C53126" w:rsidP="00031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7.   </w:t>
      </w:r>
      <w:r w:rsidRPr="00202FE0">
        <w:rPr>
          <w:rFonts w:ascii="Times New Roman" w:hAnsi="Times New Roman" w:cs="Times New Roman"/>
          <w:sz w:val="24"/>
          <w:szCs w:val="24"/>
        </w:rPr>
        <w:t>İki eş dikdörtgensel  bölge, hangi seçenekte olduğu gibi birleştirilirse, oluşan şeklin çevre uzunluğu en az olur?</w:t>
      </w:r>
      <w:r>
        <w:rPr>
          <w:rFonts w:ascii="Times New Roman" w:hAnsi="Times New Roman" w:cs="Times New Roman"/>
          <w:sz w:val="24"/>
          <w:szCs w:val="24"/>
        </w:rPr>
        <w:t xml:space="preserve">    (7 p)</w:t>
      </w:r>
    </w:p>
    <w:p w:rsidR="00C53126" w:rsidRPr="00202FE0" w:rsidRDefault="00C53126" w:rsidP="00031BFE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2FE0">
        <w:rPr>
          <w:rFonts w:ascii="Times New Roman" w:hAnsi="Times New Roman" w:cs="Times New Roman"/>
          <w:sz w:val="24"/>
          <w:szCs w:val="24"/>
        </w:rPr>
        <w:t xml:space="preserve">            B)                   C)                   D)</w:t>
      </w:r>
    </w:p>
    <w:tbl>
      <w:tblPr>
        <w:tblW w:w="5112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53126" w:rsidRPr="00655224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</w:tbl>
    <w:p w:rsidR="00C53126" w:rsidRPr="00202FE0" w:rsidRDefault="00C53126" w:rsidP="00031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2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>8.  Bir banka yatırılan paralara dört aylık % 8 faiz vermektedir. Buna göre , bankanın yıllık faiz yüzdesi kaçtır?  ( 6 p)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          A)32            B)28           C)24              D)20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tbl>
      <w:tblPr>
        <w:tblpPr w:leftFromText="141" w:rightFromText="141" w:vertAnchor="text" w:horzAnchor="page" w:tblpX="1453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967"/>
        <w:gridCol w:w="992"/>
        <w:gridCol w:w="992"/>
      </w:tblGrid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6. sınıf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7. sınıf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8. sınıf</w:t>
            </w:r>
          </w:p>
        </w:tc>
      </w:tr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Kız</w:t>
            </w: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7</w:t>
            </w:r>
          </w:p>
        </w:tc>
      </w:tr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Erkek</w:t>
            </w: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</w:tr>
    </w:tbl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9. 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>Yukarıdaki tabloda bir yarışmaya katılacak öğrenci sayıları verilmiştir. Yarışmaya katılması için rastgele bir öğrenci seçilecektir. Buna göre,        (9 p)</w:t>
      </w:r>
    </w:p>
    <w:p w:rsidR="00C53126" w:rsidRDefault="00C53126" w:rsidP="00080C05">
      <w:pPr>
        <w:rPr>
          <w:b/>
          <w:bCs/>
        </w:rPr>
      </w:pPr>
    </w:p>
    <w:p w:rsidR="00C53126" w:rsidRPr="00274A61" w:rsidRDefault="00C53126" w:rsidP="00080C05">
      <w:r w:rsidRPr="00274A61">
        <w:rPr>
          <w:b/>
          <w:bCs/>
        </w:rPr>
        <w:t>a)</w:t>
      </w:r>
      <w:r w:rsidRPr="00274A61">
        <w:t xml:space="preserve"> seçilen öğrencinin 6. Sınıftaki bir öğrenci olma olasılığı kaçtır?</w:t>
      </w:r>
    </w:p>
    <w:p w:rsidR="00C53126" w:rsidRPr="00274A61" w:rsidRDefault="00C53126" w:rsidP="00080C05"/>
    <w:p w:rsidR="00C53126" w:rsidRPr="00274A61" w:rsidRDefault="00C53126" w:rsidP="00080C05">
      <w:r w:rsidRPr="00274A61">
        <w:rPr>
          <w:b/>
          <w:bCs/>
        </w:rPr>
        <w:t>b)</w:t>
      </w:r>
      <w:r w:rsidRPr="00274A61">
        <w:t xml:space="preserve"> seçilen öğrencinin 7. Sınıfta </w:t>
      </w:r>
      <w:r w:rsidRPr="00274A61">
        <w:rPr>
          <w:b/>
          <w:bCs/>
        </w:rPr>
        <w:t>ve</w:t>
      </w:r>
      <w:r w:rsidRPr="00274A61">
        <w:t xml:space="preserve"> bir kız öğrenci olma olasılığı kaçtır?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274A61" w:rsidRDefault="00C53126" w:rsidP="00080C05">
      <w:r w:rsidRPr="00274A61">
        <w:rPr>
          <w:b/>
          <w:bCs/>
        </w:rPr>
        <w:t>c)</w:t>
      </w:r>
      <w:r w:rsidRPr="00274A61">
        <w:t xml:space="preserve"> seçilen öğrencinin 6. Sınıfta </w:t>
      </w:r>
      <w:r w:rsidRPr="00274A61">
        <w:rPr>
          <w:b/>
          <w:bCs/>
        </w:rPr>
        <w:t>veya</w:t>
      </w:r>
      <w:r w:rsidRPr="00274A61">
        <w:t xml:space="preserve"> kız öğrenci olma olasılığı kaçtır?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noProof/>
        </w:rPr>
        <w:pict>
          <v:shape id="Metin Kutusu 31" o:spid="_x0000_s1044" type="#_x0000_t202" style="position:absolute;margin-left:107.5pt;margin-top:625.5pt;width:106.75pt;height:34.5pt;z-index:251665408;visibility:visible">
            <v:textbox>
              <w:txbxContent>
                <w:p w:rsidR="00C53126" w:rsidRPr="002C3A0F" w:rsidRDefault="00C53126" w:rsidP="00EA5A2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C3A0F">
                    <w:rPr>
                      <w:rFonts w:ascii="Comic Sans MS" w:hAnsi="Comic Sans MS" w:cs="Comic Sans MS"/>
                      <w:b/>
                      <w:bCs/>
                    </w:rPr>
                    <w:t>9,8,6,5,7,6,15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0" o:spid="_x0000_s1045" type="#_x0000_t202" style="position:absolute;margin-left:244.25pt;margin-top:404.05pt;width:106.75pt;height:34.5pt;z-index:251664384;visibility:visible">
            <v:textbox>
              <w:txbxContent>
                <w:p w:rsidR="00C53126" w:rsidRPr="002C3A0F" w:rsidRDefault="00C53126" w:rsidP="00EA5A2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C3A0F">
                    <w:rPr>
                      <w:rFonts w:ascii="Comic Sans MS" w:hAnsi="Comic Sans MS" w:cs="Comic Sans MS"/>
                      <w:b/>
                      <w:bCs/>
                    </w:rPr>
                    <w:t>9,8,6,5,7,6,15</w:t>
                  </w:r>
                </w:p>
              </w:txbxContent>
            </v:textbox>
          </v:shape>
        </w:pict>
      </w:r>
      <w:r>
        <w:rPr>
          <w:b/>
          <w:bCs/>
        </w:rPr>
        <w:t xml:space="preserve">10.       </w:t>
      </w:r>
      <w:r w:rsidRPr="00526FC3">
        <w:rPr>
          <w:rFonts w:cs="Times New Roman"/>
          <w:noProof/>
        </w:rPr>
        <w:pict>
          <v:shape id="Resim 32" o:spid="_x0000_i1037" type="#_x0000_t75" style="width:109.5pt;height:31.5pt;visibility:visible">
            <v:imagedata r:id="rId14" o:title=""/>
          </v:shape>
        </w:pic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13"/>
        <w:jc w:val="both"/>
        <w:rPr>
          <w:rFonts w:ascii="Comic Sans MS" w:hAnsi="Comic Sans MS" w:cs="Comic Sans MS"/>
          <w:sz w:val="20"/>
          <w:szCs w:val="20"/>
        </w:rPr>
      </w:pPr>
      <w:r w:rsidRPr="00F64FB9">
        <w:rPr>
          <w:rFonts w:ascii="Comic Sans MS" w:hAnsi="Comic Sans MS" w:cs="Comic Sans MS"/>
          <w:sz w:val="20"/>
          <w:szCs w:val="20"/>
        </w:rPr>
        <w:t xml:space="preserve">Yukarıdaki verilere göre aşağıdakilerden hangisi </w:t>
      </w:r>
      <w:r w:rsidRPr="00F64FB9">
        <w:rPr>
          <w:rFonts w:ascii="Comic Sans MS" w:hAnsi="Comic Sans MS" w:cs="Comic Sans MS"/>
          <w:sz w:val="20"/>
          <w:szCs w:val="20"/>
          <w:u w:val="single"/>
        </w:rPr>
        <w:t>yanlıştır</w:t>
      </w:r>
      <w:r w:rsidRPr="00F64FB9">
        <w:rPr>
          <w:rFonts w:ascii="Comic Sans MS" w:hAnsi="Comic Sans MS" w:cs="Comic Sans MS"/>
          <w:sz w:val="20"/>
          <w:szCs w:val="20"/>
        </w:rPr>
        <w:t>?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(6 p)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F64FB9">
        <w:rPr>
          <w:rFonts w:ascii="Comic Sans MS" w:hAnsi="Comic Sans MS" w:cs="Comic Sans MS"/>
          <w:sz w:val="20"/>
          <w:szCs w:val="20"/>
        </w:rPr>
        <w:t>Açıklığı 10 dur.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F64FB9">
        <w:rPr>
          <w:rFonts w:ascii="Comic Sans MS" w:hAnsi="Comic Sans MS" w:cs="Comic Sans MS"/>
          <w:sz w:val="20"/>
          <w:szCs w:val="20"/>
        </w:rPr>
        <w:t>Çeyrekler açıklığı 3 tür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F64FB9">
        <w:rPr>
          <w:rFonts w:ascii="Comic Sans MS" w:hAnsi="Comic Sans MS" w:cs="Comic Sans MS"/>
          <w:sz w:val="20"/>
          <w:szCs w:val="20"/>
        </w:rPr>
        <w:t>Tepe değeri (mod) 6   dır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F64FB9">
        <w:rPr>
          <w:rFonts w:ascii="Comic Sans MS" w:hAnsi="Comic Sans MS" w:cs="Comic Sans MS"/>
          <w:sz w:val="20"/>
          <w:szCs w:val="20"/>
        </w:rPr>
        <w:t>Ortanca değer (medyan) 8 dir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Default="00C53126" w:rsidP="008F287C">
      <w:pPr>
        <w:rPr>
          <w:rFonts w:cs="Times New Roman"/>
          <w:b/>
          <w:bCs/>
        </w:rPr>
      </w:pPr>
    </w:p>
    <w:p w:rsidR="00C53126" w:rsidRPr="008F287C" w:rsidRDefault="00C53126" w:rsidP="008F287C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11.  </w:t>
      </w:r>
      <w:r w:rsidRPr="008F287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sra</w:t>
      </w:r>
      <w:r w:rsidRPr="008F287C">
        <w:rPr>
          <w:rFonts w:ascii="Times New Roman" w:hAnsi="Times New Roman" w:cs="Times New Roman"/>
          <w:sz w:val="24"/>
          <w:szCs w:val="24"/>
        </w:rPr>
        <w:t xml:space="preserve"> 30cm uzunluğundaki bir tel ile çember oluşturuyor. Oluşan çemberin yarıçapı kaç cm dir? </w:t>
      </w: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87C">
        <w:rPr>
          <w:rFonts w:ascii="Times New Roman" w:hAnsi="Times New Roman" w:cs="Times New Roman"/>
          <w:sz w:val="24"/>
          <w:szCs w:val="24"/>
        </w:rPr>
        <w:t>(π = 3)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( 7 p)</w:t>
      </w: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87C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8F287C">
        <w:rPr>
          <w:rFonts w:ascii="Times New Roman" w:hAnsi="Times New Roman" w:cs="Times New Roman"/>
          <w:sz w:val="24"/>
          <w:szCs w:val="24"/>
        </w:rPr>
        <w:t>5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8F287C">
        <w:rPr>
          <w:rFonts w:ascii="Times New Roman" w:hAnsi="Times New Roman" w:cs="Times New Roman"/>
          <w:sz w:val="24"/>
          <w:szCs w:val="24"/>
        </w:rPr>
        <w:t>10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8F287C">
        <w:rPr>
          <w:rFonts w:ascii="Times New Roman" w:hAnsi="Times New Roman" w:cs="Times New Roman"/>
          <w:sz w:val="24"/>
          <w:szCs w:val="24"/>
        </w:rPr>
        <w:t>15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8F287C">
        <w:rPr>
          <w:rFonts w:ascii="Times New Roman" w:hAnsi="Times New Roman" w:cs="Times New Roman"/>
          <w:sz w:val="24"/>
          <w:szCs w:val="24"/>
        </w:rPr>
        <w:t>20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b/>
          <w:bCs/>
        </w:rPr>
        <w:t xml:space="preserve">12.    </w:t>
      </w:r>
      <w:r>
        <w:t>(7</w:t>
      </w:r>
      <w:r w:rsidRPr="008C4667">
        <w:t xml:space="preserve"> P)</w:t>
      </w:r>
    </w:p>
    <w:p w:rsidR="00C53126" w:rsidRDefault="00C53126" w:rsidP="00080C05">
      <w:pPr>
        <w:rPr>
          <w:rFonts w:cs="Times New Roman"/>
          <w:b/>
          <w:bCs/>
        </w:rPr>
      </w:pPr>
      <w:r>
        <w:rPr>
          <w:noProof/>
        </w:rPr>
        <w:pict>
          <v:shape id="Resim 2" o:spid="_x0000_s1046" type="#_x0000_t75" style="position:absolute;margin-left:17.35pt;margin-top:9.3pt;width:218.25pt;height:150.75pt;z-index:-251650048;visibility:visible">
            <v:imagedata r:id="rId15" o:title=""/>
          </v:shape>
        </w:pict>
      </w: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  <w:b/>
          <w:bCs/>
        </w:rPr>
      </w:pPr>
      <w:r w:rsidRPr="008C4667">
        <w:rPr>
          <w:b/>
          <w:bCs/>
        </w:rPr>
        <w:t xml:space="preserve">13. </w:t>
      </w:r>
      <w:r>
        <w:rPr>
          <w:b/>
          <w:bCs/>
        </w:rPr>
        <w:t xml:space="preserve"> Aşağıda verilen harflerden hangisi yatay ve dikey simetriye sahiptir?  </w:t>
      </w:r>
      <w:r w:rsidRPr="00F17D1A">
        <w:t>(</w:t>
      </w:r>
      <w:r>
        <w:t>7</w:t>
      </w:r>
      <w:r w:rsidRPr="00F17D1A">
        <w:t xml:space="preserve"> p)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  <w:r>
        <w:t xml:space="preserve">       </w:t>
      </w:r>
      <w:r w:rsidRPr="00F17D1A">
        <w:t>A)</w:t>
      </w:r>
      <w:r>
        <w:rPr>
          <w:b/>
          <w:bCs/>
        </w:rPr>
        <w:t xml:space="preserve"> </w:t>
      </w:r>
      <w:r w:rsidRPr="00F17D1A">
        <w:rPr>
          <w:b/>
          <w:bCs/>
          <w:sz w:val="72"/>
          <w:szCs w:val="72"/>
        </w:rPr>
        <w:t>E</w:t>
      </w:r>
      <w:r>
        <w:rPr>
          <w:b/>
          <w:bCs/>
        </w:rPr>
        <w:t xml:space="preserve">         </w:t>
      </w:r>
      <w:r w:rsidRPr="00F17D1A">
        <w:t>B)</w:t>
      </w:r>
      <w:r w:rsidRPr="00F17D1A">
        <w:rPr>
          <w:b/>
          <w:bCs/>
          <w:sz w:val="72"/>
          <w:szCs w:val="72"/>
        </w:rPr>
        <w:t>T</w:t>
      </w:r>
      <w:r>
        <w:rPr>
          <w:b/>
          <w:bCs/>
          <w:sz w:val="72"/>
          <w:szCs w:val="72"/>
        </w:rPr>
        <w:t xml:space="preserve">   </w:t>
      </w:r>
      <w:r w:rsidRPr="00F17D1A">
        <w:t>C)</w:t>
      </w:r>
      <w:r w:rsidRPr="00F17D1A">
        <w:rPr>
          <w:b/>
          <w:bCs/>
          <w:sz w:val="72"/>
          <w:szCs w:val="72"/>
        </w:rPr>
        <w:t>U</w:t>
      </w:r>
      <w:r>
        <w:rPr>
          <w:b/>
          <w:bCs/>
          <w:sz w:val="72"/>
          <w:szCs w:val="72"/>
        </w:rPr>
        <w:t xml:space="preserve">   </w:t>
      </w:r>
      <w:r w:rsidRPr="00F17D1A">
        <w:t xml:space="preserve">D) </w:t>
      </w:r>
      <w:r w:rsidRPr="00F17D1A">
        <w:rPr>
          <w:b/>
          <w:bCs/>
          <w:sz w:val="72"/>
          <w:szCs w:val="72"/>
        </w:rPr>
        <w:t>H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  <w:r>
        <w:rPr>
          <w:noProof/>
        </w:rPr>
        <w:pict>
          <v:shape id="Metin Kutusu 3" o:spid="_x0000_s1047" type="#_x0000_t202" style="position:absolute;margin-left:-2.15pt;margin-top:19.5pt;width:52.5pt;height:56.25pt;z-index:251668480;visibility:visible" fillcolor="window" stroked="f">
            <v:textbox>
              <w:txbxContent>
                <w:p w:rsidR="00C53126" w:rsidRPr="00655224" w:rsidRDefault="00C53126" w:rsidP="0080342D">
                  <w:pPr>
                    <w:jc w:val="center"/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</w:pPr>
                  <w:bookmarkStart w:id="0" w:name="_GoBack"/>
                  <w:bookmarkEnd w:id="0"/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>AMetni buraya yazın</w:t>
                  </w:r>
                </w:p>
              </w:txbxContent>
            </v:textbox>
          </v:shape>
        </w:pic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Pr="00F17D1A" w:rsidRDefault="00C53126" w:rsidP="0025002C">
      <w:pPr>
        <w:rPr>
          <w:rFonts w:cs="Times New Roman"/>
        </w:rPr>
      </w:pPr>
    </w:p>
    <w:sectPr w:rsidR="00C53126" w:rsidRPr="00F17D1A" w:rsidSect="00D25141">
      <w:type w:val="continuous"/>
      <w:pgSz w:w="11906" w:h="16838"/>
      <w:pgMar w:top="720" w:right="720" w:bottom="720" w:left="720" w:header="708" w:footer="708" w:gutter="0"/>
      <w:cols w:num="2" w:sep="1" w:space="6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0544"/>
    <w:multiLevelType w:val="hybridMultilevel"/>
    <w:tmpl w:val="2B965FDE"/>
    <w:lvl w:ilvl="0" w:tplc="3168A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877"/>
    <w:rsid w:val="00031BFE"/>
    <w:rsid w:val="00080C05"/>
    <w:rsid w:val="000A5F03"/>
    <w:rsid w:val="000A5F84"/>
    <w:rsid w:val="00152877"/>
    <w:rsid w:val="00160A6A"/>
    <w:rsid w:val="001A57BB"/>
    <w:rsid w:val="001E653F"/>
    <w:rsid w:val="00202FE0"/>
    <w:rsid w:val="0025002C"/>
    <w:rsid w:val="00274A61"/>
    <w:rsid w:val="002C3A0F"/>
    <w:rsid w:val="002E3AC5"/>
    <w:rsid w:val="002F6BD3"/>
    <w:rsid w:val="00392CBB"/>
    <w:rsid w:val="003A66D3"/>
    <w:rsid w:val="004419B9"/>
    <w:rsid w:val="004A44EC"/>
    <w:rsid w:val="004F5F57"/>
    <w:rsid w:val="005037FF"/>
    <w:rsid w:val="00504559"/>
    <w:rsid w:val="00511A73"/>
    <w:rsid w:val="00526FC3"/>
    <w:rsid w:val="00574F20"/>
    <w:rsid w:val="005835C4"/>
    <w:rsid w:val="005A2103"/>
    <w:rsid w:val="00655224"/>
    <w:rsid w:val="007171AB"/>
    <w:rsid w:val="00741DB9"/>
    <w:rsid w:val="00800BA6"/>
    <w:rsid w:val="0080342D"/>
    <w:rsid w:val="00820B8B"/>
    <w:rsid w:val="00822158"/>
    <w:rsid w:val="008B1870"/>
    <w:rsid w:val="008B6C6D"/>
    <w:rsid w:val="008C4667"/>
    <w:rsid w:val="008F287C"/>
    <w:rsid w:val="009305C0"/>
    <w:rsid w:val="009E2163"/>
    <w:rsid w:val="009F4B48"/>
    <w:rsid w:val="00A54521"/>
    <w:rsid w:val="00AC7726"/>
    <w:rsid w:val="00B01225"/>
    <w:rsid w:val="00C3378D"/>
    <w:rsid w:val="00C53126"/>
    <w:rsid w:val="00CA7955"/>
    <w:rsid w:val="00D15713"/>
    <w:rsid w:val="00D25141"/>
    <w:rsid w:val="00D62A34"/>
    <w:rsid w:val="00DD78AB"/>
    <w:rsid w:val="00E72430"/>
    <w:rsid w:val="00E930DF"/>
    <w:rsid w:val="00EA5A2B"/>
    <w:rsid w:val="00EA7CB3"/>
    <w:rsid w:val="00F17D1A"/>
    <w:rsid w:val="00F6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05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80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0C05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5835C4"/>
    <w:rPr>
      <w:rFonts w:cs="Calibri"/>
      <w:lang w:eastAsia="en-US"/>
    </w:rPr>
  </w:style>
  <w:style w:type="paragraph" w:customStyle="1" w:styleId="Default">
    <w:name w:val="Default"/>
    <w:uiPriority w:val="99"/>
    <w:rsid w:val="001E65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31BFE"/>
    <w:pPr>
      <w:spacing w:after="0" w:line="240" w:lineRule="atLeast"/>
      <w:ind w:left="720"/>
    </w:pPr>
    <w:rPr>
      <w:rFonts w:eastAsia="Calibri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4A44E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88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853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8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88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88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88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88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88540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885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885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888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885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8885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885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885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885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85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8885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8853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8885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88854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88854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88854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885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8885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8885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418</Words>
  <Characters>2387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Dell</dc:creator>
  <cp:keywords>www.sorubak.com</cp:keywords>
  <dc:description/>
  <cp:lastModifiedBy>edanur</cp:lastModifiedBy>
  <cp:revision>11</cp:revision>
  <dcterms:created xsi:type="dcterms:W3CDTF">2015-05-24T11:42:00Z</dcterms:created>
  <dcterms:modified xsi:type="dcterms:W3CDTF">2015-05-26T09:48:00Z</dcterms:modified>
  <cp:category>www.sorubak.com</cp:category>
  <cp:contentStatus>www.sorubak.com</cp:contentStatus>
</cp:coreProperties>
</file>