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11" w:rsidRPr="008B41CE" w:rsidRDefault="009F1211" w:rsidP="007B3DA9">
      <w:pPr>
        <w:pStyle w:val="NormalWeb"/>
        <w:spacing w:before="120" w:beforeAutospacing="0" w:after="120" w:afterAutospacing="0" w:line="276" w:lineRule="auto"/>
        <w:jc w:val="center"/>
        <w:rPr>
          <w:b/>
          <w:bCs/>
          <w:sz w:val="21"/>
          <w:szCs w:val="21"/>
        </w:rPr>
      </w:pPr>
      <w:r w:rsidRPr="008B41CE">
        <w:rPr>
          <w:b/>
          <w:bCs/>
          <w:sz w:val="21"/>
          <w:szCs w:val="21"/>
        </w:rPr>
        <w:t>2014 – 2015 EĞİTİM ÖĞRETİM YILI                                                  MEVLANA İMAM HATİP ORTAOKULU                                          HZ. MUHAMMED’İN HAYATI (SİYER) DERSİ                                 7/B SINIFI II. DÖNEM I. YAZILI SORULARI</w:t>
      </w:r>
    </w:p>
    <w:p w:rsidR="009F1211" w:rsidRPr="00204948" w:rsidRDefault="009F1211" w:rsidP="000F5F45">
      <w:pPr>
        <w:pStyle w:val="NormalWeb"/>
        <w:spacing w:before="120" w:beforeAutospacing="0" w:after="120" w:afterAutospacing="0" w:line="276" w:lineRule="auto"/>
        <w:rPr>
          <w:sz w:val="21"/>
          <w:szCs w:val="21"/>
        </w:rPr>
      </w:pPr>
      <w:r w:rsidRPr="00204948">
        <w:rPr>
          <w:noProof/>
          <w:sz w:val="21"/>
          <w:szCs w:val="21"/>
        </w:rPr>
        <w:t xml:space="preserve">ADI-SOYADI:                                                      </w:t>
      </w:r>
      <w:r>
        <w:rPr>
          <w:noProof/>
          <w:sz w:val="21"/>
          <w:szCs w:val="21"/>
        </w:rPr>
        <w:t xml:space="preserve">   </w:t>
      </w:r>
      <w:r w:rsidRPr="00204948">
        <w:rPr>
          <w:noProof/>
          <w:sz w:val="21"/>
          <w:szCs w:val="21"/>
        </w:rPr>
        <w:t>NO:</w:t>
      </w:r>
    </w:p>
    <w:p w:rsidR="009F1211" w:rsidRPr="007B3DA9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>Farz ne demektir?</w:t>
      </w:r>
      <w:r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Peygamber E</w:t>
      </w:r>
      <w:r w:rsidRPr="007B3DA9">
        <w:rPr>
          <w:rFonts w:ascii="Times New Roman" w:hAnsi="Times New Roman" w:cs="Times New Roman"/>
          <w:sz w:val="20"/>
          <w:szCs w:val="20"/>
        </w:rPr>
        <w:t xml:space="preserve">fendimizin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7B3DA9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.)</w:t>
      </w:r>
      <w:r w:rsidRPr="007B3DA9">
        <w:rPr>
          <w:rFonts w:ascii="Times New Roman" w:hAnsi="Times New Roman" w:cs="Times New Roman"/>
          <w:sz w:val="20"/>
          <w:szCs w:val="20"/>
        </w:rPr>
        <w:t xml:space="preserve"> yaptığı güzel davranışlar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Günlük hayatta sergilediğimiz güzel davranışlar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Dinimizce yapılması yasaklanan iş ve davranışlar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Allah’ın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7B3DA9">
        <w:rPr>
          <w:rFonts w:ascii="Times New Roman" w:hAnsi="Times New Roman" w:cs="Times New Roman"/>
          <w:sz w:val="20"/>
          <w:szCs w:val="20"/>
        </w:rPr>
        <w:t>c.c</w:t>
      </w:r>
      <w:r>
        <w:rPr>
          <w:rFonts w:ascii="Times New Roman" w:hAnsi="Times New Roman" w:cs="Times New Roman"/>
          <w:sz w:val="20"/>
          <w:szCs w:val="20"/>
        </w:rPr>
        <w:t>.)</w:t>
      </w:r>
      <w:r w:rsidRPr="007B3DA9">
        <w:rPr>
          <w:rFonts w:ascii="Times New Roman" w:hAnsi="Times New Roman" w:cs="Times New Roman"/>
          <w:sz w:val="20"/>
          <w:szCs w:val="20"/>
        </w:rPr>
        <w:t xml:space="preserve"> yapılmasını kesin olarak </w:t>
      </w:r>
      <w:r>
        <w:rPr>
          <w:rFonts w:ascii="Times New Roman" w:hAnsi="Times New Roman" w:cs="Times New Roman"/>
          <w:sz w:val="20"/>
          <w:szCs w:val="20"/>
        </w:rPr>
        <w:t>emrettiği işler</w:t>
      </w:r>
      <w:r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1211" w:rsidRPr="007B3DA9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7B3DA9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Aşağıdakilerden hangisi Peygamber Efendimizin (s.a.v.) doğduğu gece gerçekleşen olaylardan biri </w:t>
      </w:r>
      <w:r w:rsidRPr="0074485A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>?</w:t>
      </w:r>
      <w:r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B3DA9">
        <w:rPr>
          <w:rFonts w:ascii="Times New Roman" w:hAnsi="Times New Roman" w:cs="Times New Roman"/>
          <w:sz w:val="20"/>
          <w:szCs w:val="20"/>
        </w:rPr>
        <w:t xml:space="preserve"> Ahmed’in yıldızı görüldü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Gök gürledi, şimşekler çaktı.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Save gölü kurudu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Kisra’nın sarayının burçları yıkıldı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F1211" w:rsidRPr="0074485A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>3. Peygamberimiz (s.a.v.)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amcası Ebu Talib ile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 birlikte Şam'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a ticaret için yolculuğa 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>çıktığında Busra’da verdikleri molada amcasına yeğenini geri götürmesini söyleyen kişi kimdir?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Meysere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B3DA9">
        <w:rPr>
          <w:rFonts w:ascii="Times New Roman" w:hAnsi="Times New Roman" w:cs="Times New Roman"/>
          <w:sz w:val="20"/>
          <w:szCs w:val="20"/>
        </w:rPr>
        <w:t xml:space="preserve"> Varaka bin Nevfel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Bahira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Haris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F1211" w:rsidRPr="00025E7E" w:rsidRDefault="009F1211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 xml:space="preserve">Aşağıdakilerden hangisi Peygamberimizin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(s.a.v.)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 xml:space="preserve">Veda Hutbesi’nde değindiği bir konu </w:t>
      </w:r>
      <w:r w:rsidRPr="00025E7E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Default="009F121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25E7E">
        <w:rPr>
          <w:rFonts w:ascii="Times New Roman" w:hAnsi="Times New Roman" w:cs="Times New Roman"/>
          <w:sz w:val="20"/>
          <w:szCs w:val="20"/>
        </w:rPr>
        <w:t xml:space="preserve"> Emanetler sahiplerine ve</w:t>
      </w:r>
      <w:r>
        <w:rPr>
          <w:rFonts w:ascii="Times New Roman" w:hAnsi="Times New Roman" w:cs="Times New Roman"/>
          <w:sz w:val="20"/>
          <w:szCs w:val="20"/>
        </w:rPr>
        <w:t xml:space="preserve">rilmelidir. </w:t>
      </w:r>
    </w:p>
    <w:p w:rsidR="009F1211" w:rsidRPr="00025E7E" w:rsidRDefault="009F121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25E7E">
        <w:rPr>
          <w:rFonts w:ascii="Times New Roman" w:hAnsi="Times New Roman" w:cs="Times New Roman"/>
          <w:sz w:val="20"/>
          <w:szCs w:val="20"/>
        </w:rPr>
        <w:t xml:space="preserve"> Her türlü faiz haramdır.</w:t>
      </w:r>
    </w:p>
    <w:p w:rsidR="009F1211" w:rsidRDefault="009F1211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25E7E">
        <w:rPr>
          <w:rFonts w:ascii="Times New Roman" w:hAnsi="Times New Roman" w:cs="Times New Roman"/>
          <w:sz w:val="20"/>
          <w:szCs w:val="20"/>
        </w:rPr>
        <w:t xml:space="preserve"> Her türlü kan davası kaldırılmıştı</w:t>
      </w:r>
      <w:r>
        <w:rPr>
          <w:rFonts w:ascii="Times New Roman" w:hAnsi="Times New Roman" w:cs="Times New Roman"/>
          <w:sz w:val="20"/>
          <w:szCs w:val="20"/>
        </w:rPr>
        <w:t xml:space="preserve">r. </w:t>
      </w:r>
    </w:p>
    <w:p w:rsidR="009F1211" w:rsidRDefault="009F1211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025E7E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25E7E">
        <w:rPr>
          <w:rFonts w:ascii="Times New Roman" w:hAnsi="Times New Roman" w:cs="Times New Roman"/>
          <w:sz w:val="20"/>
          <w:szCs w:val="20"/>
        </w:rPr>
        <w:t xml:space="preserve"> Allah bazı ırkları diğerlerinden üstün yaratmıştır.</w:t>
      </w:r>
    </w:p>
    <w:p w:rsidR="009F1211" w:rsidRPr="00DC3D83" w:rsidRDefault="009F1211" w:rsidP="00414BE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DC3D83" w:rsidRDefault="009F1211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 xml:space="preserve">Peygamberimiz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(s.a.v.)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 xml:space="preserve">ile ilgili aşağıda verilen bilgilerden hangisi </w:t>
      </w:r>
      <w:r w:rsidRPr="00DC3D83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DC3D83" w:rsidRDefault="009F121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DC3D83">
        <w:rPr>
          <w:rFonts w:ascii="Times New Roman" w:hAnsi="Times New Roman" w:cs="Times New Roman"/>
          <w:sz w:val="20"/>
          <w:szCs w:val="20"/>
        </w:rPr>
        <w:t xml:space="preserve"> 622 yılında Medine’ye hicret etmiştir.</w:t>
      </w:r>
    </w:p>
    <w:p w:rsidR="009F1211" w:rsidRPr="00DC3D83" w:rsidRDefault="009F121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DC3D83">
        <w:rPr>
          <w:rFonts w:ascii="Times New Roman" w:hAnsi="Times New Roman" w:cs="Times New Roman"/>
          <w:sz w:val="20"/>
          <w:szCs w:val="20"/>
        </w:rPr>
        <w:t xml:space="preserve"> Önce yakın çevresi ve akrabalarını İslam’a davet etmiştir.</w:t>
      </w:r>
    </w:p>
    <w:p w:rsidR="009F1211" w:rsidRPr="00DC3D83" w:rsidRDefault="009F1211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DC3D83">
        <w:rPr>
          <w:rFonts w:ascii="Times New Roman" w:hAnsi="Times New Roman" w:cs="Times New Roman"/>
          <w:sz w:val="20"/>
          <w:szCs w:val="20"/>
        </w:rPr>
        <w:t xml:space="preserve"> İlk haccını 627 yılında yapmıştır.</w:t>
      </w:r>
    </w:p>
    <w:p w:rsidR="009F1211" w:rsidRDefault="009F1211" w:rsidP="00414BEF">
      <w:pPr>
        <w:pStyle w:val="Pa8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DC3D83">
        <w:rPr>
          <w:rFonts w:ascii="Times New Roman" w:hAnsi="Times New Roman" w:cs="Times New Roman"/>
          <w:b/>
          <w:bCs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3D83">
        <w:rPr>
          <w:rFonts w:ascii="Times New Roman" w:hAnsi="Times New Roman" w:cs="Times New Roman"/>
          <w:sz w:val="20"/>
          <w:szCs w:val="20"/>
        </w:rPr>
        <w:t>Hendek Savaşı’na hazırlık olarak sahabelerle birlikte hendek kazmıştır.</w:t>
      </w:r>
    </w:p>
    <w:p w:rsidR="009F1211" w:rsidRPr="00414BEF" w:rsidRDefault="009F1211" w:rsidP="00414BEF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9F1211" w:rsidRPr="001C393A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1C393A">
        <w:rPr>
          <w:rFonts w:ascii="Times New Roman" w:hAnsi="Times New Roman" w:cs="Times New Roman"/>
          <w:b/>
          <w:bCs/>
          <w:sz w:val="20"/>
          <w:szCs w:val="20"/>
        </w:rPr>
        <w:t>6. Aşağıdakilerden hangisi ahirette ilk hesaba çekileceğimiz ibadet olacaktır?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Oruç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Namaz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0F5F45">
        <w:rPr>
          <w:rFonts w:ascii="Times New Roman" w:hAnsi="Times New Roman" w:cs="Times New Roman"/>
          <w:sz w:val="20"/>
          <w:szCs w:val="20"/>
        </w:rPr>
        <w:t xml:space="preserve"> </w:t>
      </w:r>
      <w:r w:rsidRPr="007B3DA9">
        <w:rPr>
          <w:rFonts w:ascii="Times New Roman" w:hAnsi="Times New Roman" w:cs="Times New Roman"/>
          <w:sz w:val="20"/>
          <w:szCs w:val="20"/>
        </w:rPr>
        <w:t xml:space="preserve">Zekat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Hac</w:t>
      </w:r>
    </w:p>
    <w:p w:rsidR="009F1211" w:rsidRPr="00414BEF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9F1211" w:rsidRPr="00376309" w:rsidRDefault="009F1211" w:rsidP="001A31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 xml:space="preserve">Aşağıdakilerden hangisi Peygamber Efendimizin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(s.a.v.)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 xml:space="preserve">ibadet anlayışıyla </w:t>
      </w:r>
      <w:r w:rsidRPr="00376309">
        <w:rPr>
          <w:rFonts w:ascii="Times New Roman" w:hAnsi="Times New Roman" w:cs="Times New Roman"/>
          <w:b/>
          <w:bCs/>
          <w:sz w:val="20"/>
          <w:szCs w:val="20"/>
          <w:u w:val="single"/>
        </w:rPr>
        <w:t>uyuşmaz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376309" w:rsidRDefault="009F1211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376309">
        <w:rPr>
          <w:rFonts w:ascii="Times New Roman" w:hAnsi="Times New Roman" w:cs="Times New Roman"/>
          <w:sz w:val="20"/>
          <w:szCs w:val="20"/>
        </w:rPr>
        <w:t xml:space="preserve"> İbadetlerde devamlılık önemlidir.</w:t>
      </w:r>
    </w:p>
    <w:p w:rsidR="009F1211" w:rsidRPr="00376309" w:rsidRDefault="009F1211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376309">
        <w:rPr>
          <w:rFonts w:ascii="Times New Roman" w:hAnsi="Times New Roman" w:cs="Times New Roman"/>
          <w:sz w:val="20"/>
          <w:szCs w:val="20"/>
        </w:rPr>
        <w:t xml:space="preserve"> İbadetler içtenlikle ve ihlas ile yapılır.</w:t>
      </w:r>
    </w:p>
    <w:p w:rsidR="009F1211" w:rsidRPr="00376309" w:rsidRDefault="009F1211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376309">
        <w:rPr>
          <w:rFonts w:ascii="Times New Roman" w:hAnsi="Times New Roman" w:cs="Times New Roman"/>
          <w:sz w:val="20"/>
          <w:szCs w:val="20"/>
        </w:rPr>
        <w:t xml:space="preserve"> İbadetlerde gösterişten kaçınılır.</w:t>
      </w:r>
    </w:p>
    <w:p w:rsidR="009F1211" w:rsidRDefault="009F1211" w:rsidP="001A31B8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76309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376309">
        <w:rPr>
          <w:rFonts w:ascii="Times New Roman" w:hAnsi="Times New Roman" w:cs="Times New Roman"/>
          <w:sz w:val="20"/>
          <w:szCs w:val="20"/>
        </w:rPr>
        <w:t xml:space="preserve"> Hiç ara vermeden bütün yıl oruç tutulur.</w:t>
      </w:r>
    </w:p>
    <w:p w:rsidR="009F1211" w:rsidRPr="00376309" w:rsidRDefault="009F1211" w:rsidP="0037630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9F1211" w:rsidRPr="007B3DA9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8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Çok katlı apartmanda oturan bir kişinin aşağıdaki hangi davranışı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yanlış </w:t>
      </w:r>
      <w:r w:rsidRPr="005C0A94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Merdivenlerde yüksek sesle konuşmak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Asansörün kapısını çarparak kapatmak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Evde </w:t>
      </w:r>
      <w:r>
        <w:rPr>
          <w:rFonts w:ascii="Times New Roman" w:hAnsi="Times New Roman" w:cs="Times New Roman"/>
          <w:sz w:val="20"/>
          <w:szCs w:val="20"/>
        </w:rPr>
        <w:t>arkadaşlarımızla top oynamak</w:t>
      </w:r>
    </w:p>
    <w:p w:rsidR="009F1211" w:rsidRPr="007B3DA9" w:rsidRDefault="009F1211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Televizyonun sesini kendi duyacağımız kadar açmak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F1211" w:rsidRPr="00477F21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9. Aşağıdakilerden hangisi, Peygamberimize (s.a.v.) hiç tereddüt göstermeden hemen iman eden kişidir</w:t>
      </w:r>
      <w:r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Hz. 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Hz. Ömer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Hz. Ebu Bek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7B3DA9">
        <w:rPr>
          <w:rFonts w:ascii="Times New Roman" w:hAnsi="Times New Roman" w:cs="Times New Roman"/>
          <w:sz w:val="20"/>
          <w:szCs w:val="20"/>
        </w:rPr>
        <w:t xml:space="preserve">r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Hz. Osman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F1211" w:rsidRPr="00477F21" w:rsidRDefault="009F1211" w:rsidP="000F5F45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10.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>“…Ve kim Allah’a ve Rasulüne itaat ederse o takdirde gerçekten büyük bir kurtuluşa ermiş olur.”</w:t>
      </w:r>
      <w:r w:rsidRPr="00477F21">
        <w:rPr>
          <w:sz w:val="20"/>
          <w:szCs w:val="20"/>
        </w:rPr>
        <w:t xml:space="preserve"> (</w:t>
      </w:r>
      <w:r w:rsidRPr="00477F21">
        <w:rPr>
          <w:rFonts w:ascii="Times New Roman" w:hAnsi="Times New Roman" w:cs="Times New Roman"/>
          <w:sz w:val="20"/>
          <w:szCs w:val="20"/>
        </w:rPr>
        <w:t>Ahzab, 71)</w:t>
      </w:r>
    </w:p>
    <w:p w:rsidR="009F1211" w:rsidRPr="00477F21" w:rsidRDefault="009F1211" w:rsidP="000F5F45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Kuran’ı doğru anlamada Müslümanın öncelikli başvuru kaynağı aşağıdakilerden hangisi olmalıdır?</w:t>
      </w:r>
    </w:p>
    <w:p w:rsidR="009F1211" w:rsidRPr="00477F21" w:rsidRDefault="009F1211" w:rsidP="000F5F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Akıl      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Sünnet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Duyu organları      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>Din alimleri</w:t>
      </w:r>
    </w:p>
    <w:p w:rsidR="009F1211" w:rsidRPr="007B3DA9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11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477F21">
        <w:rPr>
          <w:rFonts w:ascii="Times New Roman" w:hAnsi="Times New Roman" w:cs="Times New Roman"/>
          <w:sz w:val="20"/>
          <w:szCs w:val="20"/>
        </w:rPr>
        <w:t>Peygamber Efendimizin (s.a.v.) göklerdeki ismi …….., yerdeki ismi …….</w:t>
      </w:r>
    </w:p>
    <w:p w:rsidR="009F1211" w:rsidRPr="0091279C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Yukarıdaki boşluklara sırasıyla aşağıdakilerden hangisi gelmelidir?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Ahmed</w:t>
      </w:r>
      <w:r>
        <w:rPr>
          <w:rFonts w:ascii="Times New Roman" w:hAnsi="Times New Roman" w:cs="Times New Roman"/>
          <w:sz w:val="20"/>
          <w:szCs w:val="20"/>
        </w:rPr>
        <w:t xml:space="preserve"> - Mahmud</w:t>
      </w:r>
      <w:r w:rsidRPr="007B3DA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Ahmed - </w:t>
      </w:r>
      <w:r w:rsidRPr="007B3DA9">
        <w:rPr>
          <w:rFonts w:ascii="Times New Roman" w:hAnsi="Times New Roman" w:cs="Times New Roman"/>
          <w:sz w:val="20"/>
          <w:szCs w:val="20"/>
        </w:rPr>
        <w:t xml:space="preserve">Muhammed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1211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B3DA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Mahmud - </w:t>
      </w:r>
      <w:r w:rsidRPr="007B3DA9">
        <w:rPr>
          <w:rFonts w:ascii="Times New Roman" w:hAnsi="Times New Roman" w:cs="Times New Roman"/>
          <w:sz w:val="20"/>
          <w:szCs w:val="20"/>
        </w:rPr>
        <w:t>Muhammed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Muhammed - Ahmed</w:t>
      </w:r>
    </w:p>
    <w:p w:rsidR="009F1211" w:rsidRPr="00741095" w:rsidRDefault="009F1211" w:rsidP="00455E0A">
      <w:pPr>
        <w:pStyle w:val="Default"/>
        <w:jc w:val="both"/>
      </w:pPr>
    </w:p>
    <w:p w:rsidR="009F1211" w:rsidRPr="00477F21" w:rsidRDefault="009F1211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Peygamberimizin (s.a.v.), </w:t>
      </w:r>
      <w:r w:rsidRPr="00486F9C">
        <w:rPr>
          <w:rFonts w:ascii="Times New Roman" w:hAnsi="Times New Roman" w:cs="Times New Roman"/>
          <w:color w:val="000000"/>
          <w:sz w:val="20"/>
          <w:szCs w:val="20"/>
        </w:rPr>
        <w:t>“Merhaba ey Rabbimin bana itab ve ikazda bulunmasına sebep olan kişi”</w:t>
      </w:r>
      <w:r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diye iltifat ettiği âmâ (kör) sahabe efendimiz kimdir?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Ümmü  Âmâ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000000"/>
          <w:sz w:val="20"/>
          <w:szCs w:val="20"/>
        </w:rPr>
        <w:t>Erkam bin Ebil Erkâ</w:t>
      </w: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m 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Abdullah b. Ümmü Mektum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color w:val="000000"/>
          <w:sz w:val="20"/>
          <w:szCs w:val="20"/>
        </w:rPr>
        <w:t>Cafer</w:t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B3DA9">
        <w:rPr>
          <w:rFonts w:ascii="Times New Roman" w:hAnsi="Times New Roman" w:cs="Times New Roman"/>
          <w:color w:val="000000"/>
          <w:sz w:val="20"/>
          <w:szCs w:val="20"/>
        </w:rPr>
        <w:t>i Tayyar</w:t>
      </w:r>
    </w:p>
    <w:p w:rsidR="009F1211" w:rsidRPr="007B3DA9" w:rsidRDefault="009F1211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477F21" w:rsidRDefault="009F1211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</w:rPr>
        <w:t>İslam'ın ilk dönemlerinde Müslümanların toplandığı Safa Tepesi'nin eteğinde bulunan evin adı nedir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Dar-ul Erkam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Hılful Fudül</w:t>
      </w:r>
    </w:p>
    <w:p w:rsidR="009F1211" w:rsidRPr="007B3DA9" w:rsidRDefault="009F1211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Mescid-i Haram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Suffa Mektebi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F1211" w:rsidRPr="00477F21" w:rsidRDefault="009F1211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Aşağıdaki hadis-i şeriflerden hangisi konu bakımından diğerlerinden farklıdır?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“Allah’ım! Beni, senin sevginle ve sevgisi senin katında bana fayda verecek şeyin sevgisiyle rızık</w:t>
      </w:r>
      <w:r w:rsidRPr="007B3DA9">
        <w:rPr>
          <w:rFonts w:ascii="Times New Roman" w:hAnsi="Times New Roman" w:cs="Times New Roman"/>
          <w:sz w:val="20"/>
          <w:szCs w:val="20"/>
        </w:rPr>
        <w:softHyphen/>
        <w:t xml:space="preserve">landır.” 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“Bizi yedirip içiren ve bizi Müslümanlardan kılan Allah’a hamdolsun.” 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>“Kim sevdiğini Allah için sever, kızdığına Allah için kızarsa imanı olgunlaşmış demektir.”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D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B3DA9">
        <w:rPr>
          <w:rFonts w:ascii="Times New Roman" w:hAnsi="Times New Roman" w:cs="Times New Roman"/>
          <w:sz w:val="20"/>
          <w:szCs w:val="20"/>
        </w:rPr>
        <w:t xml:space="preserve">“Allah’ım senden seni sevmeyi, seni seven kişiyi sevmeyi, senin sevgine ulaştıran ameli yapmayı isterim….” </w:t>
      </w:r>
    </w:p>
    <w:p w:rsidR="009F1211" w:rsidRPr="007B3DA9" w:rsidRDefault="009F1211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F1211" w:rsidRPr="00477F21" w:rsidRDefault="009F1211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15.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Aşağıdakilerden hangisi Peygamberimizin (s.a.v.) mucizelerinden </w:t>
      </w:r>
      <w:r w:rsidRPr="00477F21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Pr="007B3DA9">
        <w:rPr>
          <w:rFonts w:ascii="Times New Roman" w:hAnsi="Times New Roman" w:cs="Times New Roman"/>
          <w:sz w:val="20"/>
          <w:szCs w:val="20"/>
        </w:rPr>
        <w:t>Şakk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7B3DA9">
        <w:rPr>
          <w:rFonts w:ascii="Times New Roman" w:hAnsi="Times New Roman" w:cs="Times New Roman"/>
          <w:sz w:val="20"/>
          <w:szCs w:val="20"/>
        </w:rPr>
        <w:t xml:space="preserve">ı Kamer mucizesi           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B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B3DA9">
        <w:rPr>
          <w:rFonts w:ascii="Times New Roman" w:hAnsi="Times New Roman" w:cs="Times New Roman"/>
          <w:sz w:val="20"/>
          <w:szCs w:val="20"/>
        </w:rPr>
        <w:t xml:space="preserve">  Çağırdığı ağacın Peygamberimizin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7B3DA9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B3DA9">
        <w:rPr>
          <w:rFonts w:ascii="Times New Roman" w:hAnsi="Times New Roman" w:cs="Times New Roman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.)</w:t>
      </w:r>
      <w:r w:rsidRPr="007B3DA9">
        <w:rPr>
          <w:rFonts w:ascii="Times New Roman" w:hAnsi="Times New Roman" w:cs="Times New Roman"/>
          <w:sz w:val="20"/>
          <w:szCs w:val="20"/>
        </w:rPr>
        <w:t xml:space="preserve"> yanına gelmesi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:rsidR="009F1211" w:rsidRPr="007B3DA9" w:rsidRDefault="009F1211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C</w:t>
      </w:r>
      <w:r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Pr="007B3DA9">
        <w:rPr>
          <w:rFonts w:ascii="Times New Roman" w:hAnsi="Times New Roman" w:cs="Times New Roman"/>
          <w:sz w:val="20"/>
          <w:szCs w:val="20"/>
        </w:rPr>
        <w:t xml:space="preserve">Demiri elinde hamur gibi yoğurması            </w:t>
      </w:r>
    </w:p>
    <w:p w:rsidR="009F1211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D</w:t>
      </w:r>
      <w:r w:rsidRPr="007B3DA9">
        <w:rPr>
          <w:b/>
          <w:bCs/>
          <w:sz w:val="20"/>
          <w:szCs w:val="20"/>
        </w:rPr>
        <w:t xml:space="preserve">) </w:t>
      </w:r>
      <w:r w:rsidRPr="007B3DA9">
        <w:rPr>
          <w:sz w:val="20"/>
          <w:szCs w:val="20"/>
        </w:rPr>
        <w:t xml:space="preserve">Allah’ın </w:t>
      </w:r>
      <w:r>
        <w:rPr>
          <w:sz w:val="20"/>
          <w:szCs w:val="20"/>
        </w:rPr>
        <w:t>(</w:t>
      </w:r>
      <w:r w:rsidRPr="007B3DA9">
        <w:rPr>
          <w:sz w:val="20"/>
          <w:szCs w:val="20"/>
        </w:rPr>
        <w:t>c</w:t>
      </w:r>
      <w:r>
        <w:rPr>
          <w:sz w:val="20"/>
          <w:szCs w:val="20"/>
        </w:rPr>
        <w:t>.</w:t>
      </w:r>
      <w:r w:rsidRPr="007B3DA9">
        <w:rPr>
          <w:sz w:val="20"/>
          <w:szCs w:val="20"/>
        </w:rPr>
        <w:t>c</w:t>
      </w:r>
      <w:r>
        <w:rPr>
          <w:sz w:val="20"/>
          <w:szCs w:val="20"/>
        </w:rPr>
        <w:t>.) izniyle geleceğe ait bir</w:t>
      </w:r>
      <w:r w:rsidRPr="007B3DA9">
        <w:rPr>
          <w:sz w:val="20"/>
          <w:szCs w:val="20"/>
        </w:rPr>
        <w:t>takım olayları önceden bildirmesi</w:t>
      </w:r>
    </w:p>
    <w:p w:rsidR="009F1211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9F121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16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>Peygamberimiz</w:t>
      </w:r>
      <w:r>
        <w:rPr>
          <w:rFonts w:ascii="Times New Roman" w:hAnsi="Times New Roman" w:cs="Times New Roman"/>
          <w:sz w:val="20"/>
          <w:szCs w:val="20"/>
        </w:rPr>
        <w:t xml:space="preserve"> (s.a.v.)</w:t>
      </w:r>
      <w:r w:rsidRPr="00477F21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hicret yolunda mağaraya sığındıklarında müşrikleri görünce </w:t>
      </w:r>
      <w:r w:rsidRPr="00477F21">
        <w:rPr>
          <w:rFonts w:ascii="Times New Roman" w:hAnsi="Times New Roman" w:cs="Times New Roman"/>
          <w:sz w:val="20"/>
          <w:szCs w:val="20"/>
        </w:rPr>
        <w:t>telaşlanan yol arkadaşı Hz. Ebu Bekir’e “Tasalanma! Allah bizimle beraberdir.”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 xml:space="preserve">diyerek onu sakinleştirmiş, tam bir teslimiyetle Allah’a güvenmiştir. </w:t>
      </w: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Peygamberimizin (s.a.v.) bu tavrını anlatan kavram aşağıdakilerden hangisidir?</w:t>
      </w:r>
      <w:r w:rsidRPr="00477F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>Tevekkül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6D240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Azim</w:t>
      </w:r>
      <w:r w:rsidRPr="00477F21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Şükür         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Pr="00477F21">
        <w:rPr>
          <w:rFonts w:ascii="Times New Roman" w:hAnsi="Times New Roman" w:cs="Times New Roman"/>
          <w:sz w:val="20"/>
          <w:szCs w:val="20"/>
        </w:rPr>
        <w:t>Zikir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204948" w:rsidRDefault="009F1211" w:rsidP="00204948">
      <w:pPr>
        <w:spacing w:after="6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17. </w:t>
      </w:r>
      <w:r w:rsidRPr="00204948">
        <w:rPr>
          <w:rFonts w:ascii="Times New Roman" w:hAnsi="Times New Roman" w:cs="Times New Roman"/>
          <w:sz w:val="20"/>
          <w:szCs w:val="20"/>
        </w:rPr>
        <w:t xml:space="preserve">Peygamberimiz </w:t>
      </w:r>
      <w:r>
        <w:rPr>
          <w:rFonts w:ascii="Times New Roman" w:hAnsi="Times New Roman" w:cs="Times New Roman"/>
          <w:sz w:val="20"/>
          <w:szCs w:val="20"/>
        </w:rPr>
        <w:t xml:space="preserve">(s.a.v.) </w:t>
      </w:r>
      <w:r w:rsidRPr="00204948">
        <w:rPr>
          <w:rFonts w:ascii="Times New Roman" w:hAnsi="Times New Roman" w:cs="Times New Roman"/>
          <w:sz w:val="20"/>
          <w:szCs w:val="20"/>
        </w:rPr>
        <w:t>her hicri ayın 13, 14 ve 15. günlerinde oruç tutar, ashabına da bu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günlerde oruç tutmasını tavsiye ederdi.</w:t>
      </w:r>
    </w:p>
    <w:p w:rsidR="009F1211" w:rsidRDefault="009F1211" w:rsidP="00204948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204948">
        <w:rPr>
          <w:rFonts w:ascii="Times New Roman" w:hAnsi="Times New Roman" w:cs="Times New Roman"/>
          <w:b/>
          <w:bCs/>
          <w:sz w:val="20"/>
          <w:szCs w:val="20"/>
        </w:rPr>
        <w:t>Yukarıda bahsi geçen günlere ne ad verilir?</w:t>
      </w:r>
    </w:p>
    <w:p w:rsidR="009F1211" w:rsidRDefault="009F1211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A) </w:t>
      </w:r>
      <w:r>
        <w:rPr>
          <w:rFonts w:ascii="Times New Roman" w:hAnsi="Times New Roman" w:cs="Times New Roman"/>
          <w:sz w:val="20"/>
          <w:szCs w:val="20"/>
        </w:rPr>
        <w:t>Eyyam-ı Bi</w:t>
      </w:r>
      <w:r w:rsidRPr="00204948">
        <w:rPr>
          <w:rFonts w:ascii="Times New Roman" w:hAnsi="Times New Roman" w:cs="Times New Roman"/>
          <w:sz w:val="20"/>
          <w:szCs w:val="20"/>
        </w:rPr>
        <w:t>yd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204948">
        <w:rPr>
          <w:rFonts w:ascii="Times New Roman" w:hAnsi="Times New Roman" w:cs="Times New Roman"/>
          <w:b/>
          <w:bCs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Eşhuru-l Hurum</w:t>
      </w:r>
    </w:p>
    <w:p w:rsidR="009F1211" w:rsidRPr="00204948" w:rsidRDefault="009F1211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204948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Muharrem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204948">
        <w:rPr>
          <w:rFonts w:ascii="Times New Roman" w:hAnsi="Times New Roman" w:cs="Times New Roman"/>
          <w:b/>
          <w:bCs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Hicri</w:t>
      </w:r>
    </w:p>
    <w:p w:rsidR="009F1211" w:rsidRPr="007B3DA9" w:rsidRDefault="009F1211" w:rsidP="00204948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F121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18.</w:t>
      </w:r>
      <w:r w:rsidRPr="00477F21">
        <w:rPr>
          <w:rFonts w:ascii="Times New Roman" w:hAnsi="Times New Roman" w:cs="Times New Roman"/>
          <w:sz w:val="20"/>
          <w:szCs w:val="20"/>
        </w:rPr>
        <w:t xml:space="preserve"> Peygamber Efendimiz</w:t>
      </w:r>
      <w:r>
        <w:rPr>
          <w:rFonts w:ascii="Times New Roman" w:hAnsi="Times New Roman" w:cs="Times New Roman"/>
          <w:sz w:val="20"/>
          <w:szCs w:val="20"/>
        </w:rPr>
        <w:t xml:space="preserve"> (s.a.v.)</w:t>
      </w:r>
      <w:r w:rsidRPr="00477F21">
        <w:rPr>
          <w:rFonts w:ascii="Times New Roman" w:hAnsi="Times New Roman" w:cs="Times New Roman"/>
          <w:sz w:val="20"/>
          <w:szCs w:val="20"/>
        </w:rPr>
        <w:t xml:space="preserve"> “Sizden biriniz kendisi için sevip istediği şeyi, kardeşi için de istemedikçe ger</w:t>
      </w:r>
      <w:r>
        <w:rPr>
          <w:rFonts w:ascii="Times New Roman" w:hAnsi="Times New Roman" w:cs="Times New Roman"/>
          <w:sz w:val="20"/>
          <w:szCs w:val="20"/>
        </w:rPr>
        <w:t>çek anlamda iman etmiş olmaz.” b</w:t>
      </w:r>
      <w:r w:rsidRPr="00477F21">
        <w:rPr>
          <w:rFonts w:ascii="Times New Roman" w:hAnsi="Times New Roman" w:cs="Times New Roman"/>
          <w:sz w:val="20"/>
          <w:szCs w:val="20"/>
        </w:rPr>
        <w:t xml:space="preserve">uyurmuştur. </w:t>
      </w: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Hadis-i şerifte vurgulanan mesaj aşağıdakilerden hangisinde tam olarak verilmiştir? 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77F21">
        <w:rPr>
          <w:rFonts w:ascii="Times New Roman" w:hAnsi="Times New Roman" w:cs="Times New Roman"/>
          <w:sz w:val="20"/>
          <w:szCs w:val="20"/>
        </w:rPr>
        <w:t xml:space="preserve"> Bütün müminler birbirinin kardeşidir. 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477F21">
        <w:rPr>
          <w:rFonts w:ascii="Times New Roman" w:hAnsi="Times New Roman" w:cs="Times New Roman"/>
          <w:sz w:val="20"/>
          <w:szCs w:val="20"/>
        </w:rPr>
        <w:t xml:space="preserve"> Müminler sahip olduklarını paylaşmalıdır. 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477F21">
        <w:rPr>
          <w:rFonts w:ascii="Times New Roman" w:hAnsi="Times New Roman" w:cs="Times New Roman"/>
          <w:sz w:val="20"/>
          <w:szCs w:val="20"/>
        </w:rPr>
        <w:t xml:space="preserve"> Gerçek mümin kendisi için istediği şeyleri kardeşi için de ister. </w:t>
      </w:r>
    </w:p>
    <w:p w:rsidR="009F1211" w:rsidRDefault="009F1211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477F21">
        <w:rPr>
          <w:rFonts w:ascii="Times New Roman" w:hAnsi="Times New Roman" w:cs="Times New Roman"/>
          <w:sz w:val="20"/>
          <w:szCs w:val="20"/>
        </w:rPr>
        <w:t xml:space="preserve"> Gerçek kardeş zor zamanda kardeşine yardım edendir.</w:t>
      </w:r>
    </w:p>
    <w:p w:rsidR="009F1211" w:rsidRDefault="009F1211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204948" w:rsidRDefault="009F1211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19.</w:t>
      </w:r>
      <w:r w:rsidRPr="00477F21">
        <w:rPr>
          <w:rFonts w:ascii="Times New Roman" w:hAnsi="Times New Roman" w:cs="Times New Roman"/>
          <w:sz w:val="20"/>
          <w:szCs w:val="20"/>
        </w:rPr>
        <w:t xml:space="preserve"> “Ey Âdemoğulları! Her secde edişinizde güzel elbiselerinizi giyin. Yiyin, için fakat israf etmeyin; çünkü Allah isra</w:t>
      </w:r>
      <w:r>
        <w:rPr>
          <w:rFonts w:ascii="Times New Roman" w:hAnsi="Times New Roman" w:cs="Times New Roman"/>
          <w:sz w:val="20"/>
          <w:szCs w:val="20"/>
        </w:rPr>
        <w:t>f edenleri sevmez.” (Araf, 31</w:t>
      </w:r>
      <w:r w:rsidRPr="00477F21">
        <w:rPr>
          <w:rFonts w:ascii="Times New Roman" w:hAnsi="Times New Roman" w:cs="Times New Roman"/>
          <w:sz w:val="20"/>
          <w:szCs w:val="20"/>
        </w:rPr>
        <w:t>)</w:t>
      </w: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Hangisi israf etmek </w:t>
      </w:r>
      <w:r w:rsidRPr="00341882">
        <w:rPr>
          <w:rFonts w:ascii="Times New Roman" w:hAnsi="Times New Roman" w:cs="Times New Roman"/>
          <w:b/>
          <w:bCs/>
          <w:sz w:val="20"/>
          <w:szCs w:val="20"/>
          <w:u w:val="single"/>
        </w:rPr>
        <w:t>sayılmaz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77F21">
        <w:rPr>
          <w:rFonts w:ascii="Times New Roman" w:hAnsi="Times New Roman" w:cs="Times New Roman"/>
          <w:sz w:val="20"/>
          <w:szCs w:val="20"/>
        </w:rPr>
        <w:t xml:space="preserve"> Moda olduğu için elbise</w:t>
      </w:r>
      <w:r>
        <w:rPr>
          <w:rFonts w:ascii="Times New Roman" w:hAnsi="Times New Roman" w:cs="Times New Roman"/>
          <w:sz w:val="20"/>
          <w:szCs w:val="20"/>
        </w:rPr>
        <w:t>si varken fazladan elbise almak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477F21">
        <w:rPr>
          <w:rFonts w:ascii="Times New Roman" w:hAnsi="Times New Roman" w:cs="Times New Roman"/>
          <w:sz w:val="20"/>
          <w:szCs w:val="20"/>
        </w:rPr>
        <w:t xml:space="preserve"> Karnı tok </w:t>
      </w:r>
      <w:r>
        <w:rPr>
          <w:rFonts w:ascii="Times New Roman" w:hAnsi="Times New Roman" w:cs="Times New Roman"/>
          <w:sz w:val="20"/>
          <w:szCs w:val="20"/>
        </w:rPr>
        <w:t>olduğu halde yemeye devam etmek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477F21">
        <w:rPr>
          <w:rFonts w:ascii="Times New Roman" w:hAnsi="Times New Roman" w:cs="Times New Roman"/>
          <w:sz w:val="20"/>
          <w:szCs w:val="20"/>
        </w:rPr>
        <w:t xml:space="preserve"> Cebindeki ihtiyacını</w:t>
      </w:r>
      <w:r>
        <w:rPr>
          <w:rFonts w:ascii="Times New Roman" w:hAnsi="Times New Roman" w:cs="Times New Roman"/>
          <w:sz w:val="20"/>
          <w:szCs w:val="20"/>
        </w:rPr>
        <w:t>n fazlası parayı yoksula vermek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477F21">
        <w:rPr>
          <w:rFonts w:ascii="Times New Roman" w:hAnsi="Times New Roman" w:cs="Times New Roman"/>
          <w:sz w:val="20"/>
          <w:szCs w:val="20"/>
        </w:rPr>
        <w:t xml:space="preserve"> Tabağında kalan veya bayatlayan yemek artığını evcil veya sokak hay</w:t>
      </w:r>
      <w:r>
        <w:rPr>
          <w:rFonts w:ascii="Times New Roman" w:hAnsi="Times New Roman" w:cs="Times New Roman"/>
          <w:sz w:val="20"/>
          <w:szCs w:val="20"/>
        </w:rPr>
        <w:t>vanlarına vereceğine çöpe atmak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20. </w:t>
      </w:r>
      <w:r w:rsidRPr="00341882">
        <w:rPr>
          <w:rFonts w:ascii="Times New Roman" w:hAnsi="Times New Roman" w:cs="Times New Roman"/>
          <w:sz w:val="20"/>
          <w:szCs w:val="20"/>
        </w:rPr>
        <w:t xml:space="preserve">“Allah’ın Resûlünde sizin için pek güzel bir örnek vardır.”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41882">
        <w:rPr>
          <w:rFonts w:ascii="Times New Roman" w:hAnsi="Times New Roman" w:cs="Times New Roman"/>
          <w:sz w:val="20"/>
          <w:szCs w:val="20"/>
        </w:rPr>
        <w:t>Ahzap, 21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F1211" w:rsidRPr="00341882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Ayet</w:t>
      </w:r>
      <w:r>
        <w:rPr>
          <w:rFonts w:ascii="Times New Roman" w:hAnsi="Times New Roman" w:cs="Times New Roman"/>
          <w:b/>
          <w:bCs/>
          <w:sz w:val="20"/>
          <w:szCs w:val="20"/>
        </w:rPr>
        <w:t>-i kerime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 xml:space="preserve"> ile ifade edileni hangi cümle </w:t>
      </w:r>
      <w:r w:rsidRPr="00341882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 xml:space="preserve"> anlatır?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77F21">
        <w:rPr>
          <w:rFonts w:ascii="Times New Roman" w:hAnsi="Times New Roman" w:cs="Times New Roman"/>
          <w:sz w:val="20"/>
          <w:szCs w:val="20"/>
        </w:rPr>
        <w:t xml:space="preserve"> Resulullah </w:t>
      </w:r>
      <w:r>
        <w:rPr>
          <w:rFonts w:ascii="Times New Roman" w:hAnsi="Times New Roman" w:cs="Times New Roman"/>
          <w:sz w:val="20"/>
          <w:szCs w:val="20"/>
        </w:rPr>
        <w:t xml:space="preserve">(s.a.v.) </w:t>
      </w:r>
      <w:r w:rsidRPr="00477F21">
        <w:rPr>
          <w:rFonts w:ascii="Times New Roman" w:hAnsi="Times New Roman" w:cs="Times New Roman"/>
          <w:sz w:val="20"/>
          <w:szCs w:val="20"/>
        </w:rPr>
        <w:t>bizim için güzel örnektir.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477F21">
        <w:rPr>
          <w:rFonts w:ascii="Times New Roman" w:hAnsi="Times New Roman" w:cs="Times New Roman"/>
          <w:sz w:val="20"/>
          <w:szCs w:val="20"/>
        </w:rPr>
        <w:t xml:space="preserve"> Peygamberimizin </w:t>
      </w:r>
      <w:r>
        <w:rPr>
          <w:rFonts w:ascii="Times New Roman" w:hAnsi="Times New Roman" w:cs="Times New Roman"/>
          <w:sz w:val="20"/>
          <w:szCs w:val="20"/>
        </w:rPr>
        <w:t xml:space="preserve">(s.a.v.) </w:t>
      </w:r>
      <w:r w:rsidRPr="00477F21">
        <w:rPr>
          <w:rFonts w:ascii="Times New Roman" w:hAnsi="Times New Roman" w:cs="Times New Roman"/>
          <w:sz w:val="20"/>
          <w:szCs w:val="20"/>
        </w:rPr>
        <w:t>örnekliğine ihtiyacımız vardır.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Peygamberimizin (s.a.v) yaptıkları R</w:t>
      </w:r>
      <w:r w:rsidRPr="00477F21">
        <w:rPr>
          <w:rFonts w:ascii="Times New Roman" w:hAnsi="Times New Roman" w:cs="Times New Roman"/>
          <w:sz w:val="20"/>
          <w:szCs w:val="20"/>
        </w:rPr>
        <w:t>abbimizden onaylıdır.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477F21">
        <w:rPr>
          <w:rFonts w:ascii="Times New Roman" w:hAnsi="Times New Roman" w:cs="Times New Roman"/>
          <w:sz w:val="20"/>
          <w:szCs w:val="20"/>
        </w:rPr>
        <w:t xml:space="preserve"> Peygamberimizin </w:t>
      </w:r>
      <w:r>
        <w:rPr>
          <w:rFonts w:ascii="Times New Roman" w:hAnsi="Times New Roman" w:cs="Times New Roman"/>
          <w:sz w:val="20"/>
          <w:szCs w:val="20"/>
        </w:rPr>
        <w:t xml:space="preserve">(s.a.v.) </w:t>
      </w:r>
      <w:r w:rsidRPr="00477F21">
        <w:rPr>
          <w:rFonts w:ascii="Times New Roman" w:hAnsi="Times New Roman" w:cs="Times New Roman"/>
          <w:sz w:val="20"/>
          <w:szCs w:val="20"/>
        </w:rPr>
        <w:t>yaptıkları yanlış da olsa örnektir.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341882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 xml:space="preserve">21. </w:t>
      </w:r>
      <w:r w:rsidRPr="00341882">
        <w:rPr>
          <w:rFonts w:ascii="Times New Roman" w:hAnsi="Times New Roman" w:cs="Times New Roman"/>
          <w:sz w:val="20"/>
          <w:szCs w:val="20"/>
        </w:rPr>
        <w:t>“Elbiseni temiz tut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341882">
        <w:rPr>
          <w:rFonts w:ascii="Times New Roman" w:hAnsi="Times New Roman" w:cs="Times New Roman"/>
          <w:sz w:val="20"/>
          <w:szCs w:val="20"/>
        </w:rPr>
        <w:t>”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F1DD8">
        <w:rPr>
          <w:rFonts w:ascii="Times New Roman" w:hAnsi="Times New Roman" w:cs="Times New Roman"/>
          <w:sz w:val="20"/>
          <w:szCs w:val="20"/>
        </w:rPr>
        <w:t xml:space="preserve">(Müddessir, 4)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ayet-i kerimesi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en geniş manasıyla nasıl ifade edilebilir?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77F21">
        <w:rPr>
          <w:rFonts w:ascii="Times New Roman" w:hAnsi="Times New Roman" w:cs="Times New Roman"/>
          <w:sz w:val="20"/>
          <w:szCs w:val="20"/>
        </w:rPr>
        <w:t xml:space="preserve"> Peygamber elbisesini temizlemelidir.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477F21">
        <w:rPr>
          <w:rFonts w:ascii="Times New Roman" w:hAnsi="Times New Roman" w:cs="Times New Roman"/>
          <w:sz w:val="20"/>
          <w:szCs w:val="20"/>
        </w:rPr>
        <w:t xml:space="preserve"> İnanan bir insana elbise temizliği de inancının gereği olarak emredilmiştir.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477F21">
        <w:rPr>
          <w:rFonts w:ascii="Times New Roman" w:hAnsi="Times New Roman" w:cs="Times New Roman"/>
          <w:sz w:val="20"/>
          <w:szCs w:val="20"/>
        </w:rPr>
        <w:t xml:space="preserve"> Temizlik, sadece toplumsal bir gerekliliktir.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341882">
        <w:rPr>
          <w:rFonts w:ascii="Times New Roman" w:hAnsi="Times New Roman" w:cs="Times New Roman"/>
          <w:b/>
          <w:bCs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7F21">
        <w:rPr>
          <w:rFonts w:ascii="Times New Roman" w:hAnsi="Times New Roman" w:cs="Times New Roman"/>
          <w:sz w:val="20"/>
          <w:szCs w:val="20"/>
        </w:rPr>
        <w:t>Temizlik keyfi bir meseledir, başkasını ilgilendirmez.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211" w:rsidRPr="00477F21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22. 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Dinimizin giyim ve kuşamdaki emrini </w:t>
      </w:r>
      <w:r>
        <w:rPr>
          <w:rFonts w:ascii="Times New Roman" w:hAnsi="Times New Roman" w:cs="Times New Roman"/>
          <w:b/>
          <w:bCs/>
          <w:sz w:val="20"/>
          <w:szCs w:val="20"/>
        </w:rPr>
        <w:t>hangi seçenekte</w:t>
      </w:r>
      <w:r w:rsidRPr="00477F21">
        <w:rPr>
          <w:rFonts w:ascii="Times New Roman" w:hAnsi="Times New Roman" w:cs="Times New Roman"/>
          <w:b/>
          <w:bCs/>
          <w:sz w:val="20"/>
          <w:szCs w:val="20"/>
        </w:rPr>
        <w:t>ki cümle daha doğru tarif etmiştir?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77F21">
        <w:rPr>
          <w:rFonts w:ascii="Times New Roman" w:hAnsi="Times New Roman" w:cs="Times New Roman"/>
          <w:sz w:val="20"/>
          <w:szCs w:val="20"/>
        </w:rPr>
        <w:t xml:space="preserve"> Sade, temiz</w:t>
      </w:r>
      <w:r>
        <w:rPr>
          <w:rFonts w:ascii="Times New Roman" w:hAnsi="Times New Roman" w:cs="Times New Roman"/>
          <w:sz w:val="20"/>
          <w:szCs w:val="20"/>
        </w:rPr>
        <w:t xml:space="preserve"> ve israftan kaçınarak giyinmek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477F21">
        <w:rPr>
          <w:rFonts w:ascii="Times New Roman" w:hAnsi="Times New Roman" w:cs="Times New Roman"/>
          <w:sz w:val="20"/>
          <w:szCs w:val="20"/>
        </w:rPr>
        <w:t xml:space="preserve"> Süslü ve gösterişli giyinmek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Pahalısından ve marka giyinmek</w:t>
      </w:r>
    </w:p>
    <w:p w:rsidR="009F1211" w:rsidRPr="00477F2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477F21">
        <w:rPr>
          <w:rFonts w:ascii="Times New Roman" w:hAnsi="Times New Roman" w:cs="Times New Roman"/>
          <w:sz w:val="20"/>
          <w:szCs w:val="20"/>
        </w:rPr>
        <w:t xml:space="preserve"> Canımızın istediği</w:t>
      </w:r>
      <w:r>
        <w:rPr>
          <w:rFonts w:ascii="Times New Roman" w:hAnsi="Times New Roman" w:cs="Times New Roman"/>
          <w:sz w:val="20"/>
          <w:szCs w:val="20"/>
        </w:rPr>
        <w:t xml:space="preserve"> gibi yakışanı giyinmek</w:t>
      </w:r>
    </w:p>
    <w:p w:rsidR="009F1211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23. Seçeneklerde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n hangisi Müslüman erkek ve kadının giyiminde dikkat etmesi gereken ortak kurallardan biri </w:t>
      </w:r>
      <w:r w:rsidRPr="0091279C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91279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Pahalı ve gösterişli olması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91279C">
        <w:rPr>
          <w:rFonts w:ascii="Times New Roman" w:hAnsi="Times New Roman" w:cs="Times New Roman"/>
          <w:sz w:val="20"/>
          <w:szCs w:val="20"/>
        </w:rPr>
        <w:t xml:space="preserve"> Vücut hatlarını </w:t>
      </w:r>
      <w:r>
        <w:rPr>
          <w:rFonts w:ascii="Times New Roman" w:hAnsi="Times New Roman" w:cs="Times New Roman"/>
          <w:sz w:val="20"/>
          <w:szCs w:val="20"/>
        </w:rPr>
        <w:t>belli edecek kadar dar olmaması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91279C">
        <w:rPr>
          <w:rFonts w:ascii="Times New Roman" w:hAnsi="Times New Roman" w:cs="Times New Roman"/>
          <w:sz w:val="20"/>
          <w:szCs w:val="20"/>
        </w:rPr>
        <w:t xml:space="preserve"> Vücut hatlarını gösterecek</w:t>
      </w:r>
      <w:r>
        <w:rPr>
          <w:rFonts w:ascii="Times New Roman" w:hAnsi="Times New Roman" w:cs="Times New Roman"/>
          <w:sz w:val="20"/>
          <w:szCs w:val="20"/>
        </w:rPr>
        <w:t xml:space="preserve"> kadar şeffaf olmaması</w:t>
      </w:r>
    </w:p>
    <w:p w:rsidR="009F1211" w:rsidRPr="0091279C" w:rsidRDefault="009F1211" w:rsidP="00661E64">
      <w:pPr>
        <w:spacing w:after="0" w:line="24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91279C">
        <w:rPr>
          <w:rFonts w:ascii="Times New Roman" w:hAnsi="Times New Roman" w:cs="Times New Roman"/>
          <w:sz w:val="20"/>
          <w:szCs w:val="20"/>
        </w:rPr>
        <w:t xml:space="preserve"> Toplumda yadırganmayacak kadar sade olması</w:t>
      </w:r>
    </w:p>
    <w:p w:rsidR="009F1211" w:rsidRPr="0091279C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 w:rsidRPr="0091279C">
        <w:rPr>
          <w:sz w:val="20"/>
          <w:szCs w:val="20"/>
        </w:rPr>
        <w:t xml:space="preserve"> </w:t>
      </w: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24. </w:t>
      </w:r>
      <w:r w:rsidRPr="0091279C">
        <w:rPr>
          <w:rFonts w:ascii="Times New Roman" w:hAnsi="Times New Roman" w:cs="Times New Roman"/>
          <w:sz w:val="20"/>
          <w:szCs w:val="20"/>
        </w:rPr>
        <w:t>“De ki: Şüphesiz benim namazım, ibadetlerim, hayatım ve ölümüm hepsi âlemlerin Rabb’i Allah içindir.”</w:t>
      </w:r>
      <w:r>
        <w:rPr>
          <w:rFonts w:ascii="Times New Roman" w:hAnsi="Times New Roman" w:cs="Times New Roman"/>
          <w:sz w:val="20"/>
          <w:szCs w:val="20"/>
        </w:rPr>
        <w:t xml:space="preserve"> (En'am, 162)</w:t>
      </w: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Yukarıda zikredilen ayet</w:t>
      </w:r>
      <w:r>
        <w:rPr>
          <w:rFonts w:ascii="Times New Roman" w:hAnsi="Times New Roman" w:cs="Times New Roman"/>
          <w:b/>
          <w:bCs/>
          <w:sz w:val="20"/>
          <w:szCs w:val="20"/>
        </w:rPr>
        <w:t>-i kerimed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e ifade edilen ibadetl</w:t>
      </w:r>
      <w:r>
        <w:rPr>
          <w:rFonts w:ascii="Times New Roman" w:hAnsi="Times New Roman" w:cs="Times New Roman"/>
          <w:b/>
          <w:bCs/>
          <w:sz w:val="20"/>
          <w:szCs w:val="20"/>
        </w:rPr>
        <w:t>erin önemli özelliği hangisidir?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Samimiyet                                                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Temizlik           </w:t>
      </w:r>
    </w:p>
    <w:p w:rsidR="009F1211" w:rsidRPr="00661E64" w:rsidRDefault="009F1211" w:rsidP="00661E6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Pr="00661E64">
        <w:rPr>
          <w:rFonts w:ascii="Times New Roman" w:hAnsi="Times New Roman" w:cs="Times New Roman"/>
          <w:sz w:val="20"/>
          <w:szCs w:val="20"/>
        </w:rPr>
        <w:t>Allah için yapılması</w:t>
      </w:r>
      <w:r>
        <w:rPr>
          <w:sz w:val="20"/>
          <w:szCs w:val="20"/>
        </w:rPr>
        <w:t xml:space="preserve">                              </w:t>
      </w:r>
      <w:r w:rsidRPr="00661E6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661E64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661E64">
        <w:rPr>
          <w:rFonts w:ascii="Times New Roman" w:hAnsi="Times New Roman" w:cs="Times New Roman"/>
          <w:sz w:val="20"/>
          <w:szCs w:val="20"/>
        </w:rPr>
        <w:t xml:space="preserve"> </w:t>
      </w:r>
      <w:r w:rsidRPr="0091279C">
        <w:rPr>
          <w:rFonts w:ascii="Times New Roman" w:hAnsi="Times New Roman" w:cs="Times New Roman"/>
          <w:sz w:val="20"/>
          <w:szCs w:val="20"/>
        </w:rPr>
        <w:t xml:space="preserve">Doğru </w:t>
      </w:r>
      <w:r w:rsidRPr="00661E64">
        <w:rPr>
          <w:rFonts w:ascii="Times New Roman" w:hAnsi="Times New Roman" w:cs="Times New Roman"/>
          <w:sz w:val="20"/>
          <w:szCs w:val="20"/>
        </w:rPr>
        <w:t>yapılması</w:t>
      </w:r>
    </w:p>
    <w:p w:rsidR="009F1211" w:rsidRPr="0091279C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25. Hangisi “salih amel” kapsamına </w:t>
      </w:r>
      <w:r w:rsidRPr="0091279C">
        <w:rPr>
          <w:rFonts w:ascii="Times New Roman" w:hAnsi="Times New Roman" w:cs="Times New Roman"/>
          <w:b/>
          <w:bCs/>
          <w:sz w:val="20"/>
          <w:szCs w:val="20"/>
          <w:u w:val="single"/>
        </w:rPr>
        <w:t>girmez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9F1211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91279C">
        <w:rPr>
          <w:rFonts w:ascii="Times New Roman" w:hAnsi="Times New Roman" w:cs="Times New Roman"/>
          <w:sz w:val="20"/>
          <w:szCs w:val="20"/>
        </w:rPr>
        <w:t xml:space="preserve"> Yapılan işlerde mümkü</w:t>
      </w:r>
      <w:r>
        <w:rPr>
          <w:rFonts w:ascii="Times New Roman" w:hAnsi="Times New Roman" w:cs="Times New Roman"/>
          <w:sz w:val="20"/>
          <w:szCs w:val="20"/>
        </w:rPr>
        <w:t>n olduğunca estetiğe önem vermek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91279C">
        <w:rPr>
          <w:rFonts w:ascii="Times New Roman" w:hAnsi="Times New Roman" w:cs="Times New Roman"/>
          <w:sz w:val="20"/>
          <w:szCs w:val="20"/>
        </w:rPr>
        <w:t xml:space="preserve"> Kendi çıkarını, toplumun çıkarından önde tutma</w:t>
      </w:r>
      <w:r>
        <w:rPr>
          <w:rFonts w:ascii="Times New Roman" w:hAnsi="Times New Roman" w:cs="Times New Roman"/>
          <w:sz w:val="20"/>
          <w:szCs w:val="20"/>
        </w:rPr>
        <w:t>k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İyiliği emredip kötülükten sakındırmak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91279C">
        <w:rPr>
          <w:rFonts w:ascii="Times New Roman" w:hAnsi="Times New Roman" w:cs="Times New Roman"/>
          <w:sz w:val="20"/>
          <w:szCs w:val="20"/>
        </w:rPr>
        <w:t xml:space="preserve"> Allah’ın rızasının insanlara fayda</w:t>
      </w:r>
      <w:r>
        <w:rPr>
          <w:rFonts w:ascii="Times New Roman" w:hAnsi="Times New Roman" w:cs="Times New Roman"/>
          <w:sz w:val="20"/>
          <w:szCs w:val="20"/>
        </w:rPr>
        <w:t>lı olan işlerde olduğunu bilmek</w:t>
      </w:r>
    </w:p>
    <w:p w:rsidR="009F1211" w:rsidRPr="0091279C" w:rsidRDefault="009F121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25+1.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1279C">
        <w:rPr>
          <w:rFonts w:ascii="Times New Roman" w:hAnsi="Times New Roman" w:cs="Times New Roman"/>
          <w:sz w:val="20"/>
          <w:szCs w:val="20"/>
        </w:rPr>
        <w:t>“Cebrail bana komşu hakkında o kadar tavsiyede bulundu ki, Allah</w:t>
      </w:r>
      <w:r>
        <w:rPr>
          <w:rFonts w:ascii="Times New Roman" w:hAnsi="Times New Roman" w:cs="Times New Roman"/>
          <w:sz w:val="20"/>
          <w:szCs w:val="20"/>
        </w:rPr>
        <w:t>ü</w:t>
      </w:r>
      <w:r w:rsidRPr="0091279C">
        <w:rPr>
          <w:rFonts w:ascii="Times New Roman" w:hAnsi="Times New Roman" w:cs="Times New Roman"/>
          <w:sz w:val="20"/>
          <w:szCs w:val="20"/>
        </w:rPr>
        <w:t xml:space="preserve"> Teâlâ komşuyu komşuya …………... kılacak sandım.”</w:t>
      </w:r>
    </w:p>
    <w:p w:rsidR="009F1211" w:rsidRPr="0091279C" w:rsidRDefault="009F1211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Boşluğa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gelmesi gereken ifade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 hangisidir?</w:t>
      </w:r>
    </w:p>
    <w:p w:rsidR="009F1211" w:rsidRPr="0091279C" w:rsidRDefault="009F121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Şefaatçi        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91279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Arkadaş        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1279C">
        <w:rPr>
          <w:rFonts w:ascii="Times New Roman" w:hAnsi="Times New Roman" w:cs="Times New Roman"/>
          <w:sz w:val="20"/>
          <w:szCs w:val="20"/>
        </w:rPr>
        <w:t>Akraba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1279C">
        <w:rPr>
          <w:rFonts w:ascii="Times New Roman" w:hAnsi="Times New Roman" w:cs="Times New Roman"/>
          <w:b/>
          <w:bCs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Mirasçı </w:t>
      </w: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  <w:hyperlink r:id="rId7" w:history="1">
        <w:r w:rsidRPr="00884514"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Pr="001002FD" w:rsidRDefault="009F1211" w:rsidP="001002F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1002FD">
        <w:rPr>
          <w:b/>
          <w:bCs/>
          <w:sz w:val="22"/>
          <w:szCs w:val="22"/>
        </w:rPr>
        <w:t>Not:</w:t>
      </w:r>
      <w:r>
        <w:rPr>
          <w:sz w:val="22"/>
          <w:szCs w:val="22"/>
        </w:rPr>
        <w:t xml:space="preserve"> Her soru 4 puandır.</w:t>
      </w:r>
    </w:p>
    <w:p w:rsidR="009F1211" w:rsidRDefault="009F1211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9F1211" w:rsidRDefault="009F1211" w:rsidP="001002F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Muvaffakiyetler temenni ederim.</w:t>
      </w:r>
    </w:p>
    <w:p w:rsidR="009F1211" w:rsidRDefault="009F1211" w:rsidP="001002F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</w:p>
    <w:p w:rsidR="009F1211" w:rsidRPr="001002FD" w:rsidRDefault="009F1211" w:rsidP="001002FD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Seyfure Şeyma YILDIZ</w:t>
      </w:r>
    </w:p>
    <w:sectPr w:rsidR="009F1211" w:rsidRPr="001002FD" w:rsidSect="007B3DA9">
      <w:headerReference w:type="default" r:id="rId8"/>
      <w:pgSz w:w="11906" w:h="16838"/>
      <w:pgMar w:top="284" w:right="284" w:bottom="284" w:left="284" w:header="283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211" w:rsidRDefault="009F1211" w:rsidP="007B3DA9">
      <w:pPr>
        <w:spacing w:after="0" w:line="240" w:lineRule="auto"/>
      </w:pPr>
      <w:r>
        <w:separator/>
      </w:r>
    </w:p>
  </w:endnote>
  <w:endnote w:type="continuationSeparator" w:id="0">
    <w:p w:rsidR="009F1211" w:rsidRDefault="009F1211" w:rsidP="007B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211" w:rsidRDefault="009F1211" w:rsidP="007B3DA9">
      <w:pPr>
        <w:spacing w:after="0" w:line="240" w:lineRule="auto"/>
      </w:pPr>
      <w:r>
        <w:separator/>
      </w:r>
    </w:p>
  </w:footnote>
  <w:footnote w:type="continuationSeparator" w:id="0">
    <w:p w:rsidR="009F1211" w:rsidRDefault="009F1211" w:rsidP="007B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11" w:rsidRDefault="009F1211" w:rsidP="007B3DA9">
    <w:pPr>
      <w:pStyle w:val="Header"/>
      <w:jc w:val="center"/>
    </w:pPr>
    <w:r w:rsidRPr="00144362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86" o:spid="_x0000_i1026" type="#_x0000_t75" style="width:126pt;height:27.75pt;visibility:visible">
          <v:imagedata r:id="rId1" o:title="" croptop="16765f" cropbottom="15901f" cropleft="17774f" cropright="515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53352"/>
    <w:multiLevelType w:val="hybridMultilevel"/>
    <w:tmpl w:val="0FCC6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DA9"/>
    <w:rsid w:val="00025E7E"/>
    <w:rsid w:val="00032EAA"/>
    <w:rsid w:val="00054873"/>
    <w:rsid w:val="000F5F45"/>
    <w:rsid w:val="001002FD"/>
    <w:rsid w:val="00130B76"/>
    <w:rsid w:val="00141DD5"/>
    <w:rsid w:val="00144362"/>
    <w:rsid w:val="00190F43"/>
    <w:rsid w:val="001A31B8"/>
    <w:rsid w:val="001B2826"/>
    <w:rsid w:val="001C393A"/>
    <w:rsid w:val="00204948"/>
    <w:rsid w:val="0020766C"/>
    <w:rsid w:val="002D5BE9"/>
    <w:rsid w:val="002F501D"/>
    <w:rsid w:val="00322403"/>
    <w:rsid w:val="00341882"/>
    <w:rsid w:val="00376309"/>
    <w:rsid w:val="003A64A1"/>
    <w:rsid w:val="003C4536"/>
    <w:rsid w:val="003D0120"/>
    <w:rsid w:val="00414BEF"/>
    <w:rsid w:val="00455E0A"/>
    <w:rsid w:val="004657BA"/>
    <w:rsid w:val="00477F21"/>
    <w:rsid w:val="00486F9C"/>
    <w:rsid w:val="00520C93"/>
    <w:rsid w:val="00524DAC"/>
    <w:rsid w:val="00546D77"/>
    <w:rsid w:val="005C0A94"/>
    <w:rsid w:val="00605103"/>
    <w:rsid w:val="00621193"/>
    <w:rsid w:val="00661E64"/>
    <w:rsid w:val="00663BEA"/>
    <w:rsid w:val="006A5F6E"/>
    <w:rsid w:val="006D2402"/>
    <w:rsid w:val="00741095"/>
    <w:rsid w:val="0074485A"/>
    <w:rsid w:val="007B3DA9"/>
    <w:rsid w:val="007F0D5D"/>
    <w:rsid w:val="00884514"/>
    <w:rsid w:val="008B41CE"/>
    <w:rsid w:val="008F46E3"/>
    <w:rsid w:val="0091279C"/>
    <w:rsid w:val="009F1211"/>
    <w:rsid w:val="00A1745A"/>
    <w:rsid w:val="00AF513E"/>
    <w:rsid w:val="00B01403"/>
    <w:rsid w:val="00B32B78"/>
    <w:rsid w:val="00BE7926"/>
    <w:rsid w:val="00C55CB8"/>
    <w:rsid w:val="00D30E11"/>
    <w:rsid w:val="00D30EF3"/>
    <w:rsid w:val="00D479E3"/>
    <w:rsid w:val="00D66FB6"/>
    <w:rsid w:val="00DC3D83"/>
    <w:rsid w:val="00DD2CA2"/>
    <w:rsid w:val="00DD7F05"/>
    <w:rsid w:val="00EF1DD8"/>
    <w:rsid w:val="00F44BB6"/>
    <w:rsid w:val="00F85420"/>
    <w:rsid w:val="00F912D6"/>
    <w:rsid w:val="00FA0F89"/>
    <w:rsid w:val="00FE683E"/>
    <w:rsid w:val="00FF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3DA9"/>
  </w:style>
  <w:style w:type="paragraph" w:styleId="Footer">
    <w:name w:val="footer"/>
    <w:basedOn w:val="Normal"/>
    <w:link w:val="FooterChar"/>
    <w:uiPriority w:val="99"/>
    <w:semiHidden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3DA9"/>
  </w:style>
  <w:style w:type="paragraph" w:styleId="BalloonText">
    <w:name w:val="Balloon Text"/>
    <w:basedOn w:val="Normal"/>
    <w:link w:val="BalloonTextChar"/>
    <w:uiPriority w:val="99"/>
    <w:semiHidden/>
    <w:rsid w:val="007B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3D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B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7B3DA9"/>
    <w:rPr>
      <w:b/>
      <w:bCs/>
    </w:rPr>
  </w:style>
  <w:style w:type="paragraph" w:customStyle="1" w:styleId="Default">
    <w:name w:val="Default"/>
    <w:uiPriority w:val="99"/>
    <w:rsid w:val="007B3DA9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11">
    <w:name w:val="Pa11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customStyle="1" w:styleId="Pa80">
    <w:name w:val="Pa80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customStyle="1" w:styleId="Pa39">
    <w:name w:val="Pa39"/>
    <w:basedOn w:val="Default"/>
    <w:next w:val="Default"/>
    <w:uiPriority w:val="99"/>
    <w:rsid w:val="007B3DA9"/>
    <w:pPr>
      <w:spacing w:line="221" w:lineRule="atLeast"/>
    </w:pPr>
    <w:rPr>
      <w:color w:val="auto"/>
    </w:rPr>
  </w:style>
  <w:style w:type="paragraph" w:styleId="NoSpacing">
    <w:name w:val="No Spacing"/>
    <w:uiPriority w:val="99"/>
    <w:qFormat/>
    <w:rsid w:val="007B3DA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204948"/>
    <w:pPr>
      <w:spacing w:after="0" w:line="240" w:lineRule="auto"/>
      <w:ind w:left="72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520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2</Pages>
  <Words>1295</Words>
  <Characters>7388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İsrafil YILDIZ</dc:creator>
  <cp:keywords>www.sorubak.com</cp:keywords>
  <dc:description/>
  <cp:lastModifiedBy>edanur</cp:lastModifiedBy>
  <cp:revision>15</cp:revision>
  <cp:lastPrinted>2015-04-08T18:47:00Z</cp:lastPrinted>
  <dcterms:created xsi:type="dcterms:W3CDTF">2015-04-01T17:22:00Z</dcterms:created>
  <dcterms:modified xsi:type="dcterms:W3CDTF">2015-04-09T20:52:00Z</dcterms:modified>
</cp:coreProperties>
</file>