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35"/>
        <w:gridCol w:w="5811"/>
        <w:gridCol w:w="1843"/>
      </w:tblGrid>
      <w:tr w:rsidR="0002695B" w:rsidRPr="00CC5F93">
        <w:trPr>
          <w:jc w:val="center"/>
        </w:trPr>
        <w:tc>
          <w:tcPr>
            <w:tcW w:w="2235" w:type="dxa"/>
          </w:tcPr>
          <w:p w:rsidR="0002695B" w:rsidRPr="00CC5F93" w:rsidRDefault="0002695B" w:rsidP="00412C13">
            <w:pPr>
              <w:spacing w:after="0" w:line="240" w:lineRule="auto"/>
              <w:rPr>
                <w:b/>
                <w:bCs/>
              </w:rPr>
            </w:pPr>
            <w:r w:rsidRPr="00CC5F93">
              <w:rPr>
                <w:b/>
                <w:bCs/>
              </w:rPr>
              <w:t>Adı:</w:t>
            </w:r>
          </w:p>
          <w:p w:rsidR="0002695B" w:rsidRPr="00CC5F93" w:rsidRDefault="0002695B" w:rsidP="00412C13">
            <w:pPr>
              <w:spacing w:after="0" w:line="240" w:lineRule="auto"/>
              <w:rPr>
                <w:b/>
                <w:bCs/>
              </w:rPr>
            </w:pPr>
            <w:r w:rsidRPr="00CC5F93">
              <w:rPr>
                <w:b/>
                <w:bCs/>
              </w:rPr>
              <w:t>Soyadı:</w:t>
            </w:r>
          </w:p>
          <w:p w:rsidR="0002695B" w:rsidRPr="00CC5F93" w:rsidRDefault="0002695B" w:rsidP="00412C13">
            <w:pPr>
              <w:spacing w:after="0" w:line="240" w:lineRule="auto"/>
              <w:rPr>
                <w:b/>
                <w:bCs/>
              </w:rPr>
            </w:pPr>
            <w:r w:rsidRPr="00CC5F93">
              <w:rPr>
                <w:b/>
                <w:bCs/>
              </w:rPr>
              <w:t>Sınıfı:</w:t>
            </w:r>
          </w:p>
          <w:p w:rsidR="0002695B" w:rsidRPr="00CC5F93" w:rsidRDefault="0002695B" w:rsidP="00412C13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CC5F93">
              <w:rPr>
                <w:b/>
                <w:bCs/>
              </w:rPr>
              <w:t>No:</w:t>
            </w:r>
          </w:p>
        </w:tc>
        <w:tc>
          <w:tcPr>
            <w:tcW w:w="5811" w:type="dxa"/>
          </w:tcPr>
          <w:p w:rsidR="0002695B" w:rsidRPr="00CC5F93" w:rsidRDefault="0002695B" w:rsidP="00412C13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2014-2015 </w:t>
            </w:r>
            <w:r w:rsidRPr="00CC5F93">
              <w:rPr>
                <w:b/>
                <w:bCs/>
                <w:sz w:val="28"/>
                <w:szCs w:val="28"/>
              </w:rPr>
              <w:t xml:space="preserve"> EĞİTİM-ÖĞRETİM YILI</w:t>
            </w:r>
          </w:p>
          <w:p w:rsidR="0002695B" w:rsidRPr="00CC5F93" w:rsidRDefault="0002695B" w:rsidP="00412C13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CC5F93">
              <w:rPr>
                <w:b/>
                <w:bCs/>
                <w:sz w:val="28"/>
                <w:szCs w:val="28"/>
              </w:rPr>
              <w:t>BEYTEPE ORTAOKULU 7/A-B</w:t>
            </w:r>
          </w:p>
          <w:p w:rsidR="0002695B" w:rsidRPr="00CC5F93" w:rsidRDefault="0002695B" w:rsidP="00412C13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CC5F93">
              <w:rPr>
                <w:b/>
                <w:bCs/>
                <w:sz w:val="28"/>
                <w:szCs w:val="28"/>
              </w:rPr>
              <w:t>DİN KÜL.VE AH.BİLGİSİ DERSİ 2.DÖNEM 1.YAZILI SORULARIDIR.</w:t>
            </w:r>
          </w:p>
        </w:tc>
        <w:tc>
          <w:tcPr>
            <w:tcW w:w="1843" w:type="dxa"/>
          </w:tcPr>
          <w:p w:rsidR="0002695B" w:rsidRPr="00CC5F93" w:rsidRDefault="0002695B" w:rsidP="00412C13">
            <w:pPr>
              <w:spacing w:after="0" w:line="240" w:lineRule="auto"/>
              <w:jc w:val="center"/>
              <w:rPr>
                <w:b/>
                <w:bCs/>
              </w:rPr>
            </w:pPr>
            <w:r w:rsidRPr="00CC5F93">
              <w:rPr>
                <w:b/>
                <w:bCs/>
              </w:rPr>
              <w:t>Aldığı Not:</w:t>
            </w:r>
          </w:p>
        </w:tc>
      </w:tr>
    </w:tbl>
    <w:p w:rsidR="0002695B" w:rsidRDefault="0002695B"/>
    <w:p w:rsidR="0002695B" w:rsidRPr="00F805E3" w:rsidRDefault="0002695B">
      <w:pPr>
        <w:rPr>
          <w:b/>
          <w:bCs/>
        </w:rPr>
      </w:pPr>
      <w:r w:rsidRPr="00F805E3">
        <w:rPr>
          <w:b/>
          <w:bCs/>
        </w:rPr>
        <w:t>1.Peygamberimizin hadisinde münafıklık alameti olarak belirtilen üç davranışı yazınız.(12 Puan)</w:t>
      </w:r>
    </w:p>
    <w:p w:rsidR="0002695B" w:rsidRPr="00F805E3" w:rsidRDefault="0002695B">
      <w:pPr>
        <w:rPr>
          <w:b/>
          <w:bCs/>
        </w:rPr>
      </w:pPr>
      <w:r w:rsidRPr="00F805E3">
        <w:rPr>
          <w:b/>
          <w:bCs/>
        </w:rPr>
        <w:t>2.Din ve Din anlayışı arasındaki üç farkı yazınız.(15 Puan)</w:t>
      </w:r>
    </w:p>
    <w:p w:rsidR="0002695B" w:rsidRPr="00F805E3" w:rsidRDefault="0002695B">
      <w:pPr>
        <w:rPr>
          <w:b/>
          <w:bCs/>
        </w:rPr>
      </w:pPr>
      <w:r w:rsidRPr="00F805E3">
        <w:rPr>
          <w:b/>
          <w:bCs/>
        </w:rPr>
        <w:t>3.Dört büyük meleğin adlarını ve görevlerini yazınız.(16 Puan)</w:t>
      </w:r>
    </w:p>
    <w:p w:rsidR="0002695B" w:rsidRPr="00F805E3" w:rsidRDefault="0002695B">
      <w:pPr>
        <w:rPr>
          <w:b/>
          <w:bCs/>
        </w:rPr>
      </w:pPr>
      <w:r w:rsidRPr="00F805E3">
        <w:rPr>
          <w:b/>
          <w:bCs/>
        </w:rPr>
        <w:t>4.Aşağıdaki boşlukları uygun kelimelerle doldurunuz.(15 Puan)</w:t>
      </w:r>
    </w:p>
    <w:p w:rsidR="0002695B" w:rsidRDefault="0002695B" w:rsidP="00363CF9">
      <w:pPr>
        <w:pStyle w:val="ListParagraph"/>
        <w:numPr>
          <w:ilvl w:val="0"/>
          <w:numId w:val="1"/>
        </w:numPr>
      </w:pPr>
      <w:r>
        <w:t>İnsanların iyilik ve kötülüklerini yazmakla görevli meleklere…………………………………………denir.</w:t>
      </w:r>
    </w:p>
    <w:p w:rsidR="0002695B" w:rsidRDefault="0002695B" w:rsidP="00363CF9">
      <w:pPr>
        <w:pStyle w:val="ListParagraph"/>
        <w:numPr>
          <w:ilvl w:val="0"/>
          <w:numId w:val="1"/>
        </w:numPr>
      </w:pPr>
      <w:r>
        <w:t>Bir isteğimizin gerçekleşmesi halinde tutmak için söz verdiğimiz oruca………………………………………denir.</w:t>
      </w:r>
    </w:p>
    <w:p w:rsidR="0002695B" w:rsidRDefault="0002695B" w:rsidP="00363CF9">
      <w:pPr>
        <w:pStyle w:val="ListParagraph"/>
        <w:numPr>
          <w:ilvl w:val="0"/>
          <w:numId w:val="1"/>
        </w:numPr>
      </w:pPr>
      <w:r>
        <w:t>Dinde ……………………………………….yoktur.</w:t>
      </w:r>
    </w:p>
    <w:p w:rsidR="0002695B" w:rsidRDefault="0002695B" w:rsidP="00363CF9">
      <w:pPr>
        <w:pStyle w:val="ListParagraph"/>
        <w:numPr>
          <w:ilvl w:val="0"/>
          <w:numId w:val="1"/>
        </w:numPr>
      </w:pPr>
      <w:r>
        <w:t>Ramazan ayında yatsıdan sonra kılınan sünnet namaza ……………………………………..denir.</w:t>
      </w:r>
    </w:p>
    <w:p w:rsidR="0002695B" w:rsidRDefault="0002695B" w:rsidP="00363CF9">
      <w:pPr>
        <w:pStyle w:val="ListParagraph"/>
        <w:numPr>
          <w:ilvl w:val="0"/>
          <w:numId w:val="1"/>
        </w:numPr>
      </w:pPr>
      <w:r>
        <w:t>Amellerin tartılacağı ilahi adalet terazisine ………………………………….denir.</w:t>
      </w:r>
    </w:p>
    <w:p w:rsidR="0002695B" w:rsidRDefault="0002695B" w:rsidP="00363CF9">
      <w:pPr>
        <w:pStyle w:val="ListParagraph"/>
      </w:pPr>
    </w:p>
    <w:p w:rsidR="0002695B" w:rsidRDefault="0002695B" w:rsidP="00F805E3">
      <w:pPr>
        <w:pStyle w:val="ListParagraph"/>
        <w:ind w:left="0"/>
      </w:pPr>
      <w:r>
        <w:rPr>
          <w:b/>
          <w:bCs/>
        </w:rPr>
        <w:t>5.</w:t>
      </w:r>
      <w:r w:rsidRPr="004662F7">
        <w:rPr>
          <w:b/>
          <w:bCs/>
        </w:rPr>
        <w:t xml:space="preserve">Aşağıdaki cümlelerin başına doğru ise </w:t>
      </w:r>
      <w:r w:rsidRPr="004662F7">
        <w:rPr>
          <w:b/>
          <w:bCs/>
          <w:u w:val="single"/>
        </w:rPr>
        <w:t>D,</w:t>
      </w:r>
      <w:r w:rsidRPr="004662F7">
        <w:rPr>
          <w:b/>
          <w:bCs/>
        </w:rPr>
        <w:t xml:space="preserve"> yanlış ise </w:t>
      </w:r>
      <w:r w:rsidRPr="004662F7">
        <w:rPr>
          <w:b/>
          <w:bCs/>
          <w:u w:val="single"/>
        </w:rPr>
        <w:t>Y</w:t>
      </w:r>
      <w:r>
        <w:rPr>
          <w:b/>
          <w:bCs/>
        </w:rPr>
        <w:t xml:space="preserve"> yazınız.(18</w:t>
      </w:r>
      <w:r w:rsidRPr="004662F7">
        <w:rPr>
          <w:b/>
          <w:bCs/>
        </w:rPr>
        <w:t xml:space="preserve"> Puan)</w:t>
      </w:r>
    </w:p>
    <w:p w:rsidR="0002695B" w:rsidRDefault="0002695B" w:rsidP="00F805E3">
      <w:pPr>
        <w:pStyle w:val="ListParagraph"/>
        <w:ind w:left="0"/>
      </w:pPr>
      <w:r>
        <w:t>(…)Mevlevilik, Tasavvufi yorumlardandır.</w:t>
      </w:r>
    </w:p>
    <w:p w:rsidR="0002695B" w:rsidRDefault="0002695B" w:rsidP="00F805E3">
      <w:pPr>
        <w:pStyle w:val="ListParagraph"/>
        <w:ind w:left="0"/>
      </w:pPr>
      <w:r>
        <w:t>(…)Allah tarafından peygamberler aracılığıyla insanlara gönderilen  ilahi kurallara din denir.</w:t>
      </w:r>
    </w:p>
    <w:p w:rsidR="0002695B" w:rsidRDefault="0002695B" w:rsidP="00F805E3">
      <w:pPr>
        <w:pStyle w:val="ListParagraph"/>
        <w:ind w:left="0"/>
      </w:pPr>
      <w:r>
        <w:t>(…)Kabirde insanları sorguya çekmekle görevli meleklere Münker-Nekir melekleri denir.</w:t>
      </w:r>
    </w:p>
    <w:p w:rsidR="0002695B" w:rsidRDefault="0002695B" w:rsidP="00F805E3">
      <w:pPr>
        <w:pStyle w:val="ListParagraph"/>
        <w:ind w:left="0"/>
      </w:pPr>
      <w:r>
        <w:t>(…)Hızır Kur’an’da adı geçen bir peygamber adıdır.</w:t>
      </w:r>
    </w:p>
    <w:p w:rsidR="0002695B" w:rsidRDefault="0002695B" w:rsidP="00F805E3">
      <w:pPr>
        <w:pStyle w:val="ListParagraph"/>
        <w:ind w:left="0"/>
      </w:pPr>
      <w:r>
        <w:t>(…)Dinin amacı insanları sadece bu dünyada mutlu etmektir.</w:t>
      </w:r>
    </w:p>
    <w:p w:rsidR="0002695B" w:rsidRDefault="0002695B" w:rsidP="00F805E3">
      <w:pPr>
        <w:pStyle w:val="ListParagraph"/>
        <w:ind w:left="0"/>
      </w:pPr>
      <w:r>
        <w:t>(…)Peygamberimizin sözlerine atasözü denir.</w:t>
      </w:r>
    </w:p>
    <w:p w:rsidR="0002695B" w:rsidRDefault="0002695B" w:rsidP="00F805E3">
      <w:pPr>
        <w:pStyle w:val="ListParagraph"/>
        <w:ind w:left="0"/>
      </w:pPr>
    </w:p>
    <w:p w:rsidR="0002695B" w:rsidRDefault="0002695B" w:rsidP="00F805E3">
      <w:pPr>
        <w:pStyle w:val="ListParagraph"/>
        <w:ind w:left="0"/>
        <w:rPr>
          <w:b/>
          <w:bCs/>
        </w:rPr>
      </w:pPr>
      <w:r w:rsidRPr="00F805E3">
        <w:rPr>
          <w:b/>
          <w:bCs/>
        </w:rPr>
        <w:t>6.Aşağıdaki çoktan seçmeli testleri cevaplayınız.</w:t>
      </w:r>
      <w:r>
        <w:rPr>
          <w:b/>
          <w:bCs/>
        </w:rPr>
        <w:t>(24 Puan)</w:t>
      </w:r>
    </w:p>
    <w:p w:rsidR="0002695B" w:rsidRPr="00F805E3" w:rsidRDefault="0002695B" w:rsidP="00F805E3">
      <w:pPr>
        <w:pStyle w:val="ListParagraph"/>
        <w:ind w:left="0"/>
        <w:rPr>
          <w:b/>
          <w:bCs/>
        </w:rPr>
      </w:pPr>
      <w:hyperlink r:id="rId5" w:history="1">
        <w:r>
          <w:rPr>
            <w:rStyle w:val="Hyperlink"/>
            <w:rFonts w:ascii="Times New Roman" w:hAnsi="Times New Roman" w:cs="Times New Roman"/>
          </w:rPr>
          <w:t>www.sorubak.com</w:t>
        </w:r>
      </w:hyperlink>
    </w:p>
    <w:sectPr w:rsidR="0002695B" w:rsidRPr="00F805E3" w:rsidSect="00F571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6077E9"/>
    <w:multiLevelType w:val="hybridMultilevel"/>
    <w:tmpl w:val="DA7A3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3CF9"/>
    <w:rsid w:val="0002695B"/>
    <w:rsid w:val="00087776"/>
    <w:rsid w:val="00363CF9"/>
    <w:rsid w:val="00412C13"/>
    <w:rsid w:val="004662F7"/>
    <w:rsid w:val="007C0A54"/>
    <w:rsid w:val="00CC5F93"/>
    <w:rsid w:val="00D15C2A"/>
    <w:rsid w:val="00F571EF"/>
    <w:rsid w:val="00F805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71EF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63CF9"/>
    <w:pPr>
      <w:ind w:left="720"/>
    </w:pPr>
  </w:style>
  <w:style w:type="character" w:styleId="Hyperlink">
    <w:name w:val="Hyperlink"/>
    <w:basedOn w:val="DefaultParagraphFont"/>
    <w:uiPriority w:val="99"/>
    <w:rsid w:val="007C0A5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</TotalTime>
  <Pages>1</Pages>
  <Words>201</Words>
  <Characters>1147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http://www.sorubak.com; ibrahim</dc:creator>
  <cp:keywords>http:/www.sorubak.com</cp:keywords>
  <dc:description/>
  <cp:lastModifiedBy>edanur</cp:lastModifiedBy>
  <cp:revision>4</cp:revision>
  <dcterms:created xsi:type="dcterms:W3CDTF">2014-03-31T18:35:00Z</dcterms:created>
  <dcterms:modified xsi:type="dcterms:W3CDTF">2015-04-01T19:44:00Z</dcterms:modified>
</cp:coreProperties>
</file>