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537"/>
        <w:tblOverlap w:val="never"/>
        <w:tblW w:w="112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425"/>
        <w:gridCol w:w="426"/>
        <w:gridCol w:w="425"/>
        <w:gridCol w:w="284"/>
        <w:gridCol w:w="14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314"/>
        <w:gridCol w:w="112"/>
        <w:gridCol w:w="425"/>
        <w:gridCol w:w="24"/>
        <w:gridCol w:w="401"/>
        <w:gridCol w:w="425"/>
        <w:gridCol w:w="450"/>
      </w:tblGrid>
      <w:tr w:rsidR="008F5692" w:rsidRPr="007B3C33">
        <w:trPr>
          <w:trHeight w:val="601"/>
        </w:trPr>
        <w:tc>
          <w:tcPr>
            <w:tcW w:w="21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F5692" w:rsidRPr="00DB01CA" w:rsidRDefault="008F5692" w:rsidP="00DB7967">
            <w:pPr>
              <w:outlineLvl w:val="0"/>
              <w:rPr>
                <w:rFonts w:ascii="Calibri" w:hAnsi="Calibri" w:cs="Calibri"/>
                <w:b/>
                <w:bCs/>
                <w:kern w:val="28"/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style="position:absolute;margin-left:18.2pt;margin-top:19.5pt;width:69.05pt;height:35.65pt;z-index:251658240;visibility:visible">
                  <v:imagedata r:id="rId5" o:title=""/>
                  <w10:wrap type="square"/>
                </v:shape>
              </w:pict>
            </w:r>
          </w:p>
        </w:tc>
        <w:tc>
          <w:tcPr>
            <w:tcW w:w="725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F5692" w:rsidRPr="00745819" w:rsidRDefault="008F5692" w:rsidP="00DB7967">
            <w:pPr>
              <w:jc w:val="center"/>
              <w:rPr>
                <w:sz w:val="20"/>
                <w:szCs w:val="20"/>
              </w:rPr>
            </w:pPr>
            <w:r w:rsidRPr="00745819">
              <w:rPr>
                <w:sz w:val="20"/>
                <w:szCs w:val="20"/>
              </w:rPr>
              <w:t>PEYAMİ SAFA ORTAOKULU</w:t>
            </w:r>
          </w:p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45819">
              <w:rPr>
                <w:sz w:val="20"/>
                <w:szCs w:val="20"/>
              </w:rPr>
              <w:t>SINAV SORU/CEVAP ANAHTARI FORMU</w:t>
            </w:r>
          </w:p>
        </w:tc>
        <w:tc>
          <w:tcPr>
            <w:tcW w:w="1837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vAlign w:val="center"/>
          </w:tcPr>
          <w:p w:rsidR="008F5692" w:rsidRPr="00D76D9B" w:rsidRDefault="008F5692" w:rsidP="00DB796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8F5692" w:rsidRPr="007B3C33">
        <w:trPr>
          <w:trHeight w:val="233"/>
        </w:trPr>
        <w:tc>
          <w:tcPr>
            <w:tcW w:w="2197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F5692" w:rsidRPr="00DB01CA" w:rsidRDefault="008F5692" w:rsidP="00DB796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EĞİTİM – ÖĞRETİM YILI:</w:t>
            </w:r>
          </w:p>
        </w:tc>
        <w:tc>
          <w:tcPr>
            <w:tcW w:w="54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F5692" w:rsidRPr="00DB01CA" w:rsidRDefault="008F5692" w:rsidP="00DB7967">
            <w:pPr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b/>
                <w:bCs/>
                <w:sz w:val="16"/>
                <w:szCs w:val="16"/>
              </w:rPr>
              <w:t>2014 / 2015</w:t>
            </w:r>
          </w:p>
        </w:tc>
        <w:tc>
          <w:tcPr>
            <w:tcW w:w="1837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noProof/>
                <w:sz w:val="16"/>
                <w:szCs w:val="16"/>
              </w:rPr>
            </w:pPr>
          </w:p>
        </w:tc>
      </w:tr>
      <w:tr w:rsidR="008F5692" w:rsidRPr="007B3C33">
        <w:trPr>
          <w:trHeight w:val="195"/>
        </w:trPr>
        <w:tc>
          <w:tcPr>
            <w:tcW w:w="219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SINAVI YAPILAN DERSİN ADI: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SINAV DUYURU TARİHİ: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SINAV TARİHİ:</w:t>
            </w:r>
          </w:p>
        </w:tc>
        <w:tc>
          <w:tcPr>
            <w:tcW w:w="2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SINAV SONUCUNUN DUYURULMA TARİHİ:</w:t>
            </w:r>
          </w:p>
        </w:tc>
      </w:tr>
      <w:tr w:rsidR="008F5692" w:rsidRPr="007B3C33">
        <w:trPr>
          <w:trHeight w:val="270"/>
        </w:trPr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</w:t>
            </w:r>
            <w:r w:rsidRPr="00DB01CA">
              <w:rPr>
                <w:rFonts w:ascii="Calibri" w:hAnsi="Calibri" w:cs="Calibri"/>
                <w:sz w:val="16"/>
                <w:szCs w:val="16"/>
              </w:rPr>
              <w:t>Sınıf/Şube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92" w:rsidRPr="00DB01CA" w:rsidRDefault="008F5692" w:rsidP="007741FD">
            <w:pPr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7/</w:t>
            </w:r>
            <w:r w:rsidRPr="00DB01CA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92" w:rsidRPr="00DB01CA" w:rsidRDefault="008F5692" w:rsidP="00DB7967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KUR’AN-I KERİM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06.03.2015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07</w:t>
            </w:r>
            <w:r w:rsidRPr="00DB01CA">
              <w:rPr>
                <w:rFonts w:ascii="Calibri" w:hAnsi="Calibri" w:cs="Calibri"/>
                <w:sz w:val="16"/>
                <w:szCs w:val="16"/>
              </w:rPr>
              <w:t>.04.2015</w:t>
            </w:r>
          </w:p>
        </w:tc>
        <w:tc>
          <w:tcPr>
            <w:tcW w:w="2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16.04.2015</w:t>
            </w:r>
          </w:p>
        </w:tc>
      </w:tr>
      <w:tr w:rsidR="008F5692" w:rsidRPr="007B3C33">
        <w:trPr>
          <w:trHeight w:val="146"/>
        </w:trPr>
        <w:tc>
          <w:tcPr>
            <w:tcW w:w="1488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5692" w:rsidRPr="00DB01CA" w:rsidRDefault="008F5692" w:rsidP="00DB7967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</w:t>
            </w:r>
            <w:r w:rsidRPr="00DB01CA">
              <w:rPr>
                <w:rFonts w:ascii="Calibri" w:hAnsi="Calibri" w:cs="Calibri"/>
                <w:sz w:val="16"/>
                <w:szCs w:val="16"/>
              </w:rPr>
              <w:t>2.Dönem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5692" w:rsidRPr="00DB01CA" w:rsidRDefault="008F5692" w:rsidP="00DB7967">
            <w:pPr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 xml:space="preserve">  1.Yazılı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ADI SOYADI: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NO</w:t>
            </w:r>
            <w:r>
              <w:rPr>
                <w:rFonts w:ascii="Calibri" w:hAnsi="Calibri" w:cs="Calibri"/>
                <w:sz w:val="16"/>
                <w:szCs w:val="16"/>
              </w:rPr>
              <w:t>’SU</w:t>
            </w:r>
            <w:r w:rsidRPr="00DB01CA">
              <w:rPr>
                <w:rFonts w:ascii="Calibri" w:hAnsi="Calibri" w:cs="Calibri"/>
                <w:sz w:val="16"/>
                <w:szCs w:val="16"/>
              </w:rPr>
              <w:t>: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DERS ÖĞRETMENLERİ:</w:t>
            </w:r>
          </w:p>
        </w:tc>
        <w:tc>
          <w:tcPr>
            <w:tcW w:w="25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ALDIĞI NOT RAKAMLA VE YAZIYLA:</w:t>
            </w:r>
          </w:p>
        </w:tc>
      </w:tr>
      <w:tr w:rsidR="008F5692" w:rsidRPr="007B3C33">
        <w:trPr>
          <w:trHeight w:val="60"/>
        </w:trPr>
        <w:tc>
          <w:tcPr>
            <w:tcW w:w="14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5692" w:rsidRPr="00DB01CA" w:rsidRDefault="008F5692" w:rsidP="00DB796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402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Önder ALTUN, İlhan KAYA, Dilruba YAZICI, Elif AKKAN, Ceyhun GÖL </w:t>
            </w:r>
            <w:r>
              <w:rPr>
                <w:rFonts w:ascii="Calibri" w:hAnsi="Calibri" w:cs="Calibri"/>
                <w:sz w:val="16"/>
                <w:szCs w:val="16"/>
              </w:rPr>
              <w:t>,Ahmet GÜNAYDIN</w:t>
            </w: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both"/>
              <w:rPr>
                <w:rFonts w:ascii="Calibri" w:hAnsi="Calibri" w:cs="Calibri"/>
                <w:i/>
                <w:iCs/>
                <w:sz w:val="16"/>
                <w:szCs w:val="16"/>
              </w:rPr>
            </w:pPr>
          </w:p>
        </w:tc>
      </w:tr>
      <w:tr w:rsidR="008F5692" w:rsidRPr="007B3C33">
        <w:trPr>
          <w:trHeight w:val="60"/>
        </w:trPr>
        <w:tc>
          <w:tcPr>
            <w:tcW w:w="14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92" w:rsidRPr="00DB01CA" w:rsidRDefault="008F5692" w:rsidP="00DB796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402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5692" w:rsidRPr="00DB01CA" w:rsidRDefault="008F5692" w:rsidP="00DB7967">
            <w:pPr>
              <w:jc w:val="both"/>
              <w:rPr>
                <w:rFonts w:ascii="Calibri" w:hAnsi="Calibri" w:cs="Calibri"/>
                <w:i/>
                <w:iCs/>
                <w:sz w:val="16"/>
                <w:szCs w:val="16"/>
              </w:rPr>
            </w:pPr>
          </w:p>
        </w:tc>
      </w:tr>
      <w:tr w:rsidR="008F5692" w:rsidRPr="007B3C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2"/>
        </w:trPr>
        <w:tc>
          <w:tcPr>
            <w:tcW w:w="637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SORU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01</w:t>
            </w:r>
          </w:p>
        </w:tc>
        <w:tc>
          <w:tcPr>
            <w:tcW w:w="426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02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04</w:t>
            </w:r>
          </w:p>
        </w:tc>
        <w:tc>
          <w:tcPr>
            <w:tcW w:w="426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05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06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07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08</w:t>
            </w:r>
          </w:p>
        </w:tc>
        <w:tc>
          <w:tcPr>
            <w:tcW w:w="426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09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426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13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426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17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19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426" w:type="dxa"/>
            <w:gridSpan w:val="2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21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22</w:t>
            </w:r>
          </w:p>
        </w:tc>
        <w:tc>
          <w:tcPr>
            <w:tcW w:w="425" w:type="dxa"/>
            <w:gridSpan w:val="2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23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24</w:t>
            </w:r>
          </w:p>
        </w:tc>
        <w:tc>
          <w:tcPr>
            <w:tcW w:w="450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25</w:t>
            </w:r>
          </w:p>
        </w:tc>
      </w:tr>
      <w:tr w:rsidR="008F5692" w:rsidRPr="007B3C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PUANI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426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425" w:type="dxa"/>
            <w:gridSpan w:val="2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426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426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426" w:type="dxa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1CA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426" w:type="dxa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8F5692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  <w:p w:rsidR="008F5692" w:rsidRPr="00DB01CA" w:rsidRDefault="008F5692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8F5692" w:rsidRDefault="008F5692" w:rsidP="00EA6881">
      <w:pPr>
        <w:rPr>
          <w:rFonts w:ascii="Century Gothic" w:hAnsi="Century Gothic" w:cs="Century Gothic"/>
          <w:sz w:val="16"/>
          <w:szCs w:val="16"/>
        </w:rPr>
      </w:pPr>
    </w:p>
    <w:p w:rsidR="008F5692" w:rsidRPr="00EF2029" w:rsidRDefault="008F5692" w:rsidP="00EA6881">
      <w:pPr>
        <w:rPr>
          <w:b/>
          <w:bCs/>
          <w:sz w:val="22"/>
          <w:szCs w:val="22"/>
        </w:rPr>
      </w:pPr>
      <w:r w:rsidRPr="00EF2029">
        <w:rPr>
          <w:b/>
          <w:bCs/>
          <w:sz w:val="22"/>
          <w:szCs w:val="22"/>
        </w:rPr>
        <w:t>A – Aşağıdaki sorularda doğru olan şıkkı işaretleyiniz.</w:t>
      </w:r>
    </w:p>
    <w:p w:rsidR="008F5692" w:rsidRPr="00EF2029" w:rsidRDefault="008F5692" w:rsidP="00EA6881">
      <w:pPr>
        <w:rPr>
          <w:b/>
          <w:bCs/>
          <w:sz w:val="22"/>
          <w:szCs w:val="22"/>
        </w:rPr>
      </w:pPr>
      <w:r w:rsidRPr="00EF2029">
        <w:rPr>
          <w:b/>
          <w:bCs/>
          <w:sz w:val="22"/>
          <w:szCs w:val="22"/>
        </w:rPr>
        <w:t xml:space="preserve">( 5 </w:t>
      </w:r>
      <w:r w:rsidRPr="00EF2029">
        <w:rPr>
          <w:b/>
          <w:bCs/>
          <w:sz w:val="22"/>
          <w:szCs w:val="22"/>
          <w:vertAlign w:val="subscript"/>
        </w:rPr>
        <w:t>*</w:t>
      </w:r>
      <w:r w:rsidRPr="00EF2029">
        <w:rPr>
          <w:b/>
          <w:bCs/>
          <w:sz w:val="22"/>
          <w:szCs w:val="22"/>
        </w:rPr>
        <w:t xml:space="preserve"> 10 = 50 P ) </w:t>
      </w:r>
    </w:p>
    <w:p w:rsidR="008F5692" w:rsidRDefault="008F5692" w:rsidP="00EA6881">
      <w:pPr>
        <w:rPr>
          <w:b/>
          <w:bCs/>
          <w:sz w:val="18"/>
          <w:szCs w:val="18"/>
        </w:rPr>
      </w:pPr>
    </w:p>
    <w:p w:rsidR="008F5692" w:rsidRPr="007741FD" w:rsidRDefault="008F5692" w:rsidP="007741FD">
      <w:pPr>
        <w:pStyle w:val="NoSpacing"/>
        <w:rPr>
          <w:b/>
          <w:bCs/>
          <w:sz w:val="20"/>
          <w:szCs w:val="20"/>
        </w:rPr>
      </w:pPr>
      <w:r w:rsidRPr="007741FD">
        <w:rPr>
          <w:b/>
          <w:bCs/>
          <w:sz w:val="20"/>
          <w:szCs w:val="20"/>
        </w:rPr>
        <w:t>1- Kur’an-ı Kerim’i anlayarak okumak insana ne kazandırır?</w:t>
      </w:r>
    </w:p>
    <w:p w:rsidR="008F5692" w:rsidRPr="007741FD" w:rsidRDefault="008F5692" w:rsidP="007741FD">
      <w:pPr>
        <w:pStyle w:val="NoSpacing"/>
        <w:rPr>
          <w:sz w:val="20"/>
          <w:szCs w:val="20"/>
        </w:rPr>
      </w:pPr>
      <w:r w:rsidRPr="007741FD">
        <w:rPr>
          <w:sz w:val="20"/>
          <w:szCs w:val="20"/>
        </w:rPr>
        <w:t>a) Allah’ın emir ve yasaklarını daha iyi anlar.</w:t>
      </w:r>
    </w:p>
    <w:p w:rsidR="008F5692" w:rsidRPr="007741FD" w:rsidRDefault="008F5692" w:rsidP="007741FD">
      <w:pPr>
        <w:pStyle w:val="NoSpacing"/>
        <w:rPr>
          <w:sz w:val="20"/>
          <w:szCs w:val="20"/>
        </w:rPr>
      </w:pPr>
      <w:r w:rsidRPr="007741FD">
        <w:rPr>
          <w:sz w:val="20"/>
          <w:szCs w:val="20"/>
        </w:rPr>
        <w:t>b) Cennete götüren davranışları öğrenir.</w:t>
      </w:r>
    </w:p>
    <w:p w:rsidR="008F5692" w:rsidRPr="007741FD" w:rsidRDefault="008F5692" w:rsidP="007741FD">
      <w:pPr>
        <w:pStyle w:val="NoSpacing"/>
        <w:rPr>
          <w:sz w:val="20"/>
          <w:szCs w:val="20"/>
        </w:rPr>
      </w:pPr>
      <w:r w:rsidRPr="007741FD">
        <w:rPr>
          <w:sz w:val="20"/>
          <w:szCs w:val="20"/>
        </w:rPr>
        <w:t>c) Kıssaları anlayarak geçmişten ders çıkarır.</w:t>
      </w:r>
    </w:p>
    <w:p w:rsidR="008F5692" w:rsidRPr="007741FD" w:rsidRDefault="008F5692" w:rsidP="007741FD">
      <w:pPr>
        <w:pStyle w:val="NoSpacing"/>
        <w:rPr>
          <w:sz w:val="20"/>
          <w:szCs w:val="20"/>
        </w:rPr>
      </w:pPr>
      <w:r w:rsidRPr="007741FD">
        <w:rPr>
          <w:sz w:val="20"/>
          <w:szCs w:val="20"/>
        </w:rPr>
        <w:t>d) Hepsi</w:t>
      </w:r>
    </w:p>
    <w:p w:rsidR="008F5692" w:rsidRPr="007741FD" w:rsidRDefault="008F5692" w:rsidP="007741FD">
      <w:pPr>
        <w:pStyle w:val="NoSpacing"/>
        <w:rPr>
          <w:sz w:val="20"/>
          <w:szCs w:val="20"/>
        </w:rPr>
      </w:pPr>
      <w:r w:rsidRPr="007741FD">
        <w:rPr>
          <w:sz w:val="20"/>
          <w:szCs w:val="20"/>
        </w:rPr>
        <w:t xml:space="preserve"> </w:t>
      </w:r>
    </w:p>
    <w:p w:rsidR="008F5692" w:rsidRPr="007741FD" w:rsidRDefault="008F5692" w:rsidP="007741FD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7741FD">
        <w:rPr>
          <w:b/>
          <w:bCs/>
          <w:sz w:val="20"/>
          <w:szCs w:val="20"/>
        </w:rPr>
        <w:t xml:space="preserve">2- Aşağıdakilerden hangisi Kur’an-ı Kerim’in özelliklerinden biri </w:t>
      </w:r>
      <w:r w:rsidRPr="007741FD">
        <w:rPr>
          <w:b/>
          <w:bCs/>
          <w:sz w:val="20"/>
          <w:szCs w:val="20"/>
          <w:u w:val="single"/>
        </w:rPr>
        <w:t xml:space="preserve">değildir? </w:t>
      </w:r>
    </w:p>
    <w:p w:rsidR="008F5692" w:rsidRPr="007741FD" w:rsidRDefault="008F5692" w:rsidP="007741FD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a</w:t>
      </w:r>
      <w:r w:rsidRPr="007741FD">
        <w:rPr>
          <w:sz w:val="20"/>
          <w:szCs w:val="20"/>
        </w:rPr>
        <w:t xml:space="preserve">)Kur’an son ilahi kitaptır.      </w:t>
      </w:r>
      <w:r>
        <w:rPr>
          <w:sz w:val="20"/>
          <w:szCs w:val="20"/>
        </w:rPr>
        <w:t>b</w:t>
      </w:r>
      <w:r w:rsidRPr="007741FD">
        <w:rPr>
          <w:sz w:val="20"/>
          <w:szCs w:val="20"/>
        </w:rPr>
        <w:t>)Kur’an’ın okunması ibadettir.</w:t>
      </w:r>
    </w:p>
    <w:p w:rsidR="008F5692" w:rsidRDefault="008F5692" w:rsidP="007741FD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c</w:t>
      </w:r>
      <w:r w:rsidRPr="007741FD">
        <w:rPr>
          <w:sz w:val="20"/>
          <w:szCs w:val="20"/>
        </w:rPr>
        <w:t xml:space="preserve">)Kur’an sadece Araplara gönderilmiştir.   </w:t>
      </w:r>
    </w:p>
    <w:p w:rsidR="008F5692" w:rsidRPr="007741FD" w:rsidRDefault="008F5692" w:rsidP="007741FD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d</w:t>
      </w:r>
      <w:r w:rsidRPr="007741FD">
        <w:rPr>
          <w:sz w:val="20"/>
          <w:szCs w:val="20"/>
        </w:rPr>
        <w:t xml:space="preserve">)Kur’an Allah </w:t>
      </w:r>
      <w:r>
        <w:rPr>
          <w:sz w:val="20"/>
          <w:szCs w:val="20"/>
        </w:rPr>
        <w:t>sözüdü</w:t>
      </w:r>
      <w:r w:rsidRPr="007741FD">
        <w:rPr>
          <w:sz w:val="20"/>
          <w:szCs w:val="20"/>
        </w:rPr>
        <w:t>r.</w:t>
      </w:r>
    </w:p>
    <w:p w:rsidR="008F5692" w:rsidRPr="007741FD" w:rsidRDefault="008F5692" w:rsidP="007741FD">
      <w:pPr>
        <w:jc w:val="both"/>
        <w:rPr>
          <w:sz w:val="20"/>
          <w:szCs w:val="20"/>
        </w:rPr>
      </w:pPr>
    </w:p>
    <w:p w:rsidR="008F5692" w:rsidRPr="007741FD" w:rsidRDefault="008F5692" w:rsidP="007741FD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D60F37">
        <w:rPr>
          <w:b/>
          <w:bCs/>
          <w:sz w:val="20"/>
          <w:szCs w:val="20"/>
        </w:rPr>
        <w:t>-</w:t>
      </w:r>
      <w:r w:rsidRPr="007741FD">
        <w:rPr>
          <w:rFonts w:ascii="Comic Sans MS" w:hAnsi="Comic Sans MS" w:cs="Comic Sans MS"/>
          <w:b/>
          <w:bCs/>
        </w:rPr>
        <w:t xml:space="preserve"> </w:t>
      </w:r>
      <w:r w:rsidRPr="007741FD">
        <w:rPr>
          <w:b/>
          <w:bCs/>
          <w:sz w:val="20"/>
          <w:szCs w:val="20"/>
        </w:rPr>
        <w:t xml:space="preserve">Aşağıdakilerden hangisi </w:t>
      </w:r>
      <w:r w:rsidRPr="007741FD">
        <w:rPr>
          <w:b/>
          <w:bCs/>
          <w:sz w:val="20"/>
          <w:szCs w:val="20"/>
          <w:u w:val="single"/>
        </w:rPr>
        <w:t>yanlıştır</w:t>
      </w:r>
      <w:r w:rsidRPr="007741FD">
        <w:rPr>
          <w:b/>
          <w:bCs/>
          <w:sz w:val="20"/>
          <w:szCs w:val="20"/>
        </w:rPr>
        <w:t xml:space="preserve">?  </w:t>
      </w:r>
    </w:p>
    <w:p w:rsidR="008F5692" w:rsidRPr="007741FD" w:rsidRDefault="008F5692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>A)Mutlu</w:t>
      </w:r>
      <w:r w:rsidRPr="007741FD">
        <w:rPr>
          <w:color w:val="FFFFFF"/>
          <w:sz w:val="20"/>
          <w:szCs w:val="20"/>
        </w:rPr>
        <w:t xml:space="preserve"> </w:t>
      </w:r>
      <w:r w:rsidRPr="007741FD">
        <w:rPr>
          <w:sz w:val="20"/>
          <w:szCs w:val="20"/>
        </w:rPr>
        <w:t>ve huzurlu bir hayat sürmemiz için Kur’an-ı Kerim’i okuyup anlamaya önem      vermeliyiz.</w:t>
      </w:r>
    </w:p>
    <w:p w:rsidR="008F5692" w:rsidRPr="007741FD" w:rsidRDefault="008F5692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>B)Kur’an-ı Kerim  sadece peygamberlerin hayatlarından  bahseder.</w:t>
      </w:r>
    </w:p>
    <w:p w:rsidR="008F5692" w:rsidRPr="007741FD" w:rsidRDefault="008F5692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>C)Namaz kılarken okumak için Kur’an-ı Kerim’den bazı ayet ve süreleri öğrenmeliyiz.</w:t>
      </w:r>
    </w:p>
    <w:p w:rsidR="008F5692" w:rsidRPr="007741FD" w:rsidRDefault="008F5692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>D)Kur’an  okumak ,insanı psikolojik açıdan rahatlatır.</w:t>
      </w:r>
    </w:p>
    <w:p w:rsidR="008F5692" w:rsidRPr="00D60F37" w:rsidRDefault="008F5692" w:rsidP="007741FD">
      <w:pPr>
        <w:widowControl w:val="0"/>
        <w:adjustRightInd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8F5692" w:rsidRPr="00D60F37" w:rsidRDefault="008F5692" w:rsidP="00022E9D">
      <w:pPr>
        <w:jc w:val="both"/>
        <w:rPr>
          <w:sz w:val="20"/>
          <w:szCs w:val="20"/>
        </w:rPr>
      </w:pPr>
    </w:p>
    <w:p w:rsidR="008F5692" w:rsidRPr="00D472D9" w:rsidRDefault="008F5692" w:rsidP="00022E9D">
      <w:pPr>
        <w:tabs>
          <w:tab w:val="left" w:pos="240"/>
          <w:tab w:val="left" w:pos="360"/>
        </w:tabs>
        <w:ind w:left="120" w:right="34" w:hanging="120"/>
        <w:jc w:val="both"/>
        <w:rPr>
          <w:sz w:val="20"/>
          <w:szCs w:val="20"/>
        </w:rPr>
      </w:pPr>
      <w:r w:rsidRPr="00D472D9">
        <w:rPr>
          <w:b/>
          <w:bCs/>
          <w:sz w:val="20"/>
          <w:szCs w:val="20"/>
        </w:rPr>
        <w:tab/>
      </w:r>
    </w:p>
    <w:p w:rsidR="008F5692" w:rsidRPr="00CC5628" w:rsidRDefault="008F5692" w:rsidP="00CC5628">
      <w:pPr>
        <w:shd w:val="clear" w:color="auto" w:fill="FFFFFF"/>
        <w:jc w:val="both"/>
        <w:rPr>
          <w:i/>
          <w:iCs/>
          <w:color w:val="000000"/>
          <w:sz w:val="20"/>
          <w:szCs w:val="20"/>
        </w:rPr>
      </w:pPr>
      <w:r w:rsidRPr="00D472D9">
        <w:rPr>
          <w:b/>
          <w:bCs/>
          <w:sz w:val="20"/>
          <w:szCs w:val="20"/>
        </w:rPr>
        <w:t xml:space="preserve">4- </w:t>
      </w:r>
      <w:r w:rsidRPr="00FE54E1">
        <w:rPr>
          <w:color w:val="000000"/>
          <w:sz w:val="20"/>
          <w:szCs w:val="20"/>
        </w:rPr>
        <w:t>“(Ey Muhammed!) De ki: Ben de ancak sizin gibi bir insanım. Ancak bana Tanrınızın tek bir Tanrı olduğu vahyolunuyor…”</w:t>
      </w:r>
      <w:r w:rsidRPr="00CC5628">
        <w:rPr>
          <w:b/>
          <w:bCs/>
          <w:sz w:val="20"/>
          <w:szCs w:val="20"/>
        </w:rPr>
        <w:t xml:space="preserve"> Yukarıda verilen ayete göre peygamberimizin bizden insan olarak tek farkı nedir?</w:t>
      </w:r>
    </w:p>
    <w:p w:rsidR="008F5692" w:rsidRPr="00CC5628" w:rsidRDefault="008F5692" w:rsidP="00CC5628">
      <w:pPr>
        <w:shd w:val="clear" w:color="auto" w:fill="FFFFFF"/>
        <w:jc w:val="both"/>
        <w:rPr>
          <w:sz w:val="20"/>
          <w:szCs w:val="20"/>
        </w:rPr>
      </w:pPr>
      <w:r w:rsidRPr="00CC5628">
        <w:rPr>
          <w:sz w:val="20"/>
          <w:szCs w:val="20"/>
        </w:rPr>
        <w:t>a)</w:t>
      </w:r>
      <w:r w:rsidRPr="00CC5628">
        <w:rPr>
          <w:color w:val="000000"/>
          <w:sz w:val="20"/>
          <w:szCs w:val="20"/>
        </w:rPr>
        <w:t xml:space="preserve"> Allah’tan vahiy alması</w:t>
      </w:r>
      <w:r>
        <w:rPr>
          <w:color w:val="000000"/>
          <w:sz w:val="20"/>
          <w:szCs w:val="20"/>
        </w:rPr>
        <w:t xml:space="preserve">                       </w:t>
      </w:r>
      <w:r w:rsidRPr="00CC5628">
        <w:rPr>
          <w:sz w:val="20"/>
          <w:szCs w:val="20"/>
        </w:rPr>
        <w:t>b)</w:t>
      </w:r>
      <w:r w:rsidRPr="00CC5628">
        <w:rPr>
          <w:color w:val="000000"/>
          <w:sz w:val="20"/>
          <w:szCs w:val="20"/>
        </w:rPr>
        <w:t xml:space="preserve"> Çok ibadet etmesi</w:t>
      </w:r>
    </w:p>
    <w:p w:rsidR="008F5692" w:rsidRDefault="008F5692" w:rsidP="00CC5628">
      <w:pPr>
        <w:shd w:val="clear" w:color="auto" w:fill="FFFFFF"/>
        <w:jc w:val="both"/>
        <w:rPr>
          <w:color w:val="000000"/>
          <w:sz w:val="20"/>
          <w:szCs w:val="20"/>
        </w:rPr>
      </w:pPr>
      <w:r w:rsidRPr="00CC5628">
        <w:rPr>
          <w:sz w:val="20"/>
          <w:szCs w:val="20"/>
        </w:rPr>
        <w:t>c)</w:t>
      </w:r>
      <w:r w:rsidRPr="00CC5628">
        <w:rPr>
          <w:color w:val="000000"/>
          <w:sz w:val="20"/>
          <w:szCs w:val="20"/>
        </w:rPr>
        <w:t xml:space="preserve"> İnsanüstü güçlere sahip olması</w:t>
      </w:r>
      <w:r>
        <w:rPr>
          <w:color w:val="000000"/>
          <w:sz w:val="20"/>
          <w:szCs w:val="20"/>
        </w:rPr>
        <w:t xml:space="preserve">         </w:t>
      </w:r>
    </w:p>
    <w:p w:rsidR="008F5692" w:rsidRPr="00CC5628" w:rsidRDefault="008F5692" w:rsidP="00CC5628">
      <w:pPr>
        <w:shd w:val="clear" w:color="auto" w:fill="FFFFFF"/>
        <w:jc w:val="both"/>
        <w:rPr>
          <w:sz w:val="20"/>
          <w:szCs w:val="20"/>
        </w:rPr>
      </w:pPr>
      <w:r w:rsidRPr="00CC5628">
        <w:rPr>
          <w:sz w:val="20"/>
          <w:szCs w:val="20"/>
        </w:rPr>
        <w:t>d)</w:t>
      </w:r>
      <w:r w:rsidRPr="00CC5628">
        <w:rPr>
          <w:color w:val="000000"/>
          <w:sz w:val="20"/>
          <w:szCs w:val="20"/>
        </w:rPr>
        <w:t xml:space="preserve"> İnsanlara karşı merhametli olması</w:t>
      </w:r>
    </w:p>
    <w:p w:rsidR="008F5692" w:rsidRPr="009B1DAD" w:rsidRDefault="008F5692" w:rsidP="00457C1E">
      <w:pPr>
        <w:jc w:val="both"/>
        <w:rPr>
          <w:sz w:val="20"/>
          <w:szCs w:val="20"/>
        </w:rPr>
      </w:pPr>
    </w:p>
    <w:p w:rsidR="008F5692" w:rsidRPr="00CC5628" w:rsidRDefault="008F5692" w:rsidP="00CC5628">
      <w:pPr>
        <w:pStyle w:val="NoSpacing"/>
        <w:rPr>
          <w:b/>
          <w:bCs/>
          <w:color w:val="FF0000"/>
          <w:sz w:val="20"/>
          <w:szCs w:val="20"/>
        </w:rPr>
      </w:pPr>
      <w:r w:rsidRPr="00CC5628">
        <w:rPr>
          <w:b/>
          <w:bCs/>
          <w:sz w:val="20"/>
          <w:szCs w:val="20"/>
        </w:rPr>
        <w:t>5-</w:t>
      </w:r>
      <w:r w:rsidRPr="00CC5628">
        <w:rPr>
          <w:sz w:val="20"/>
          <w:szCs w:val="20"/>
        </w:rPr>
        <w:t>“Biz seni ancak bütün insanlara müjdeleyici ve uyarıcı olarak gönderdik</w:t>
      </w:r>
      <w:r>
        <w:rPr>
          <w:sz w:val="20"/>
          <w:szCs w:val="20"/>
        </w:rPr>
        <w:t>!</w:t>
      </w:r>
      <w:r w:rsidRPr="00CC5628">
        <w:rPr>
          <w:sz w:val="20"/>
          <w:szCs w:val="20"/>
        </w:rPr>
        <w:t>”</w:t>
      </w:r>
    </w:p>
    <w:p w:rsidR="008F5692" w:rsidRPr="00CC5628" w:rsidRDefault="008F5692" w:rsidP="00CC5628">
      <w:pPr>
        <w:pStyle w:val="NoSpacing"/>
        <w:rPr>
          <w:sz w:val="20"/>
          <w:szCs w:val="20"/>
          <w:u w:val="single"/>
        </w:rPr>
      </w:pPr>
      <w:r w:rsidRPr="00CC5628">
        <w:rPr>
          <w:b/>
          <w:bCs/>
          <w:sz w:val="20"/>
          <w:szCs w:val="20"/>
        </w:rPr>
        <w:t xml:space="preserve"> Yukarıda verilen ayete göre peygamberimizle ilgili aşağıdakilerden hangisi </w:t>
      </w:r>
      <w:r w:rsidRPr="00CC5628">
        <w:rPr>
          <w:sz w:val="20"/>
          <w:szCs w:val="20"/>
          <w:u w:val="single"/>
        </w:rPr>
        <w:t>söylenemez?</w:t>
      </w:r>
    </w:p>
    <w:p w:rsidR="008F5692" w:rsidRPr="00CC5628" w:rsidRDefault="008F5692" w:rsidP="00CC5628">
      <w:pPr>
        <w:pStyle w:val="NoSpacing"/>
        <w:rPr>
          <w:sz w:val="20"/>
          <w:szCs w:val="20"/>
        </w:rPr>
      </w:pPr>
      <w:r w:rsidRPr="00CC5628">
        <w:rPr>
          <w:sz w:val="20"/>
          <w:szCs w:val="20"/>
        </w:rPr>
        <w:t xml:space="preserve">a) İnsanları sadece Allah’a </w:t>
      </w:r>
      <w:r>
        <w:rPr>
          <w:sz w:val="20"/>
          <w:szCs w:val="20"/>
        </w:rPr>
        <w:t>inanmaları konusunda uyarmıştır.</w:t>
      </w:r>
      <w:r w:rsidRPr="00CC5628">
        <w:rPr>
          <w:sz w:val="20"/>
          <w:szCs w:val="20"/>
        </w:rPr>
        <w:t xml:space="preserve"> </w:t>
      </w:r>
    </w:p>
    <w:p w:rsidR="008F5692" w:rsidRPr="00CC5628" w:rsidRDefault="008F5692" w:rsidP="00CC5628">
      <w:pPr>
        <w:pStyle w:val="NoSpacing"/>
        <w:rPr>
          <w:sz w:val="20"/>
          <w:szCs w:val="20"/>
        </w:rPr>
      </w:pPr>
      <w:r w:rsidRPr="00CC5628">
        <w:rPr>
          <w:sz w:val="20"/>
          <w:szCs w:val="20"/>
        </w:rPr>
        <w:t>b) Allah’ın çizdiği sınırların korunması gerektiğini vurgulamıştır</w:t>
      </w:r>
      <w:r>
        <w:rPr>
          <w:sz w:val="20"/>
          <w:szCs w:val="20"/>
        </w:rPr>
        <w:t>.</w:t>
      </w:r>
    </w:p>
    <w:p w:rsidR="008F5692" w:rsidRDefault="008F5692" w:rsidP="00CC5628">
      <w:pPr>
        <w:pStyle w:val="NoSpacing"/>
        <w:rPr>
          <w:sz w:val="20"/>
          <w:szCs w:val="20"/>
        </w:rPr>
      </w:pPr>
      <w:r w:rsidRPr="00CC5628">
        <w:rPr>
          <w:sz w:val="20"/>
          <w:szCs w:val="20"/>
        </w:rPr>
        <w:t>c) Dosdoğru yol üzere yürüyenlerin kurtuluşa ereceklerini</w:t>
      </w:r>
    </w:p>
    <w:p w:rsidR="008F5692" w:rsidRPr="00CC5628" w:rsidRDefault="008F5692" w:rsidP="00CC5628">
      <w:pPr>
        <w:pStyle w:val="NoSpacing"/>
        <w:rPr>
          <w:sz w:val="20"/>
          <w:szCs w:val="20"/>
        </w:rPr>
      </w:pPr>
      <w:r w:rsidRPr="00CC5628">
        <w:rPr>
          <w:sz w:val="20"/>
          <w:szCs w:val="20"/>
        </w:rPr>
        <w:t>müjdelemiştir</w:t>
      </w:r>
      <w:r>
        <w:rPr>
          <w:sz w:val="20"/>
          <w:szCs w:val="20"/>
        </w:rPr>
        <w:t>.</w:t>
      </w:r>
    </w:p>
    <w:p w:rsidR="008F5692" w:rsidRPr="00CC5628" w:rsidRDefault="008F5692" w:rsidP="00CC5628">
      <w:pPr>
        <w:pStyle w:val="NoSpacing"/>
        <w:rPr>
          <w:color w:val="FF0000"/>
          <w:sz w:val="20"/>
          <w:szCs w:val="20"/>
        </w:rPr>
      </w:pPr>
      <w:r w:rsidRPr="00CC5628">
        <w:rPr>
          <w:sz w:val="20"/>
          <w:szCs w:val="20"/>
        </w:rPr>
        <w:t>d) Peygamberimizin uyarıları sadece kendi dönemindeki insanlar için geçerlidir</w:t>
      </w:r>
      <w:r>
        <w:rPr>
          <w:sz w:val="20"/>
          <w:szCs w:val="20"/>
        </w:rPr>
        <w:t>.</w:t>
      </w:r>
    </w:p>
    <w:p w:rsidR="008F5692" w:rsidRPr="00CC5628" w:rsidRDefault="008F5692" w:rsidP="00B83A23">
      <w:pPr>
        <w:jc w:val="both"/>
        <w:rPr>
          <w:sz w:val="20"/>
          <w:szCs w:val="20"/>
        </w:rPr>
      </w:pPr>
      <w:r w:rsidRPr="00CC5628">
        <w:rPr>
          <w:b/>
          <w:bCs/>
          <w:sz w:val="20"/>
          <w:szCs w:val="20"/>
        </w:rPr>
        <w:t xml:space="preserve"> </w:t>
      </w:r>
    </w:p>
    <w:p w:rsidR="008F5692" w:rsidRPr="00FE54E1" w:rsidRDefault="008F5692" w:rsidP="00FE54E1">
      <w:pPr>
        <w:pStyle w:val="NoSpacing"/>
        <w:rPr>
          <w:sz w:val="20"/>
          <w:szCs w:val="20"/>
        </w:rPr>
      </w:pPr>
      <w:r w:rsidRPr="00FE54E1">
        <w:rPr>
          <w:b/>
          <w:bCs/>
          <w:sz w:val="20"/>
          <w:szCs w:val="20"/>
        </w:rPr>
        <w:t>6-</w:t>
      </w:r>
      <w:r w:rsidRPr="00FE54E1">
        <w:rPr>
          <w:sz w:val="20"/>
          <w:szCs w:val="20"/>
        </w:rPr>
        <w:t xml:space="preserve"> “ Peygamberimizin Zeyd ile birlikte gittiği Taif şehrinde taşlanması </w:t>
      </w:r>
      <w:r>
        <w:rPr>
          <w:sz w:val="20"/>
          <w:szCs w:val="20"/>
        </w:rPr>
        <w:t xml:space="preserve">ve </w:t>
      </w:r>
      <w:r w:rsidRPr="00FE54E1">
        <w:rPr>
          <w:sz w:val="20"/>
          <w:szCs w:val="20"/>
        </w:rPr>
        <w:t>hakarete uğramasına rağmen onlara beddua etmemesi ‘ belki onları</w:t>
      </w:r>
      <w:r>
        <w:rPr>
          <w:sz w:val="20"/>
          <w:szCs w:val="20"/>
        </w:rPr>
        <w:t>n çocuklarından inananlar olur ‘’</w:t>
      </w:r>
      <w:r w:rsidRPr="00FE54E1">
        <w:rPr>
          <w:sz w:val="20"/>
          <w:szCs w:val="20"/>
        </w:rPr>
        <w:t xml:space="preserve"> </w:t>
      </w:r>
      <w:r w:rsidRPr="00FE54E1">
        <w:rPr>
          <w:b/>
          <w:bCs/>
          <w:sz w:val="20"/>
          <w:szCs w:val="20"/>
        </w:rPr>
        <w:t>diyerek Cebrail’in helak etme teklifini geri çevirmesi olayını nasıl değerlendirebiliriz?</w:t>
      </w:r>
    </w:p>
    <w:p w:rsidR="008F5692" w:rsidRPr="00FE54E1" w:rsidRDefault="008F5692" w:rsidP="00FE54E1">
      <w:pPr>
        <w:pStyle w:val="NoSpacing"/>
        <w:rPr>
          <w:sz w:val="20"/>
          <w:szCs w:val="20"/>
        </w:rPr>
      </w:pPr>
      <w:r w:rsidRPr="00FE54E1">
        <w:rPr>
          <w:sz w:val="20"/>
          <w:szCs w:val="20"/>
        </w:rPr>
        <w:t>a) Peygamberimizin insanları üzmek istememesi</w:t>
      </w:r>
      <w:r>
        <w:rPr>
          <w:sz w:val="20"/>
          <w:szCs w:val="20"/>
        </w:rPr>
        <w:t>.</w:t>
      </w:r>
      <w:r w:rsidRPr="00FE54E1">
        <w:rPr>
          <w:sz w:val="20"/>
          <w:szCs w:val="20"/>
        </w:rPr>
        <w:tab/>
      </w:r>
    </w:p>
    <w:p w:rsidR="008F5692" w:rsidRPr="00FE54E1" w:rsidRDefault="008F5692" w:rsidP="00DE7648">
      <w:pPr>
        <w:pStyle w:val="NoSpacing"/>
        <w:rPr>
          <w:sz w:val="20"/>
          <w:szCs w:val="20"/>
        </w:rPr>
      </w:pPr>
      <w:r w:rsidRPr="00FE54E1">
        <w:rPr>
          <w:sz w:val="20"/>
          <w:szCs w:val="20"/>
        </w:rPr>
        <w:t xml:space="preserve">b) </w:t>
      </w:r>
      <w:r>
        <w:rPr>
          <w:sz w:val="20"/>
          <w:szCs w:val="20"/>
        </w:rPr>
        <w:t>Son Peygamber o</w:t>
      </w:r>
      <w:r w:rsidRPr="00FE54E1">
        <w:rPr>
          <w:sz w:val="20"/>
          <w:szCs w:val="20"/>
        </w:rPr>
        <w:t>l</w:t>
      </w:r>
      <w:r>
        <w:rPr>
          <w:sz w:val="20"/>
          <w:szCs w:val="20"/>
        </w:rPr>
        <w:t>duğu için.</w:t>
      </w:r>
      <w:r w:rsidRPr="00FE54E1">
        <w:rPr>
          <w:sz w:val="20"/>
          <w:szCs w:val="20"/>
        </w:rPr>
        <w:tab/>
        <w:t xml:space="preserve">                       </w:t>
      </w:r>
    </w:p>
    <w:p w:rsidR="008F5692" w:rsidRDefault="008F5692" w:rsidP="00FE54E1">
      <w:pPr>
        <w:pStyle w:val="NoSpacing"/>
        <w:rPr>
          <w:sz w:val="20"/>
          <w:szCs w:val="20"/>
        </w:rPr>
      </w:pPr>
      <w:r w:rsidRPr="00FE54E1">
        <w:rPr>
          <w:sz w:val="20"/>
          <w:szCs w:val="20"/>
        </w:rPr>
        <w:t>c) Bağışlayıcı ve rahmet Peygamberi olması</w:t>
      </w:r>
      <w:r>
        <w:rPr>
          <w:sz w:val="20"/>
          <w:szCs w:val="20"/>
        </w:rPr>
        <w:t>.</w:t>
      </w:r>
      <w:r w:rsidRPr="00FE54E1">
        <w:rPr>
          <w:sz w:val="20"/>
          <w:szCs w:val="20"/>
        </w:rPr>
        <w:t xml:space="preserve"> </w:t>
      </w:r>
    </w:p>
    <w:p w:rsidR="008F5692" w:rsidRPr="00FE54E1" w:rsidRDefault="008F5692" w:rsidP="00FE54E1">
      <w:pPr>
        <w:pStyle w:val="NoSpacing"/>
        <w:rPr>
          <w:sz w:val="20"/>
          <w:szCs w:val="20"/>
        </w:rPr>
      </w:pPr>
      <w:r w:rsidRPr="00FE54E1">
        <w:rPr>
          <w:sz w:val="20"/>
          <w:szCs w:val="20"/>
        </w:rPr>
        <w:t>d) İnsanlık için bir uyarıcı olmasından dolayı</w:t>
      </w:r>
      <w:r>
        <w:rPr>
          <w:sz w:val="20"/>
          <w:szCs w:val="20"/>
        </w:rPr>
        <w:t>.</w:t>
      </w:r>
    </w:p>
    <w:p w:rsidR="008F5692" w:rsidRPr="00FE54E1" w:rsidRDefault="008F5692" w:rsidP="00B83A23">
      <w:pPr>
        <w:rPr>
          <w:sz w:val="20"/>
          <w:szCs w:val="20"/>
        </w:rPr>
      </w:pPr>
    </w:p>
    <w:p w:rsidR="008F5692" w:rsidRPr="00D53312" w:rsidRDefault="008F5692" w:rsidP="00B83A23">
      <w:pPr>
        <w:tabs>
          <w:tab w:val="center" w:pos="482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Pr="00C63468">
        <w:rPr>
          <w:b/>
          <w:bCs/>
          <w:sz w:val="20"/>
          <w:szCs w:val="20"/>
        </w:rPr>
        <w:t>-</w:t>
      </w:r>
      <w:r w:rsidRPr="00B83A23">
        <w:rPr>
          <w:b/>
          <w:bCs/>
          <w:sz w:val="20"/>
          <w:szCs w:val="20"/>
        </w:rPr>
        <w:t xml:space="preserve"> </w:t>
      </w:r>
      <w:r w:rsidRPr="00D53312">
        <w:rPr>
          <w:b/>
          <w:bCs/>
          <w:sz w:val="20"/>
          <w:szCs w:val="20"/>
        </w:rPr>
        <w:t>Aşağıdakilerden hangisi dinin farklı yorumlanmasına sebep olan faktörlerden</w:t>
      </w:r>
      <w:r>
        <w:rPr>
          <w:b/>
          <w:bCs/>
          <w:sz w:val="20"/>
          <w:szCs w:val="20"/>
        </w:rPr>
        <w:t xml:space="preserve"> birisi </w:t>
      </w:r>
      <w:r w:rsidRPr="00B83A23">
        <w:rPr>
          <w:sz w:val="20"/>
          <w:szCs w:val="20"/>
          <w:u w:val="single"/>
        </w:rPr>
        <w:t>değildir?</w:t>
      </w:r>
    </w:p>
    <w:p w:rsidR="008F5692" w:rsidRPr="00D53312" w:rsidRDefault="008F5692" w:rsidP="00B83A23">
      <w:pPr>
        <w:tabs>
          <w:tab w:val="center" w:pos="4536"/>
        </w:tabs>
        <w:rPr>
          <w:sz w:val="20"/>
          <w:szCs w:val="20"/>
        </w:rPr>
      </w:pPr>
      <w:r w:rsidRPr="00D53312">
        <w:rPr>
          <w:sz w:val="20"/>
          <w:szCs w:val="20"/>
        </w:rPr>
        <w:t>a) İnsanların farklı düşüncelere sahip olması</w:t>
      </w:r>
      <w:r>
        <w:rPr>
          <w:sz w:val="20"/>
          <w:szCs w:val="20"/>
        </w:rPr>
        <w:t>.</w:t>
      </w:r>
    </w:p>
    <w:p w:rsidR="008F5692" w:rsidRPr="00D53312" w:rsidRDefault="008F5692" w:rsidP="00B83A23">
      <w:pPr>
        <w:tabs>
          <w:tab w:val="center" w:pos="4536"/>
        </w:tabs>
        <w:rPr>
          <w:sz w:val="20"/>
          <w:szCs w:val="20"/>
        </w:rPr>
      </w:pPr>
      <w:r w:rsidRPr="00D53312">
        <w:rPr>
          <w:sz w:val="20"/>
          <w:szCs w:val="20"/>
        </w:rPr>
        <w:t>b) Aynı kültür ortamında bulunulması.</w:t>
      </w:r>
    </w:p>
    <w:p w:rsidR="008F5692" w:rsidRPr="00D53312" w:rsidRDefault="008F5692" w:rsidP="00B83A23">
      <w:pPr>
        <w:tabs>
          <w:tab w:val="center" w:pos="4536"/>
        </w:tabs>
        <w:rPr>
          <w:sz w:val="20"/>
          <w:szCs w:val="20"/>
        </w:rPr>
      </w:pPr>
      <w:r w:rsidRPr="00D53312">
        <w:rPr>
          <w:sz w:val="20"/>
          <w:szCs w:val="20"/>
        </w:rPr>
        <w:t>c) Ekonomik açıdan gelişmişlik düzeyinin farklı oluşu.</w:t>
      </w:r>
    </w:p>
    <w:p w:rsidR="008F5692" w:rsidRPr="003A0F5B" w:rsidRDefault="008F5692" w:rsidP="00B83A23">
      <w:pPr>
        <w:tabs>
          <w:tab w:val="center" w:pos="4536"/>
        </w:tabs>
        <w:rPr>
          <w:sz w:val="20"/>
          <w:szCs w:val="20"/>
        </w:rPr>
      </w:pPr>
      <w:r w:rsidRPr="00D53312">
        <w:rPr>
          <w:sz w:val="20"/>
          <w:szCs w:val="20"/>
        </w:rPr>
        <w:t>d) Sosyal yapıdan kaynaklanan değişiklikler.</w:t>
      </w:r>
    </w:p>
    <w:p w:rsidR="008F5692" w:rsidRPr="003A0F5B" w:rsidRDefault="008F5692" w:rsidP="00B83A23">
      <w:pPr>
        <w:ind w:left="-340"/>
        <w:rPr>
          <w:sz w:val="20"/>
          <w:szCs w:val="20"/>
        </w:rPr>
      </w:pPr>
      <w:r w:rsidRPr="00C63468">
        <w:rPr>
          <w:b/>
          <w:bCs/>
          <w:sz w:val="20"/>
          <w:szCs w:val="20"/>
        </w:rPr>
        <w:t xml:space="preserve"> </w:t>
      </w:r>
    </w:p>
    <w:p w:rsidR="008F5692" w:rsidRPr="00C63468" w:rsidRDefault="008F5692" w:rsidP="009B1DA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Pr="00C63468">
        <w:rPr>
          <w:b/>
          <w:bCs/>
          <w:sz w:val="20"/>
          <w:szCs w:val="20"/>
        </w:rPr>
        <w:t xml:space="preserve">- Aşağıdakilerden hangisi </w:t>
      </w:r>
      <w:r>
        <w:rPr>
          <w:b/>
          <w:bCs/>
          <w:sz w:val="20"/>
          <w:szCs w:val="20"/>
        </w:rPr>
        <w:t xml:space="preserve">Hanbelilik mezhebinin yayıldığı ülkelerden </w:t>
      </w:r>
      <w:r w:rsidRPr="00DB7967">
        <w:rPr>
          <w:sz w:val="20"/>
          <w:szCs w:val="20"/>
          <w:u w:val="single"/>
        </w:rPr>
        <w:t>değildir</w:t>
      </w:r>
      <w:r w:rsidRPr="00DB7967">
        <w:rPr>
          <w:sz w:val="20"/>
          <w:szCs w:val="20"/>
        </w:rPr>
        <w:t>?</w:t>
      </w:r>
    </w:p>
    <w:p w:rsidR="008F5692" w:rsidRPr="00C63468" w:rsidRDefault="008F5692" w:rsidP="009B1DAD">
      <w:pPr>
        <w:tabs>
          <w:tab w:val="left" w:pos="180"/>
        </w:tabs>
        <w:spacing w:line="200" w:lineRule="atLeast"/>
        <w:rPr>
          <w:sz w:val="20"/>
          <w:szCs w:val="20"/>
        </w:rPr>
      </w:pPr>
      <w:r w:rsidRPr="00C63468">
        <w:rPr>
          <w:sz w:val="20"/>
          <w:szCs w:val="20"/>
        </w:rPr>
        <w:t>a)</w:t>
      </w:r>
      <w:r w:rsidRPr="00C55820">
        <w:rPr>
          <w:sz w:val="20"/>
          <w:szCs w:val="20"/>
        </w:rPr>
        <w:t xml:space="preserve"> </w:t>
      </w:r>
      <w:r>
        <w:rPr>
          <w:sz w:val="20"/>
          <w:szCs w:val="20"/>
        </w:rPr>
        <w:t>Sur</w:t>
      </w:r>
      <w:r w:rsidRPr="00B5574E">
        <w:rPr>
          <w:sz w:val="20"/>
          <w:szCs w:val="20"/>
        </w:rPr>
        <w:t>iye</w:t>
      </w:r>
      <w:r>
        <w:rPr>
          <w:sz w:val="20"/>
          <w:szCs w:val="20"/>
        </w:rPr>
        <w:t xml:space="preserve">            </w:t>
      </w:r>
      <w:r w:rsidRPr="00C63468">
        <w:rPr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5574E">
        <w:rPr>
          <w:sz w:val="20"/>
          <w:szCs w:val="20"/>
        </w:rPr>
        <w:t>Filistin</w:t>
      </w:r>
      <w:r>
        <w:rPr>
          <w:sz w:val="20"/>
          <w:szCs w:val="20"/>
        </w:rPr>
        <w:t xml:space="preserve">           </w:t>
      </w:r>
      <w:r w:rsidRPr="00C63468">
        <w:rPr>
          <w:sz w:val="20"/>
          <w:szCs w:val="20"/>
        </w:rPr>
        <w:t>c)</w:t>
      </w:r>
      <w:r w:rsidRPr="00B83A23">
        <w:rPr>
          <w:sz w:val="20"/>
          <w:szCs w:val="20"/>
        </w:rPr>
        <w:t xml:space="preserve"> </w:t>
      </w:r>
      <w:r w:rsidRPr="00B5574E">
        <w:rPr>
          <w:sz w:val="20"/>
          <w:szCs w:val="20"/>
        </w:rPr>
        <w:t>Suudi Arabistan</w:t>
      </w:r>
      <w:r>
        <w:rPr>
          <w:sz w:val="20"/>
          <w:szCs w:val="20"/>
        </w:rPr>
        <w:t xml:space="preserve"> </w:t>
      </w:r>
      <w:r w:rsidRPr="00C5582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</w:t>
      </w:r>
      <w:r w:rsidRPr="00C63468">
        <w:rPr>
          <w:sz w:val="20"/>
          <w:szCs w:val="20"/>
        </w:rPr>
        <w:t xml:space="preserve">d) </w:t>
      </w:r>
      <w:r>
        <w:rPr>
          <w:sz w:val="20"/>
          <w:szCs w:val="20"/>
        </w:rPr>
        <w:t>Tunus</w:t>
      </w:r>
    </w:p>
    <w:p w:rsidR="008F5692" w:rsidRDefault="008F5692" w:rsidP="00CF779D">
      <w:pPr>
        <w:tabs>
          <w:tab w:val="center" w:pos="4536"/>
        </w:tabs>
        <w:rPr>
          <w:b/>
          <w:bCs/>
          <w:sz w:val="20"/>
          <w:szCs w:val="20"/>
        </w:rPr>
      </w:pPr>
    </w:p>
    <w:p w:rsidR="008F5692" w:rsidRDefault="008F5692" w:rsidP="00B83A23">
      <w:pPr>
        <w:tabs>
          <w:tab w:val="center" w:pos="4536"/>
        </w:tabs>
        <w:rPr>
          <w:b/>
          <w:bCs/>
          <w:sz w:val="20"/>
          <w:szCs w:val="20"/>
        </w:rPr>
      </w:pPr>
    </w:p>
    <w:p w:rsidR="008F5692" w:rsidRDefault="008F5692" w:rsidP="00B83A23">
      <w:pPr>
        <w:tabs>
          <w:tab w:val="center" w:pos="4536"/>
        </w:tabs>
        <w:rPr>
          <w:b/>
          <w:bCs/>
          <w:sz w:val="20"/>
          <w:szCs w:val="20"/>
        </w:rPr>
      </w:pPr>
    </w:p>
    <w:p w:rsidR="008F5692" w:rsidRPr="00D53312" w:rsidRDefault="008F5692" w:rsidP="00B83A23">
      <w:pPr>
        <w:tabs>
          <w:tab w:val="center" w:pos="4536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9- </w:t>
      </w:r>
      <w:r>
        <w:rPr>
          <w:sz w:val="20"/>
          <w:szCs w:val="20"/>
        </w:rPr>
        <w:t xml:space="preserve"> ‘’ Eline,beline,diline sahip olmak.’’ </w:t>
      </w:r>
    </w:p>
    <w:p w:rsidR="008F5692" w:rsidRPr="00D53312" w:rsidRDefault="008F5692" w:rsidP="00CF779D">
      <w:pPr>
        <w:tabs>
          <w:tab w:val="center" w:pos="4536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Yukarıda anlatılan ilke</w:t>
      </w:r>
      <w:r w:rsidRPr="00D53312">
        <w:rPr>
          <w:b/>
          <w:bCs/>
          <w:sz w:val="20"/>
          <w:szCs w:val="20"/>
        </w:rPr>
        <w:t xml:space="preserve"> aşağıdaki</w:t>
      </w:r>
      <w:r>
        <w:rPr>
          <w:b/>
          <w:bCs/>
          <w:sz w:val="20"/>
          <w:szCs w:val="20"/>
        </w:rPr>
        <w:t xml:space="preserve"> mezhep</w:t>
      </w:r>
      <w:r w:rsidRPr="00D53312">
        <w:rPr>
          <w:b/>
          <w:bCs/>
          <w:sz w:val="20"/>
          <w:szCs w:val="20"/>
        </w:rPr>
        <w:t>lerden hangisini tanımlar?</w:t>
      </w:r>
    </w:p>
    <w:p w:rsidR="008F5692" w:rsidRPr="00D53312" w:rsidRDefault="008F5692" w:rsidP="00CF779D">
      <w:pPr>
        <w:tabs>
          <w:tab w:val="center" w:pos="4536"/>
        </w:tabs>
        <w:rPr>
          <w:sz w:val="20"/>
          <w:szCs w:val="20"/>
        </w:rPr>
      </w:pPr>
      <w:r w:rsidRPr="00D53312">
        <w:rPr>
          <w:sz w:val="20"/>
          <w:szCs w:val="20"/>
        </w:rPr>
        <w:t xml:space="preserve">a) </w:t>
      </w:r>
      <w:r>
        <w:rPr>
          <w:sz w:val="20"/>
          <w:szCs w:val="20"/>
        </w:rPr>
        <w:t>Alevilik-Bektaşilik</w:t>
      </w:r>
      <w:r w:rsidRPr="00D53312">
        <w:rPr>
          <w:sz w:val="20"/>
          <w:szCs w:val="20"/>
        </w:rPr>
        <w:t xml:space="preserve">                         b) </w:t>
      </w:r>
      <w:r>
        <w:rPr>
          <w:sz w:val="20"/>
          <w:szCs w:val="20"/>
        </w:rPr>
        <w:t>Hanefilik</w:t>
      </w:r>
    </w:p>
    <w:p w:rsidR="008F5692" w:rsidRPr="003A0F5B" w:rsidRDefault="008F5692" w:rsidP="00CF779D">
      <w:pPr>
        <w:tabs>
          <w:tab w:val="center" w:pos="4536"/>
        </w:tabs>
        <w:rPr>
          <w:sz w:val="20"/>
          <w:szCs w:val="20"/>
        </w:rPr>
      </w:pPr>
      <w:r w:rsidRPr="00D53312">
        <w:rPr>
          <w:sz w:val="20"/>
          <w:szCs w:val="20"/>
        </w:rPr>
        <w:t xml:space="preserve">c) Mevlevilik                     </w:t>
      </w:r>
      <w:r>
        <w:rPr>
          <w:sz w:val="20"/>
          <w:szCs w:val="20"/>
        </w:rPr>
        <w:t xml:space="preserve">                 </w:t>
      </w:r>
      <w:r w:rsidRPr="00D53312">
        <w:rPr>
          <w:sz w:val="20"/>
          <w:szCs w:val="20"/>
        </w:rPr>
        <w:t xml:space="preserve">d) </w:t>
      </w:r>
      <w:r>
        <w:rPr>
          <w:sz w:val="20"/>
          <w:szCs w:val="20"/>
        </w:rPr>
        <w:t>Kadirilik</w:t>
      </w:r>
    </w:p>
    <w:p w:rsidR="008F5692" w:rsidRPr="00C63468" w:rsidRDefault="008F5692" w:rsidP="00CF779D">
      <w:pPr>
        <w:rPr>
          <w:rFonts w:eastAsia="ComicSansMS"/>
          <w:sz w:val="20"/>
          <w:szCs w:val="20"/>
        </w:rPr>
      </w:pPr>
    </w:p>
    <w:p w:rsidR="008F5692" w:rsidRPr="00C64622" w:rsidRDefault="008F5692" w:rsidP="00CC5628">
      <w:pPr>
        <w:tabs>
          <w:tab w:val="left" w:pos="180"/>
        </w:tabs>
        <w:spacing w:line="200" w:lineRule="atLeas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eastAsia="en-US"/>
        </w:rPr>
        <w:t>10</w:t>
      </w:r>
      <w:r w:rsidRPr="00C63468">
        <w:rPr>
          <w:b/>
          <w:bCs/>
          <w:sz w:val="20"/>
          <w:szCs w:val="20"/>
          <w:lang w:eastAsia="en-US"/>
        </w:rPr>
        <w:t xml:space="preserve">- </w:t>
      </w:r>
      <w:r w:rsidRPr="00C64622">
        <w:rPr>
          <w:b/>
          <w:bCs/>
          <w:sz w:val="20"/>
          <w:szCs w:val="20"/>
        </w:rPr>
        <w:t>Aşağıdakilerden hangisi</w:t>
      </w:r>
      <w:r>
        <w:rPr>
          <w:b/>
          <w:bCs/>
          <w:sz w:val="20"/>
          <w:szCs w:val="20"/>
        </w:rPr>
        <w:t xml:space="preserve"> Cemevi’nde cem ibadeti için ışıkları, aydınlatma araçlarını yakmakla görevlidir</w:t>
      </w:r>
      <w:r w:rsidRPr="00E33083">
        <w:rPr>
          <w:b/>
          <w:bCs/>
          <w:sz w:val="20"/>
          <w:szCs w:val="20"/>
        </w:rPr>
        <w:t>?</w:t>
      </w:r>
    </w:p>
    <w:p w:rsidR="008F5692" w:rsidRPr="00C64622" w:rsidRDefault="008F5692" w:rsidP="00CC5628">
      <w:pPr>
        <w:tabs>
          <w:tab w:val="left" w:pos="180"/>
        </w:tabs>
        <w:spacing w:line="200" w:lineRule="atLeast"/>
        <w:rPr>
          <w:sz w:val="20"/>
          <w:szCs w:val="20"/>
        </w:rPr>
      </w:pPr>
      <w:r w:rsidRPr="00C64622">
        <w:rPr>
          <w:sz w:val="20"/>
          <w:szCs w:val="20"/>
        </w:rPr>
        <w:t>a</w:t>
      </w:r>
      <w:r>
        <w:rPr>
          <w:sz w:val="20"/>
          <w:szCs w:val="20"/>
        </w:rPr>
        <w:t>) Zakir</w:t>
      </w:r>
      <w:r w:rsidRPr="00C64622">
        <w:rPr>
          <w:sz w:val="20"/>
          <w:szCs w:val="20"/>
        </w:rPr>
        <w:tab/>
      </w:r>
      <w:r>
        <w:rPr>
          <w:sz w:val="20"/>
          <w:szCs w:val="20"/>
        </w:rPr>
        <w:t xml:space="preserve">          </w:t>
      </w:r>
      <w:r w:rsidRPr="00C64622">
        <w:rPr>
          <w:sz w:val="20"/>
          <w:szCs w:val="20"/>
        </w:rPr>
        <w:t>b</w:t>
      </w:r>
      <w:r>
        <w:rPr>
          <w:sz w:val="20"/>
          <w:szCs w:val="20"/>
        </w:rPr>
        <w:t>) Çerağcı            c)Peykçi</w:t>
      </w:r>
      <w:r w:rsidRPr="00C64622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C64622">
        <w:rPr>
          <w:sz w:val="20"/>
          <w:szCs w:val="20"/>
        </w:rPr>
        <w:t xml:space="preserve"> d</w:t>
      </w:r>
      <w:r>
        <w:rPr>
          <w:sz w:val="20"/>
          <w:szCs w:val="20"/>
        </w:rPr>
        <w:t>) Rehber</w:t>
      </w:r>
    </w:p>
    <w:p w:rsidR="008F5692" w:rsidRPr="003A0F5B" w:rsidRDefault="008F5692" w:rsidP="00CC5628">
      <w:pPr>
        <w:tabs>
          <w:tab w:val="center" w:pos="4536"/>
        </w:tabs>
        <w:rPr>
          <w:sz w:val="20"/>
          <w:szCs w:val="20"/>
        </w:rPr>
      </w:pPr>
    </w:p>
    <w:p w:rsidR="008F5692" w:rsidRPr="0013241D" w:rsidRDefault="008F5692" w:rsidP="00F45D8C">
      <w:pPr>
        <w:rPr>
          <w:b/>
          <w:bCs/>
          <w:sz w:val="22"/>
          <w:szCs w:val="22"/>
        </w:rPr>
      </w:pPr>
      <w:r w:rsidRPr="0013241D">
        <w:rPr>
          <w:b/>
          <w:bCs/>
          <w:sz w:val="22"/>
          <w:szCs w:val="22"/>
        </w:rPr>
        <w:t>B-Aşağıdaki kelimeleri uygun olan boşluklara yazınız.</w:t>
      </w:r>
    </w:p>
    <w:p w:rsidR="008F5692" w:rsidRPr="0013241D" w:rsidRDefault="008F5692" w:rsidP="00F45D8C">
      <w:pPr>
        <w:rPr>
          <w:b/>
          <w:bCs/>
          <w:sz w:val="22"/>
          <w:szCs w:val="22"/>
        </w:rPr>
      </w:pPr>
      <w:r w:rsidRPr="0013241D">
        <w:rPr>
          <w:b/>
          <w:bCs/>
          <w:sz w:val="22"/>
          <w:szCs w:val="22"/>
        </w:rPr>
        <w:t>( 4</w:t>
      </w:r>
      <w:r w:rsidRPr="0013241D">
        <w:rPr>
          <w:b/>
          <w:bCs/>
          <w:sz w:val="22"/>
          <w:szCs w:val="22"/>
          <w:vertAlign w:val="subscript"/>
        </w:rPr>
        <w:t>*</w:t>
      </w:r>
      <w:r w:rsidRPr="0013241D">
        <w:rPr>
          <w:b/>
          <w:bCs/>
          <w:sz w:val="22"/>
          <w:szCs w:val="22"/>
        </w:rPr>
        <w:t xml:space="preserve"> 5 = 20 P )</w:t>
      </w:r>
    </w:p>
    <w:p w:rsidR="008F5692" w:rsidRDefault="008F5692" w:rsidP="00474BEF">
      <w:pPr>
        <w:rPr>
          <w:sz w:val="20"/>
          <w:szCs w:val="20"/>
        </w:rPr>
      </w:pPr>
      <w:r>
        <w:rPr>
          <w:sz w:val="20"/>
          <w:szCs w:val="20"/>
        </w:rPr>
        <w:t>(Caferiler, Nakşibendiler, sünnet,Hz. Muhammed, Rıdvan,Kur’an)</w:t>
      </w:r>
    </w:p>
    <w:p w:rsidR="008F5692" w:rsidRDefault="008F5692" w:rsidP="00474BEF">
      <w:pPr>
        <w:rPr>
          <w:b/>
          <w:bCs/>
          <w:sz w:val="20"/>
          <w:szCs w:val="20"/>
        </w:rPr>
      </w:pPr>
    </w:p>
    <w:p w:rsidR="008F5692" w:rsidRDefault="008F5692" w:rsidP="00474BEF">
      <w:pPr>
        <w:rPr>
          <w:sz w:val="20"/>
          <w:szCs w:val="20"/>
        </w:rPr>
      </w:pPr>
      <w:r w:rsidRPr="003F24FB">
        <w:rPr>
          <w:b/>
          <w:bCs/>
          <w:sz w:val="20"/>
          <w:szCs w:val="20"/>
        </w:rPr>
        <w:t>11-</w:t>
      </w:r>
      <w:r>
        <w:rPr>
          <w:sz w:val="20"/>
          <w:szCs w:val="20"/>
        </w:rPr>
        <w:t xml:space="preserve"> ………….., cennette görevli  melektir.</w:t>
      </w:r>
    </w:p>
    <w:p w:rsidR="008F5692" w:rsidRPr="00FC6BAD" w:rsidRDefault="008F5692" w:rsidP="00474BEF">
      <w:pPr>
        <w:rPr>
          <w:sz w:val="20"/>
          <w:szCs w:val="20"/>
        </w:rPr>
      </w:pPr>
      <w:r w:rsidRPr="003F24FB">
        <w:rPr>
          <w:b/>
          <w:bCs/>
          <w:sz w:val="20"/>
          <w:szCs w:val="20"/>
        </w:rPr>
        <w:t>12-</w:t>
      </w:r>
      <w:r>
        <w:rPr>
          <w:sz w:val="20"/>
          <w:szCs w:val="20"/>
        </w:rPr>
        <w:t xml:space="preserve"> </w:t>
      </w:r>
      <w:r w:rsidRPr="00FC6BAD">
        <w:rPr>
          <w:sz w:val="20"/>
          <w:szCs w:val="20"/>
        </w:rPr>
        <w:t>Ramazan ayında</w:t>
      </w:r>
      <w:r>
        <w:rPr>
          <w:sz w:val="20"/>
          <w:szCs w:val="20"/>
        </w:rPr>
        <w:t xml:space="preserve"> yatsı namazı ile vitir namazı arasında kıldığımız teravih namazı ………………….  tir</w:t>
      </w:r>
      <w:r w:rsidRPr="00FC6BAD">
        <w:rPr>
          <w:sz w:val="20"/>
          <w:szCs w:val="20"/>
        </w:rPr>
        <w:t>.</w:t>
      </w:r>
    </w:p>
    <w:p w:rsidR="008F5692" w:rsidRPr="000C61E8" w:rsidRDefault="008F5692" w:rsidP="00474BEF">
      <w:pPr>
        <w:rPr>
          <w:sz w:val="20"/>
          <w:szCs w:val="20"/>
        </w:rPr>
      </w:pPr>
      <w:r w:rsidRPr="003F24FB">
        <w:rPr>
          <w:b/>
          <w:bCs/>
          <w:sz w:val="20"/>
          <w:szCs w:val="20"/>
        </w:rPr>
        <w:t>13-</w:t>
      </w:r>
      <w:r>
        <w:rPr>
          <w:sz w:val="20"/>
          <w:szCs w:val="20"/>
        </w:rPr>
        <w:t xml:space="preserve"> …………………..,bizim için en iyi örnektir.</w:t>
      </w:r>
    </w:p>
    <w:p w:rsidR="008F5692" w:rsidRDefault="008F5692" w:rsidP="00474BEF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14- </w:t>
      </w:r>
      <w:r>
        <w:rPr>
          <w:sz w:val="20"/>
          <w:szCs w:val="20"/>
        </w:rPr>
        <w:t>İslam dininin temel kaynakları ……………… ve sünnettir.</w:t>
      </w:r>
    </w:p>
    <w:p w:rsidR="008F5692" w:rsidRPr="00642FBB" w:rsidRDefault="008F5692" w:rsidP="00474BEF">
      <w:pPr>
        <w:rPr>
          <w:b/>
          <w:bCs/>
          <w:sz w:val="20"/>
          <w:szCs w:val="20"/>
        </w:rPr>
      </w:pPr>
      <w:r w:rsidRPr="00EF2029">
        <w:rPr>
          <w:b/>
          <w:bCs/>
          <w:sz w:val="20"/>
          <w:szCs w:val="20"/>
        </w:rPr>
        <w:t>15-</w:t>
      </w:r>
      <w:r>
        <w:rPr>
          <w:sz w:val="20"/>
          <w:szCs w:val="20"/>
        </w:rPr>
        <w:t xml:space="preserve"> </w:t>
      </w:r>
      <w:r w:rsidRPr="00D472D9">
        <w:rPr>
          <w:sz w:val="20"/>
          <w:szCs w:val="20"/>
        </w:rPr>
        <w:t>……………….</w:t>
      </w:r>
      <w:r>
        <w:rPr>
          <w:sz w:val="20"/>
          <w:szCs w:val="20"/>
        </w:rPr>
        <w:t>, namazlarını birleştirip üç vakitte kılarlar.</w:t>
      </w:r>
    </w:p>
    <w:p w:rsidR="008F5692" w:rsidRDefault="008F5692" w:rsidP="00474BEF">
      <w:pPr>
        <w:rPr>
          <w:b/>
          <w:bCs/>
          <w:sz w:val="20"/>
          <w:szCs w:val="20"/>
        </w:rPr>
      </w:pPr>
    </w:p>
    <w:p w:rsidR="008F5692" w:rsidRPr="0013241D" w:rsidRDefault="008F5692" w:rsidP="00474BEF">
      <w:pPr>
        <w:rPr>
          <w:b/>
          <w:bCs/>
          <w:sz w:val="22"/>
          <w:szCs w:val="22"/>
        </w:rPr>
      </w:pPr>
      <w:r w:rsidRPr="0013241D">
        <w:rPr>
          <w:b/>
          <w:bCs/>
          <w:sz w:val="22"/>
          <w:szCs w:val="22"/>
        </w:rPr>
        <w:t>C – Aşağıdaki mezheplerle bu görüşlerin sahiplerini eşleştiriniz.( 3</w:t>
      </w:r>
      <w:r w:rsidRPr="0013241D">
        <w:rPr>
          <w:b/>
          <w:bCs/>
          <w:sz w:val="22"/>
          <w:szCs w:val="22"/>
          <w:vertAlign w:val="subscript"/>
        </w:rPr>
        <w:t>*</w:t>
      </w:r>
      <w:r w:rsidRPr="0013241D">
        <w:rPr>
          <w:b/>
          <w:bCs/>
          <w:sz w:val="22"/>
          <w:szCs w:val="22"/>
        </w:rPr>
        <w:t xml:space="preserve"> 5 = 15 P )</w:t>
      </w:r>
    </w:p>
    <w:p w:rsidR="008F5692" w:rsidRDefault="008F5692" w:rsidP="007309A6">
      <w:pPr>
        <w:rPr>
          <w:b/>
          <w:bCs/>
          <w:sz w:val="20"/>
          <w:szCs w:val="20"/>
        </w:rPr>
      </w:pPr>
    </w:p>
    <w:p w:rsidR="008F5692" w:rsidRPr="003F24FB" w:rsidRDefault="008F5692" w:rsidP="007309A6">
      <w:pPr>
        <w:rPr>
          <w:sz w:val="20"/>
          <w:szCs w:val="20"/>
        </w:rPr>
      </w:pPr>
      <w:r w:rsidRPr="00EF2029">
        <w:rPr>
          <w:b/>
          <w:bCs/>
          <w:sz w:val="20"/>
          <w:szCs w:val="20"/>
        </w:rPr>
        <w:t>16-</w:t>
      </w:r>
      <w:r>
        <w:rPr>
          <w:sz w:val="20"/>
          <w:szCs w:val="20"/>
        </w:rPr>
        <w:t xml:space="preserve"> Bektaşilik              </w:t>
      </w:r>
      <w:r w:rsidRPr="003F24FB">
        <w:rPr>
          <w:sz w:val="20"/>
          <w:szCs w:val="20"/>
        </w:rPr>
        <w:t xml:space="preserve">(   ) </w:t>
      </w:r>
      <w:r>
        <w:rPr>
          <w:sz w:val="20"/>
          <w:szCs w:val="20"/>
        </w:rPr>
        <w:t>Kurucusu yoktur.</w:t>
      </w:r>
    </w:p>
    <w:p w:rsidR="008F5692" w:rsidRPr="003F24FB" w:rsidRDefault="008F5692" w:rsidP="007309A6">
      <w:pPr>
        <w:rPr>
          <w:sz w:val="20"/>
          <w:szCs w:val="20"/>
        </w:rPr>
      </w:pPr>
      <w:r w:rsidRPr="00EF2029">
        <w:rPr>
          <w:b/>
          <w:bCs/>
          <w:sz w:val="20"/>
          <w:szCs w:val="20"/>
        </w:rPr>
        <w:t>17-</w:t>
      </w:r>
      <w:r w:rsidRPr="003F24FB">
        <w:rPr>
          <w:sz w:val="20"/>
          <w:szCs w:val="20"/>
        </w:rPr>
        <w:t xml:space="preserve"> Eş’arilik</w:t>
      </w:r>
      <w:r w:rsidRPr="003F24FB">
        <w:rPr>
          <w:sz w:val="20"/>
          <w:szCs w:val="20"/>
        </w:rPr>
        <w:tab/>
      </w:r>
      <w:r>
        <w:rPr>
          <w:sz w:val="20"/>
          <w:szCs w:val="20"/>
        </w:rPr>
        <w:t xml:space="preserve">        </w:t>
      </w:r>
      <w:r w:rsidRPr="003F24FB">
        <w:rPr>
          <w:sz w:val="20"/>
          <w:szCs w:val="20"/>
        </w:rPr>
        <w:t>(   ) İmam</w:t>
      </w:r>
      <w:r>
        <w:rPr>
          <w:sz w:val="20"/>
          <w:szCs w:val="20"/>
        </w:rPr>
        <w:t xml:space="preserve"> Cafer-i Sadık</w:t>
      </w:r>
    </w:p>
    <w:p w:rsidR="008F5692" w:rsidRPr="003F24FB" w:rsidRDefault="008F5692" w:rsidP="007309A6">
      <w:pPr>
        <w:rPr>
          <w:sz w:val="20"/>
          <w:szCs w:val="20"/>
        </w:rPr>
      </w:pPr>
      <w:r w:rsidRPr="00EF2029">
        <w:rPr>
          <w:b/>
          <w:bCs/>
          <w:sz w:val="20"/>
          <w:szCs w:val="20"/>
        </w:rPr>
        <w:t>18-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Alevilik</w:t>
      </w:r>
      <w:r w:rsidRPr="003F24FB">
        <w:rPr>
          <w:sz w:val="20"/>
          <w:szCs w:val="20"/>
        </w:rPr>
        <w:tab/>
      </w:r>
      <w:r>
        <w:rPr>
          <w:sz w:val="20"/>
          <w:szCs w:val="20"/>
        </w:rPr>
        <w:t xml:space="preserve">        </w:t>
      </w:r>
      <w:r w:rsidRPr="003F24FB">
        <w:rPr>
          <w:sz w:val="20"/>
          <w:szCs w:val="20"/>
        </w:rPr>
        <w:t xml:space="preserve">(   ) </w:t>
      </w:r>
      <w:r>
        <w:rPr>
          <w:sz w:val="20"/>
          <w:szCs w:val="20"/>
        </w:rPr>
        <w:t>Abdülkadir Geylani</w:t>
      </w:r>
    </w:p>
    <w:p w:rsidR="008F5692" w:rsidRPr="003F24FB" w:rsidRDefault="008F5692" w:rsidP="007309A6">
      <w:pPr>
        <w:rPr>
          <w:sz w:val="20"/>
          <w:szCs w:val="20"/>
        </w:rPr>
      </w:pPr>
      <w:r w:rsidRPr="00EF2029">
        <w:rPr>
          <w:b/>
          <w:bCs/>
          <w:sz w:val="20"/>
          <w:szCs w:val="20"/>
        </w:rPr>
        <w:t>19-</w:t>
      </w:r>
      <w:r w:rsidRPr="003F24FB">
        <w:rPr>
          <w:sz w:val="20"/>
          <w:szCs w:val="20"/>
        </w:rPr>
        <w:t xml:space="preserve"> </w:t>
      </w:r>
      <w:r>
        <w:rPr>
          <w:sz w:val="20"/>
          <w:szCs w:val="20"/>
        </w:rPr>
        <w:t>Caferilik</w:t>
      </w:r>
      <w:r w:rsidRPr="003F24FB">
        <w:rPr>
          <w:sz w:val="20"/>
          <w:szCs w:val="20"/>
        </w:rPr>
        <w:tab/>
      </w:r>
      <w:r>
        <w:rPr>
          <w:sz w:val="20"/>
          <w:szCs w:val="20"/>
        </w:rPr>
        <w:t xml:space="preserve">        </w:t>
      </w:r>
      <w:r w:rsidRPr="003F24FB">
        <w:rPr>
          <w:sz w:val="20"/>
          <w:szCs w:val="20"/>
        </w:rPr>
        <w:t xml:space="preserve">(   ) </w:t>
      </w:r>
      <w:r>
        <w:rPr>
          <w:sz w:val="20"/>
          <w:szCs w:val="20"/>
        </w:rPr>
        <w:t>Hacı Bektaş-ı Veli</w:t>
      </w:r>
    </w:p>
    <w:p w:rsidR="008F5692" w:rsidRPr="003F24FB" w:rsidRDefault="008F5692" w:rsidP="007309A6">
      <w:pPr>
        <w:rPr>
          <w:sz w:val="20"/>
          <w:szCs w:val="20"/>
        </w:rPr>
      </w:pPr>
      <w:r w:rsidRPr="00EF2029">
        <w:rPr>
          <w:b/>
          <w:bCs/>
          <w:sz w:val="20"/>
          <w:szCs w:val="20"/>
        </w:rPr>
        <w:t>20-</w:t>
      </w:r>
      <w:r w:rsidRPr="003F24FB">
        <w:rPr>
          <w:sz w:val="20"/>
          <w:szCs w:val="20"/>
        </w:rPr>
        <w:t xml:space="preserve"> </w:t>
      </w:r>
      <w:r>
        <w:rPr>
          <w:sz w:val="20"/>
          <w:szCs w:val="20"/>
        </w:rPr>
        <w:t>Kadiril</w:t>
      </w:r>
      <w:r w:rsidRPr="003F24FB">
        <w:rPr>
          <w:sz w:val="20"/>
          <w:szCs w:val="20"/>
        </w:rPr>
        <w:t>ik</w:t>
      </w:r>
      <w:r w:rsidRPr="003F24FB">
        <w:rPr>
          <w:sz w:val="20"/>
          <w:szCs w:val="20"/>
        </w:rPr>
        <w:tab/>
      </w:r>
      <w:r>
        <w:rPr>
          <w:sz w:val="20"/>
          <w:szCs w:val="20"/>
        </w:rPr>
        <w:t xml:space="preserve">        </w:t>
      </w:r>
      <w:r w:rsidRPr="003F24FB">
        <w:rPr>
          <w:sz w:val="20"/>
          <w:szCs w:val="20"/>
        </w:rPr>
        <w:t>(   ) Ebu’l Hasan Ali el-Eş’ari</w:t>
      </w:r>
    </w:p>
    <w:p w:rsidR="008F5692" w:rsidRDefault="008F5692" w:rsidP="00474BEF">
      <w:pPr>
        <w:rPr>
          <w:rFonts w:ascii="Century Gothic" w:hAnsi="Century Gothic" w:cs="Century Gothic"/>
          <w:b/>
          <w:bCs/>
          <w:sz w:val="18"/>
          <w:szCs w:val="18"/>
        </w:rPr>
      </w:pPr>
    </w:p>
    <w:p w:rsidR="008F5692" w:rsidRPr="0013241D" w:rsidRDefault="008F5692" w:rsidP="00EA6881">
      <w:pPr>
        <w:rPr>
          <w:b/>
          <w:bCs/>
          <w:sz w:val="22"/>
          <w:szCs w:val="22"/>
        </w:rPr>
      </w:pPr>
      <w:r w:rsidRPr="0013241D">
        <w:rPr>
          <w:b/>
          <w:bCs/>
          <w:sz w:val="22"/>
          <w:szCs w:val="22"/>
        </w:rPr>
        <w:t xml:space="preserve">D– Aşağıdaki cümlelerin başına doğru ise </w:t>
      </w:r>
      <w:r w:rsidRPr="0013241D">
        <w:rPr>
          <w:sz w:val="22"/>
          <w:szCs w:val="22"/>
        </w:rPr>
        <w:t>(D),</w:t>
      </w:r>
      <w:r w:rsidRPr="0013241D">
        <w:rPr>
          <w:b/>
          <w:bCs/>
          <w:sz w:val="22"/>
          <w:szCs w:val="22"/>
        </w:rPr>
        <w:t xml:space="preserve">yanlış ise </w:t>
      </w:r>
      <w:r w:rsidRPr="0013241D">
        <w:rPr>
          <w:sz w:val="22"/>
          <w:szCs w:val="22"/>
        </w:rPr>
        <w:t>(Y)</w:t>
      </w:r>
      <w:r>
        <w:rPr>
          <w:b/>
          <w:bCs/>
          <w:sz w:val="22"/>
          <w:szCs w:val="22"/>
        </w:rPr>
        <w:t xml:space="preserve"> harfini yazınız</w:t>
      </w:r>
      <w:r w:rsidRPr="0013241D">
        <w:rPr>
          <w:b/>
          <w:bCs/>
          <w:sz w:val="22"/>
          <w:szCs w:val="22"/>
        </w:rPr>
        <w:t xml:space="preserve">. ( 3 </w:t>
      </w:r>
      <w:r w:rsidRPr="0013241D">
        <w:rPr>
          <w:b/>
          <w:bCs/>
          <w:sz w:val="22"/>
          <w:szCs w:val="22"/>
          <w:vertAlign w:val="subscript"/>
        </w:rPr>
        <w:t>*</w:t>
      </w:r>
      <w:r w:rsidRPr="0013241D">
        <w:rPr>
          <w:b/>
          <w:bCs/>
          <w:sz w:val="22"/>
          <w:szCs w:val="22"/>
        </w:rPr>
        <w:t xml:space="preserve"> 5 = 15 P )</w:t>
      </w:r>
    </w:p>
    <w:p w:rsidR="008F5692" w:rsidRDefault="008F5692" w:rsidP="00EA6881">
      <w:pPr>
        <w:rPr>
          <w:b/>
          <w:bCs/>
          <w:sz w:val="20"/>
          <w:szCs w:val="20"/>
        </w:rPr>
      </w:pPr>
    </w:p>
    <w:p w:rsidR="008F5692" w:rsidRDefault="008F5692" w:rsidP="00EA6881">
      <w:pPr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EF2029">
        <w:rPr>
          <w:b/>
          <w:bCs/>
          <w:sz w:val="20"/>
          <w:szCs w:val="20"/>
        </w:rPr>
        <w:t xml:space="preserve">1-(     </w:t>
      </w:r>
      <w:r w:rsidRPr="00FE54E1">
        <w:rPr>
          <w:b/>
          <w:bCs/>
          <w:sz w:val="20"/>
          <w:szCs w:val="20"/>
        </w:rPr>
        <w:t xml:space="preserve">) </w:t>
      </w:r>
      <w:r w:rsidRPr="00FE54E1">
        <w:rPr>
          <w:sz w:val="20"/>
          <w:szCs w:val="20"/>
        </w:rPr>
        <w:t>Hz. Muhammed (sav)</w:t>
      </w:r>
      <w:r>
        <w:rPr>
          <w:sz w:val="20"/>
          <w:szCs w:val="20"/>
        </w:rPr>
        <w:t>,</w:t>
      </w:r>
      <w:r w:rsidRPr="00FE54E1">
        <w:rPr>
          <w:sz w:val="20"/>
          <w:szCs w:val="20"/>
        </w:rPr>
        <w:t xml:space="preserve"> Peygamber olunca bütün insanlar ona inanmıştır.</w:t>
      </w:r>
    </w:p>
    <w:p w:rsidR="008F5692" w:rsidRPr="009B1DAD" w:rsidRDefault="008F5692" w:rsidP="009B1DAD">
      <w:pPr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EF2029">
        <w:rPr>
          <w:b/>
          <w:bCs/>
          <w:sz w:val="20"/>
          <w:szCs w:val="20"/>
        </w:rPr>
        <w:t xml:space="preserve">2-(     ) </w:t>
      </w:r>
      <w:r w:rsidRPr="009B1DAD">
        <w:rPr>
          <w:sz w:val="20"/>
          <w:szCs w:val="20"/>
        </w:rPr>
        <w:t xml:space="preserve">Hz. Muhammed (sav) </w:t>
      </w:r>
      <w:r>
        <w:rPr>
          <w:sz w:val="20"/>
          <w:szCs w:val="20"/>
        </w:rPr>
        <w:t xml:space="preserve">40 </w:t>
      </w:r>
      <w:r w:rsidRPr="009B1DAD">
        <w:rPr>
          <w:sz w:val="20"/>
          <w:szCs w:val="20"/>
        </w:rPr>
        <w:t>yaşında Peygamber olmuştur.</w:t>
      </w:r>
    </w:p>
    <w:p w:rsidR="008F5692" w:rsidRPr="00EF2029" w:rsidRDefault="008F5692" w:rsidP="00EF2029">
      <w:pPr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EF2029">
        <w:rPr>
          <w:b/>
          <w:bCs/>
          <w:sz w:val="20"/>
          <w:szCs w:val="20"/>
        </w:rPr>
        <w:t>3-(     )</w:t>
      </w:r>
      <w:r>
        <w:rPr>
          <w:sz w:val="20"/>
          <w:szCs w:val="20"/>
        </w:rPr>
        <w:t xml:space="preserve"> Alevilik soydan gelir, Bektaşilik’e girmek ise isteğe bağlıdır</w:t>
      </w:r>
      <w:r w:rsidRPr="00EF2029">
        <w:rPr>
          <w:sz w:val="20"/>
          <w:szCs w:val="20"/>
        </w:rPr>
        <w:t>.</w:t>
      </w:r>
    </w:p>
    <w:p w:rsidR="008F5692" w:rsidRPr="00EF2029" w:rsidRDefault="008F5692" w:rsidP="00EF2029">
      <w:pPr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EF2029">
        <w:rPr>
          <w:b/>
          <w:bCs/>
          <w:sz w:val="20"/>
          <w:szCs w:val="20"/>
        </w:rPr>
        <w:t xml:space="preserve">4-(     ) </w:t>
      </w:r>
      <w:r>
        <w:rPr>
          <w:sz w:val="20"/>
          <w:szCs w:val="20"/>
        </w:rPr>
        <w:t>Türkiye’de Fıkhi mezheplerden en çok</w:t>
      </w:r>
      <w:r w:rsidRPr="00EF2029">
        <w:rPr>
          <w:sz w:val="20"/>
          <w:szCs w:val="20"/>
        </w:rPr>
        <w:t xml:space="preserve"> </w:t>
      </w:r>
      <w:r>
        <w:rPr>
          <w:sz w:val="20"/>
          <w:szCs w:val="20"/>
        </w:rPr>
        <w:t>Hanefilik ve Şafilik mezhepleri</w:t>
      </w:r>
      <w:r w:rsidRPr="00EF2029">
        <w:rPr>
          <w:sz w:val="20"/>
          <w:szCs w:val="20"/>
        </w:rPr>
        <w:t xml:space="preserve"> yaygındır.</w:t>
      </w:r>
    </w:p>
    <w:p w:rsidR="008F5692" w:rsidRPr="00EF2029" w:rsidRDefault="008F5692" w:rsidP="00EF2029">
      <w:pPr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EF2029">
        <w:rPr>
          <w:b/>
          <w:bCs/>
          <w:sz w:val="20"/>
          <w:szCs w:val="20"/>
        </w:rPr>
        <w:t>5-(     )</w:t>
      </w:r>
      <w:r>
        <w:rPr>
          <w:sz w:val="20"/>
          <w:szCs w:val="20"/>
        </w:rPr>
        <w:t xml:space="preserve"> Haricilik ve Mutezile Tasavvufi mezheplerdendir.</w:t>
      </w:r>
    </w:p>
    <w:p w:rsidR="008F5692" w:rsidRDefault="008F5692" w:rsidP="0043256A">
      <w:pPr>
        <w:rPr>
          <w:sz w:val="18"/>
          <w:szCs w:val="18"/>
        </w:rPr>
      </w:pPr>
    </w:p>
    <w:p w:rsidR="008F5692" w:rsidRDefault="008F5692" w:rsidP="0043256A">
      <w:pPr>
        <w:rPr>
          <w:sz w:val="18"/>
          <w:szCs w:val="18"/>
        </w:rPr>
      </w:pPr>
    </w:p>
    <w:p w:rsidR="008F5692" w:rsidRDefault="008F5692" w:rsidP="0043256A">
      <w:pPr>
        <w:rPr>
          <w:sz w:val="18"/>
          <w:szCs w:val="18"/>
        </w:rPr>
      </w:pPr>
    </w:p>
    <w:p w:rsidR="008F5692" w:rsidRPr="00022DC7" w:rsidRDefault="008F5692" w:rsidP="0043256A">
      <w:pPr>
        <w:rPr>
          <w:sz w:val="18"/>
          <w:szCs w:val="18"/>
        </w:rPr>
      </w:pPr>
    </w:p>
    <w:p w:rsidR="008F5692" w:rsidRPr="00C70342" w:rsidRDefault="008F5692" w:rsidP="0012692B">
      <w:pPr>
        <w:rPr>
          <w:sz w:val="20"/>
          <w:szCs w:val="20"/>
        </w:rPr>
      </w:pPr>
      <w:r w:rsidRPr="001A4B45">
        <w:rPr>
          <w:rFonts w:ascii="Monotype Corsiva" w:hAnsi="Monotype Corsiva" w:cs="Monotype Corsiva"/>
          <w:b/>
          <w:bCs/>
          <w:u w:val="single"/>
        </w:rPr>
        <w:t>Not :</w:t>
      </w:r>
      <w:r w:rsidRPr="00C70342">
        <w:rPr>
          <w:sz w:val="20"/>
          <w:szCs w:val="20"/>
        </w:rPr>
        <w:t>Süre 40   dakikadır.</w:t>
      </w:r>
    </w:p>
    <w:p w:rsidR="008F5692" w:rsidRPr="00283041" w:rsidRDefault="008F5692" w:rsidP="0043256A">
      <w:pPr>
        <w:rPr>
          <w:sz w:val="20"/>
          <w:szCs w:val="20"/>
        </w:rPr>
      </w:pPr>
      <w:r w:rsidRPr="00C70342">
        <w:rPr>
          <w:sz w:val="20"/>
          <w:szCs w:val="20"/>
        </w:rPr>
        <w:t>Başarılar dil</w:t>
      </w:r>
      <w:r>
        <w:rPr>
          <w:sz w:val="20"/>
          <w:szCs w:val="20"/>
        </w:rPr>
        <w:t>erim.</w:t>
      </w:r>
    </w:p>
    <w:p w:rsidR="008F5692" w:rsidRDefault="008F5692" w:rsidP="0012692B">
      <w:pPr>
        <w:rPr>
          <w:rFonts w:ascii="Monotype Corsiva" w:hAnsi="Monotype Corsiva" w:cs="Monotype Corsiva"/>
          <w:b/>
          <w:bCs/>
          <w:sz w:val="22"/>
          <w:szCs w:val="22"/>
        </w:rPr>
      </w:pPr>
      <w:r>
        <w:rPr>
          <w:rFonts w:ascii="Monotype Corsiva" w:hAnsi="Monotype Corsiva" w:cs="Monotype Corsiva"/>
          <w:b/>
          <w:bCs/>
          <w:sz w:val="22"/>
          <w:szCs w:val="22"/>
        </w:rPr>
        <w:t xml:space="preserve">        </w:t>
      </w:r>
    </w:p>
    <w:p w:rsidR="008F5692" w:rsidRDefault="008F5692" w:rsidP="0012692B">
      <w:pPr>
        <w:rPr>
          <w:rFonts w:ascii="Monotype Corsiva" w:hAnsi="Monotype Corsiva" w:cs="Monotype Corsiva"/>
          <w:b/>
          <w:bCs/>
          <w:sz w:val="22"/>
          <w:szCs w:val="22"/>
        </w:rPr>
      </w:pPr>
      <w:r>
        <w:rPr>
          <w:rFonts w:ascii="Monotype Corsiva" w:hAnsi="Monotype Corsiva" w:cs="Monotype Corsiva"/>
          <w:b/>
          <w:bCs/>
          <w:sz w:val="22"/>
          <w:szCs w:val="22"/>
        </w:rPr>
        <w:t xml:space="preserve"> </w:t>
      </w:r>
    </w:p>
    <w:p w:rsidR="008F5692" w:rsidRPr="00642FBB" w:rsidRDefault="008F5692" w:rsidP="0012692B">
      <w:pPr>
        <w:rPr>
          <w:rFonts w:ascii="Monotype Corsiva" w:hAnsi="Monotype Corsiva" w:cs="Monotype Corsiva"/>
          <w:sz w:val="22"/>
          <w:szCs w:val="22"/>
        </w:rPr>
      </w:pPr>
      <w:r>
        <w:rPr>
          <w:rFonts w:ascii="Monotype Corsiva" w:hAnsi="Monotype Corsiva" w:cs="Monotype Corsiva"/>
          <w:b/>
          <w:bCs/>
          <w:sz w:val="22"/>
          <w:szCs w:val="22"/>
        </w:rPr>
        <w:t xml:space="preserve">          </w:t>
      </w:r>
      <w:r w:rsidRPr="00642FBB">
        <w:rPr>
          <w:rFonts w:ascii="Monotype Corsiva" w:hAnsi="Monotype Corsiva" w:cs="Monotype Corsiva"/>
          <w:sz w:val="22"/>
          <w:szCs w:val="22"/>
        </w:rPr>
        <w:t>İlhan KAYA</w:t>
      </w:r>
    </w:p>
    <w:p w:rsidR="008F5692" w:rsidRPr="00642FBB" w:rsidRDefault="008F5692" w:rsidP="0012692B">
      <w:pPr>
        <w:rPr>
          <w:rFonts w:ascii="Monotype Corsiva" w:hAnsi="Monotype Corsiva" w:cs="Monotype Corsiva"/>
          <w:sz w:val="22"/>
          <w:szCs w:val="22"/>
          <w:u w:val="single"/>
        </w:rPr>
      </w:pPr>
      <w:r w:rsidRPr="00642FBB">
        <w:rPr>
          <w:rFonts w:ascii="Monotype Corsiva" w:hAnsi="Monotype Corsiva" w:cs="Monotype Corsiva"/>
          <w:sz w:val="22"/>
          <w:szCs w:val="22"/>
        </w:rPr>
        <w:t>Din Kült. ve A hl. Bil. Öğrt.</w:t>
      </w:r>
    </w:p>
    <w:p w:rsidR="008F5692" w:rsidRPr="00BC7110" w:rsidRDefault="008F5692" w:rsidP="00EA6881">
      <w:pPr>
        <w:rPr>
          <w:rFonts w:ascii="Monotype Corsiva" w:hAnsi="Monotype Corsiva" w:cs="Monotype Corsiva"/>
          <w:b/>
          <w:bCs/>
          <w:sz w:val="22"/>
          <w:szCs w:val="22"/>
          <w:u w:val="single"/>
        </w:rPr>
      </w:pPr>
      <w:r w:rsidRPr="00BC7110">
        <w:rPr>
          <w:rFonts w:ascii="Monotype Corsiva" w:hAnsi="Monotype Corsiva" w:cs="Monotype Corsiva"/>
          <w:b/>
          <w:bCs/>
          <w:sz w:val="22"/>
          <w:szCs w:val="22"/>
          <w:u w:val="single"/>
        </w:rPr>
        <w:t>sorubak.com</w:t>
      </w:r>
    </w:p>
    <w:p w:rsidR="008F5692" w:rsidRDefault="008F5692" w:rsidP="00EA6881">
      <w:pPr>
        <w:rPr>
          <w:rFonts w:ascii="Monotype Corsiva" w:hAnsi="Monotype Corsiva" w:cs="Monotype Corsiva"/>
          <w:b/>
          <w:bCs/>
        </w:rPr>
      </w:pPr>
    </w:p>
    <w:sectPr w:rsidR="008F5692" w:rsidSect="0058730D">
      <w:pgSz w:w="11906" w:h="16838"/>
      <w:pgMar w:top="540" w:right="206" w:bottom="540" w:left="360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36F8D"/>
    <w:multiLevelType w:val="hybridMultilevel"/>
    <w:tmpl w:val="7D48A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042599A"/>
    <w:multiLevelType w:val="hybridMultilevel"/>
    <w:tmpl w:val="48428994"/>
    <w:lvl w:ilvl="0" w:tplc="22A6B4F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D0771"/>
    <w:multiLevelType w:val="hybridMultilevel"/>
    <w:tmpl w:val="D4FC89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E39DA"/>
    <w:multiLevelType w:val="hybridMultilevel"/>
    <w:tmpl w:val="C5D86912"/>
    <w:lvl w:ilvl="0" w:tplc="0BF4DADC">
      <w:start w:val="1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0955033"/>
    <w:multiLevelType w:val="hybridMultilevel"/>
    <w:tmpl w:val="FCDC43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65769"/>
    <w:multiLevelType w:val="hybridMultilevel"/>
    <w:tmpl w:val="95068C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E80E04"/>
    <w:multiLevelType w:val="hybridMultilevel"/>
    <w:tmpl w:val="02D862D8"/>
    <w:lvl w:ilvl="0" w:tplc="5804F5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881"/>
    <w:rsid w:val="000037CB"/>
    <w:rsid w:val="00015AC7"/>
    <w:rsid w:val="00022DC7"/>
    <w:rsid w:val="00022E9D"/>
    <w:rsid w:val="000269C4"/>
    <w:rsid w:val="00041104"/>
    <w:rsid w:val="00044AE1"/>
    <w:rsid w:val="0006337F"/>
    <w:rsid w:val="00071964"/>
    <w:rsid w:val="00076E5D"/>
    <w:rsid w:val="000934F4"/>
    <w:rsid w:val="000B7DA6"/>
    <w:rsid w:val="000C61E8"/>
    <w:rsid w:val="000D1701"/>
    <w:rsid w:val="00103898"/>
    <w:rsid w:val="00107DAA"/>
    <w:rsid w:val="0012692B"/>
    <w:rsid w:val="001310D3"/>
    <w:rsid w:val="0013241D"/>
    <w:rsid w:val="00140CCE"/>
    <w:rsid w:val="00151E9B"/>
    <w:rsid w:val="001A4B45"/>
    <w:rsid w:val="001A573E"/>
    <w:rsid w:val="001B469D"/>
    <w:rsid w:val="001B671C"/>
    <w:rsid w:val="001F5B5C"/>
    <w:rsid w:val="001F5BA9"/>
    <w:rsid w:val="00201B11"/>
    <w:rsid w:val="00202C7E"/>
    <w:rsid w:val="0020703A"/>
    <w:rsid w:val="00214342"/>
    <w:rsid w:val="00224FC2"/>
    <w:rsid w:val="00226E71"/>
    <w:rsid w:val="002337F8"/>
    <w:rsid w:val="00246088"/>
    <w:rsid w:val="002463F8"/>
    <w:rsid w:val="00246CA5"/>
    <w:rsid w:val="002639D6"/>
    <w:rsid w:val="002658DC"/>
    <w:rsid w:val="0028233A"/>
    <w:rsid w:val="00283041"/>
    <w:rsid w:val="00294030"/>
    <w:rsid w:val="002C45E8"/>
    <w:rsid w:val="003035F1"/>
    <w:rsid w:val="00334998"/>
    <w:rsid w:val="0033700E"/>
    <w:rsid w:val="00346042"/>
    <w:rsid w:val="003561ED"/>
    <w:rsid w:val="003701C9"/>
    <w:rsid w:val="00380BAF"/>
    <w:rsid w:val="003A0F5B"/>
    <w:rsid w:val="003D1125"/>
    <w:rsid w:val="003D2236"/>
    <w:rsid w:val="003D333C"/>
    <w:rsid w:val="003F24FB"/>
    <w:rsid w:val="003F52FC"/>
    <w:rsid w:val="0043256A"/>
    <w:rsid w:val="00451DEF"/>
    <w:rsid w:val="00455BDB"/>
    <w:rsid w:val="00457C1E"/>
    <w:rsid w:val="00474BEF"/>
    <w:rsid w:val="004A65B6"/>
    <w:rsid w:val="004B0C01"/>
    <w:rsid w:val="004B2D49"/>
    <w:rsid w:val="004B3CB5"/>
    <w:rsid w:val="004B5B41"/>
    <w:rsid w:val="004B739C"/>
    <w:rsid w:val="004C069B"/>
    <w:rsid w:val="004C5818"/>
    <w:rsid w:val="004D6270"/>
    <w:rsid w:val="004E708C"/>
    <w:rsid w:val="004F5745"/>
    <w:rsid w:val="00572BA1"/>
    <w:rsid w:val="00581BB0"/>
    <w:rsid w:val="0058730D"/>
    <w:rsid w:val="005900F2"/>
    <w:rsid w:val="005A22B9"/>
    <w:rsid w:val="005A38AA"/>
    <w:rsid w:val="005B3923"/>
    <w:rsid w:val="005B7878"/>
    <w:rsid w:val="005C0C28"/>
    <w:rsid w:val="005C441C"/>
    <w:rsid w:val="005C5879"/>
    <w:rsid w:val="005E6189"/>
    <w:rsid w:val="005E66FA"/>
    <w:rsid w:val="005F135D"/>
    <w:rsid w:val="005F7D92"/>
    <w:rsid w:val="0061202D"/>
    <w:rsid w:val="00642FBB"/>
    <w:rsid w:val="00643061"/>
    <w:rsid w:val="00675DB6"/>
    <w:rsid w:val="00692AB8"/>
    <w:rsid w:val="006A3B85"/>
    <w:rsid w:val="006B2385"/>
    <w:rsid w:val="006B47E1"/>
    <w:rsid w:val="006B600A"/>
    <w:rsid w:val="006C0C70"/>
    <w:rsid w:val="006C7BF1"/>
    <w:rsid w:val="006D5F29"/>
    <w:rsid w:val="006F14D9"/>
    <w:rsid w:val="0071422F"/>
    <w:rsid w:val="007309A6"/>
    <w:rsid w:val="00731A60"/>
    <w:rsid w:val="00731E67"/>
    <w:rsid w:val="00731F84"/>
    <w:rsid w:val="007436CF"/>
    <w:rsid w:val="00745819"/>
    <w:rsid w:val="00750BCA"/>
    <w:rsid w:val="007662C5"/>
    <w:rsid w:val="007741FD"/>
    <w:rsid w:val="00774B29"/>
    <w:rsid w:val="00780317"/>
    <w:rsid w:val="00791E62"/>
    <w:rsid w:val="007A021C"/>
    <w:rsid w:val="007A317F"/>
    <w:rsid w:val="007B3C33"/>
    <w:rsid w:val="007B4A56"/>
    <w:rsid w:val="007F1624"/>
    <w:rsid w:val="00806DD3"/>
    <w:rsid w:val="00813019"/>
    <w:rsid w:val="00827032"/>
    <w:rsid w:val="00834125"/>
    <w:rsid w:val="00834BD1"/>
    <w:rsid w:val="008620E3"/>
    <w:rsid w:val="008658FB"/>
    <w:rsid w:val="00885DFB"/>
    <w:rsid w:val="00892208"/>
    <w:rsid w:val="00894C88"/>
    <w:rsid w:val="008C7059"/>
    <w:rsid w:val="008F5159"/>
    <w:rsid w:val="008F5692"/>
    <w:rsid w:val="009112B1"/>
    <w:rsid w:val="009146D2"/>
    <w:rsid w:val="009214B0"/>
    <w:rsid w:val="00931E8C"/>
    <w:rsid w:val="00934D02"/>
    <w:rsid w:val="00944875"/>
    <w:rsid w:val="009602CE"/>
    <w:rsid w:val="009653B9"/>
    <w:rsid w:val="00977C6C"/>
    <w:rsid w:val="00982D74"/>
    <w:rsid w:val="009A39E2"/>
    <w:rsid w:val="009B0A91"/>
    <w:rsid w:val="009B1DAD"/>
    <w:rsid w:val="009C4E07"/>
    <w:rsid w:val="00A13A84"/>
    <w:rsid w:val="00A3396B"/>
    <w:rsid w:val="00A4725C"/>
    <w:rsid w:val="00A548AA"/>
    <w:rsid w:val="00A709B1"/>
    <w:rsid w:val="00A86A4E"/>
    <w:rsid w:val="00A91ECA"/>
    <w:rsid w:val="00AA1602"/>
    <w:rsid w:val="00AB5740"/>
    <w:rsid w:val="00AD10AA"/>
    <w:rsid w:val="00AE26F3"/>
    <w:rsid w:val="00B22EB1"/>
    <w:rsid w:val="00B3571C"/>
    <w:rsid w:val="00B360B7"/>
    <w:rsid w:val="00B473CF"/>
    <w:rsid w:val="00B5574E"/>
    <w:rsid w:val="00B83A23"/>
    <w:rsid w:val="00BC7110"/>
    <w:rsid w:val="00BD508D"/>
    <w:rsid w:val="00BE4E79"/>
    <w:rsid w:val="00C55820"/>
    <w:rsid w:val="00C63468"/>
    <w:rsid w:val="00C645DD"/>
    <w:rsid w:val="00C64622"/>
    <w:rsid w:val="00C70342"/>
    <w:rsid w:val="00C90856"/>
    <w:rsid w:val="00C91658"/>
    <w:rsid w:val="00CC5628"/>
    <w:rsid w:val="00CC7E21"/>
    <w:rsid w:val="00CD16C4"/>
    <w:rsid w:val="00CE34C3"/>
    <w:rsid w:val="00CE55BF"/>
    <w:rsid w:val="00CF0490"/>
    <w:rsid w:val="00CF3CBA"/>
    <w:rsid w:val="00CF5C1B"/>
    <w:rsid w:val="00CF779D"/>
    <w:rsid w:val="00D12B88"/>
    <w:rsid w:val="00D3103E"/>
    <w:rsid w:val="00D45F1F"/>
    <w:rsid w:val="00D472D9"/>
    <w:rsid w:val="00D52DBF"/>
    <w:rsid w:val="00D53312"/>
    <w:rsid w:val="00D56BA9"/>
    <w:rsid w:val="00D60F37"/>
    <w:rsid w:val="00D76D9B"/>
    <w:rsid w:val="00D910A9"/>
    <w:rsid w:val="00D92943"/>
    <w:rsid w:val="00DA2411"/>
    <w:rsid w:val="00DB01CA"/>
    <w:rsid w:val="00DB0686"/>
    <w:rsid w:val="00DB7967"/>
    <w:rsid w:val="00DC4C29"/>
    <w:rsid w:val="00DC4E23"/>
    <w:rsid w:val="00DE6AF2"/>
    <w:rsid w:val="00DE7648"/>
    <w:rsid w:val="00DE768B"/>
    <w:rsid w:val="00DF45B8"/>
    <w:rsid w:val="00E33083"/>
    <w:rsid w:val="00E75D80"/>
    <w:rsid w:val="00E81F1A"/>
    <w:rsid w:val="00E87CF2"/>
    <w:rsid w:val="00E939E9"/>
    <w:rsid w:val="00EA6881"/>
    <w:rsid w:val="00EB27B1"/>
    <w:rsid w:val="00EB5F0D"/>
    <w:rsid w:val="00EB787A"/>
    <w:rsid w:val="00ED756E"/>
    <w:rsid w:val="00EE186A"/>
    <w:rsid w:val="00EE72A1"/>
    <w:rsid w:val="00EF1A9E"/>
    <w:rsid w:val="00EF2029"/>
    <w:rsid w:val="00F02817"/>
    <w:rsid w:val="00F1119F"/>
    <w:rsid w:val="00F11554"/>
    <w:rsid w:val="00F16D64"/>
    <w:rsid w:val="00F36E3F"/>
    <w:rsid w:val="00F45D8C"/>
    <w:rsid w:val="00F613AD"/>
    <w:rsid w:val="00F62ED7"/>
    <w:rsid w:val="00F752A0"/>
    <w:rsid w:val="00F81585"/>
    <w:rsid w:val="00F952FC"/>
    <w:rsid w:val="00FB10CD"/>
    <w:rsid w:val="00FB5D6E"/>
    <w:rsid w:val="00FC6BAD"/>
    <w:rsid w:val="00FE2D37"/>
    <w:rsid w:val="00FE5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88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61ED"/>
    <w:pPr>
      <w:ind w:left="720"/>
    </w:pPr>
  </w:style>
  <w:style w:type="paragraph" w:styleId="NoSpacing">
    <w:name w:val="No Spacing"/>
    <w:uiPriority w:val="99"/>
    <w:qFormat/>
    <w:rsid w:val="00DB06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94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734</Words>
  <Characters>4184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hayati</dc:creator>
  <cp:keywords/>
  <dc:description/>
  <cp:lastModifiedBy>edanur</cp:lastModifiedBy>
  <cp:revision>5</cp:revision>
  <cp:lastPrinted>2015-03-20T07:09:00Z</cp:lastPrinted>
  <dcterms:created xsi:type="dcterms:W3CDTF">2015-03-20T19:31:00Z</dcterms:created>
  <dcterms:modified xsi:type="dcterms:W3CDTF">2015-04-09T20:51:00Z</dcterms:modified>
</cp:coreProperties>
</file>