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4C" w:rsidRDefault="00FB3F4C" w:rsidP="00EC41FC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2014-2015  EĞİTİM - ÖĞRETİM YILI BÜYÜKADA 125. YIL ATATÜRK ORTAOKULU 7. SINIF DİN KÜLTÜRÜ VE AHLAK BİLGİSİ 2. DÖNEM 1. SINAV SORULARI</w:t>
      </w:r>
    </w:p>
    <w:p w:rsidR="00FB3F4C" w:rsidRDefault="00FB3F4C" w:rsidP="00EC41FC">
      <w:pPr>
        <w:rPr>
          <w:rFonts w:cs="Arial"/>
        </w:rPr>
      </w:pPr>
    </w:p>
    <w:p w:rsidR="00FB3F4C" w:rsidRDefault="00FB3F4C" w:rsidP="00EC41FC">
      <w:r>
        <w:t xml:space="preserve">Adı Soyadı :                                                                </w:t>
      </w:r>
    </w:p>
    <w:p w:rsidR="00FB3F4C" w:rsidRDefault="00FB3F4C" w:rsidP="00EC41FC">
      <w:r>
        <w:t xml:space="preserve">Sınıfı – Numarası : </w:t>
      </w:r>
    </w:p>
    <w:p w:rsidR="00FB3F4C" w:rsidRDefault="00FB3F4C" w:rsidP="00EC41F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FB3F4C">
        <w:tc>
          <w:tcPr>
            <w:tcW w:w="5739" w:type="dxa"/>
          </w:tcPr>
          <w:p w:rsidR="00FB3F4C" w:rsidRPr="002A74DB" w:rsidRDefault="00FB3F4C" w:rsidP="002A74DB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FB3F4C" w:rsidRPr="002A74DB" w:rsidRDefault="00FB3F4C" w:rsidP="00DA503C">
            <w:pPr>
              <w:rPr>
                <w:sz w:val="22"/>
                <w:szCs w:val="22"/>
              </w:rPr>
            </w:pP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a.</w:t>
            </w:r>
            <w:r w:rsidRPr="002A74DB">
              <w:rPr>
                <w:sz w:val="22"/>
                <w:szCs w:val="22"/>
              </w:rPr>
              <w:t>Hz. Muhammed (sav) insanlara kaba ve kırıcı davranmazdı. ( 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b.</w:t>
            </w:r>
            <w:r w:rsidRPr="002A74DB">
              <w:rPr>
                <w:sz w:val="22"/>
                <w:szCs w:val="22"/>
              </w:rPr>
              <w:t xml:space="preserve"> Hz. Muhammed (sav)’i diğer insanlardan ayıran en önemli özellik vahiy almasıdır.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c.</w:t>
            </w:r>
            <w:r w:rsidRPr="002A74DB">
              <w:rPr>
                <w:sz w:val="22"/>
                <w:szCs w:val="22"/>
              </w:rPr>
              <w:t xml:space="preserve"> Hz. Muhammed (sav) gereksiz yere konuşmaz, dedikodu yapmazmış.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ç.</w:t>
            </w:r>
            <w:r w:rsidRPr="002A74DB">
              <w:rPr>
                <w:sz w:val="22"/>
                <w:szCs w:val="22"/>
              </w:rPr>
              <w:t xml:space="preserve"> Hz. Muhammed (sav) sadece şaka amacıyla yalan söylerdi.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d.</w:t>
            </w:r>
            <w:r w:rsidRPr="002A74DB">
              <w:rPr>
                <w:sz w:val="22"/>
                <w:szCs w:val="22"/>
              </w:rPr>
              <w:t xml:space="preserve"> Hz. Muhammed (sav) ayetlerin eksik yerlerini kendisi tamamlardı.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e.</w:t>
            </w:r>
            <w:r w:rsidRPr="002A74DB">
              <w:rPr>
                <w:sz w:val="22"/>
                <w:szCs w:val="22"/>
              </w:rPr>
              <w:t>Kur’an ayetlerini en doğru şekilde bilen kişi Hz. Muhammed (sav)’dir.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f.</w:t>
            </w:r>
            <w:r w:rsidRPr="002A74DB">
              <w:rPr>
                <w:sz w:val="22"/>
                <w:szCs w:val="22"/>
              </w:rPr>
              <w:t xml:space="preserve"> Hz. Muhammed (sav) Peygamber olunca bütün insanlar ona inanmıştır.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 xml:space="preserve"> Hz. Muhammed (sav) hiç hastalanmamıştır.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ğ.</w:t>
            </w:r>
            <w:r w:rsidRPr="002A74DB">
              <w:rPr>
                <w:sz w:val="22"/>
                <w:szCs w:val="22"/>
              </w:rPr>
              <w:t xml:space="preserve"> Hz. Muhammed (sav) 25 yaşında Peygamber olmuştur.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h.</w:t>
            </w:r>
            <w:r w:rsidRPr="002A74DB">
              <w:rPr>
                <w:sz w:val="22"/>
                <w:szCs w:val="22"/>
              </w:rPr>
              <w:t xml:space="preserve"> Hz. Muhammed (sav) daima bağışlayıcı ve affediciydi. (   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</w:p>
          <w:p w:rsidR="00FB3F4C" w:rsidRPr="002A74DB" w:rsidRDefault="00FB3F4C" w:rsidP="002A74DB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2.Aşağıdaki boşlukları doldurunuz.                 (20 puan)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a.</w:t>
            </w:r>
            <w:r w:rsidRPr="002A74DB">
              <w:rPr>
                <w:sz w:val="22"/>
                <w:szCs w:val="22"/>
              </w:rPr>
              <w:t>Cemi yöneten kişiye ……………….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b.</w:t>
            </w:r>
            <w:r w:rsidRPr="002A74DB">
              <w:rPr>
                <w:sz w:val="22"/>
                <w:szCs w:val="22"/>
              </w:rPr>
              <w:t>Ceme katılanlara su ve şerbet dağıtan kişiye ……………….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c.</w:t>
            </w:r>
            <w:r w:rsidRPr="002A74DB">
              <w:rPr>
                <w:sz w:val="22"/>
                <w:szCs w:val="22"/>
              </w:rPr>
              <w:t>Ceme katılanların evlerini güvenliğini sağlayan kişiye ………………….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ç.</w:t>
            </w:r>
            <w:r w:rsidRPr="002A74DB">
              <w:rPr>
                <w:sz w:val="22"/>
                <w:szCs w:val="22"/>
              </w:rPr>
              <w:t>Ceme katılanların kendilerinden geçerek ilahi bir aşkla ayakta dönmelerine ………………….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d.</w:t>
            </w:r>
            <w:r w:rsidRPr="002A74DB">
              <w:rPr>
                <w:sz w:val="22"/>
                <w:szCs w:val="22"/>
              </w:rPr>
              <w:t>Alevi-Bektaşi kültüründe Şubat ayının 13,14 ve 15. günlerinde tutulan oruca ………………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e.</w:t>
            </w:r>
            <w:r w:rsidRPr="002A74DB">
              <w:rPr>
                <w:sz w:val="22"/>
                <w:szCs w:val="22"/>
              </w:rPr>
              <w:t>Alevi-Bektaşilikte duaya ……………………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f.</w:t>
            </w:r>
            <w:r w:rsidRPr="002A74DB">
              <w:rPr>
                <w:sz w:val="22"/>
                <w:szCs w:val="22"/>
              </w:rPr>
              <w:t>Alevi-Bektaşi kültüründe iki ailenin yol kardeşi olmasına ……………… denir.</w:t>
            </w:r>
          </w:p>
          <w:p w:rsidR="00FB3F4C" w:rsidRPr="002A74DB" w:rsidRDefault="00FB3F4C" w:rsidP="002A74DB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Mevlevilik’te ney ve nısfiye gibi müzik aletleri eşliğinde elleri iki yana açıp dönerek yapılan ayine …………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ğ.</w:t>
            </w:r>
            <w:r w:rsidRPr="002A74DB">
              <w:rPr>
                <w:sz w:val="22"/>
                <w:szCs w:val="22"/>
              </w:rPr>
              <w:t>İslam hukukunu delilleriyle birlikte ortaya koyan ilim dalına …………… denir.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h.</w:t>
            </w:r>
            <w:r w:rsidRPr="002A74DB">
              <w:rPr>
                <w:sz w:val="22"/>
                <w:szCs w:val="22"/>
              </w:rPr>
              <w:t>Alevilik-Bektaşilik’te cemin yapıldığı yere .............. denir.</w:t>
            </w:r>
          </w:p>
          <w:p w:rsidR="00FB3F4C" w:rsidRPr="002A74DB" w:rsidRDefault="00FB3F4C" w:rsidP="00277BA6">
            <w:pPr>
              <w:rPr>
                <w:sz w:val="22"/>
                <w:szCs w:val="22"/>
              </w:rPr>
            </w:pPr>
          </w:p>
          <w:p w:rsidR="00FB3F4C" w:rsidRPr="002A74DB" w:rsidRDefault="00FB3F4C">
            <w:pPr>
              <w:rPr>
                <w:sz w:val="22"/>
                <w:szCs w:val="22"/>
              </w:rPr>
            </w:pPr>
          </w:p>
        </w:tc>
        <w:tc>
          <w:tcPr>
            <w:tcW w:w="5739" w:type="dxa"/>
          </w:tcPr>
          <w:p w:rsidR="00FB3F4C" w:rsidRPr="002A74DB" w:rsidRDefault="00FB3F4C" w:rsidP="00F037B2">
            <w:pPr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3.Aşağıdaki soruları cevaplayınız.          (20 puan)</w:t>
            </w:r>
          </w:p>
          <w:p w:rsidR="00FB3F4C" w:rsidRPr="002A74DB" w:rsidRDefault="00FB3F4C">
            <w:pPr>
              <w:rPr>
                <w:sz w:val="22"/>
                <w:szCs w:val="22"/>
              </w:rPr>
            </w:pP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a.</w:t>
            </w:r>
            <w:r w:rsidRPr="002A74DB">
              <w:rPr>
                <w:sz w:val="22"/>
                <w:szCs w:val="22"/>
              </w:rPr>
              <w:t>İslam’ın temel kaynakları nelerdir?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……………………,   ………………………….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b.”</w:t>
            </w:r>
            <w:r w:rsidRPr="002A74DB">
              <w:rPr>
                <w:sz w:val="22"/>
                <w:szCs w:val="22"/>
              </w:rPr>
              <w:t>Eline,beline,diline hakim olmak” ifadesi hangi tasavvufi ekole aittir?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………………………………………………………..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c.”</w:t>
            </w:r>
            <w:r w:rsidRPr="002A74DB">
              <w:rPr>
                <w:sz w:val="22"/>
                <w:szCs w:val="22"/>
              </w:rPr>
              <w:t>Halk içinde Hak ile beraber olmak” ” ifadesi hangi tasavvufi ekole aittir?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…………………………………………………………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ç.</w:t>
            </w:r>
            <w:r w:rsidRPr="002A74DB">
              <w:rPr>
                <w:sz w:val="22"/>
                <w:szCs w:val="22"/>
              </w:rPr>
              <w:t>Peygamberimizin ev halkından olana nedir?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…………………………………………………………..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d.</w:t>
            </w:r>
            <w:r w:rsidRPr="002A74DB">
              <w:rPr>
                <w:sz w:val="22"/>
                <w:szCs w:val="22"/>
              </w:rPr>
              <w:t>Mesnevi, Divan-ı Kebir adlı eserlerin sahibi olan, türbesi Konya’da bulunan Türk düşünürü ve mutasavvıfı kimdir?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e.</w:t>
            </w:r>
            <w:r w:rsidRPr="002A74DB">
              <w:rPr>
                <w:sz w:val="22"/>
                <w:szCs w:val="22"/>
              </w:rPr>
              <w:t>Hz. Muhammed (sav) kaç yılında, nerede dünyaya gelmiştir? ……………………….,   ………………………….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f.</w:t>
            </w:r>
            <w:r w:rsidRPr="002A74DB">
              <w:rPr>
                <w:sz w:val="22"/>
                <w:szCs w:val="22"/>
              </w:rPr>
              <w:t>Türkistan’ın Yesi şehrinde doğan ve Divan-ı Hikmet adlı eserin yazarı olan mutasavvıf kimdir?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………………………………………………………..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Alevilik inancına sahip olup Anadolu’nun İslamlaşmasında büyük emekleri olan mutasavvıf kimdir?</w:t>
            </w:r>
          </w:p>
          <w:p w:rsidR="00FB3F4C" w:rsidRPr="002A74DB" w:rsidRDefault="00FB3F4C" w:rsidP="002A74DB">
            <w:pPr>
              <w:spacing w:after="120"/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</w:p>
          <w:p w:rsidR="00FB3F4C" w:rsidRPr="002A74DB" w:rsidRDefault="00FB3F4C">
            <w:pPr>
              <w:rPr>
                <w:sz w:val="22"/>
                <w:szCs w:val="22"/>
              </w:rPr>
            </w:pPr>
          </w:p>
          <w:p w:rsidR="00FB3F4C" w:rsidRPr="002A74DB" w:rsidRDefault="00FB3F4C" w:rsidP="00F2755D">
            <w:pPr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4.Aşağıda meali verilen surenin adı nedir? (7 puan)</w:t>
            </w:r>
          </w:p>
          <w:p w:rsidR="00FB3F4C" w:rsidRPr="002A74DB" w:rsidRDefault="00FB3F4C" w:rsidP="00F2755D">
            <w:pPr>
              <w:rPr>
                <w:sz w:val="22"/>
                <w:szCs w:val="22"/>
              </w:rPr>
            </w:pPr>
          </w:p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>Rahmân ve Rahîm (olan) Allah'ın adıyla.</w:t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Dini yalanlayanı gördün mü?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İşte o, yetimi itip kakar;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Yoksulu doyurmaya teşvik etmez;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Yazıklar olsun o namaz kılanlara ki,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namazlarını ciddiye almazlar.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gösteriş yapanlardır,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Ve hayra da mâni olurlar.</w:t>
            </w:r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</w:p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  <w:p w:rsidR="00FB3F4C" w:rsidRPr="002A74DB" w:rsidRDefault="00FB3F4C" w:rsidP="00F2755D">
            <w:pPr>
              <w:rPr>
                <w:sz w:val="22"/>
                <w:szCs w:val="22"/>
              </w:rPr>
            </w:pPr>
            <w:r w:rsidRPr="002A74DB">
              <w:rPr>
                <w:sz w:val="22"/>
                <w:szCs w:val="22"/>
              </w:rPr>
              <w:t>…………….. Suresi</w:t>
            </w:r>
          </w:p>
          <w:p w:rsidR="00FB3F4C" w:rsidRDefault="00FB3F4C" w:rsidP="0034643D">
            <w:pPr>
              <w:pStyle w:val="ListParagraph"/>
            </w:pPr>
            <w:hyperlink r:id="rId4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FB3F4C" w:rsidRPr="002A74DB" w:rsidRDefault="00FB3F4C">
            <w:pPr>
              <w:rPr>
                <w:sz w:val="22"/>
                <w:szCs w:val="22"/>
              </w:rPr>
            </w:pPr>
          </w:p>
        </w:tc>
      </w:tr>
    </w:tbl>
    <w:p w:rsidR="00FB3F4C" w:rsidRDefault="00FB3F4C"/>
    <w:p w:rsidR="00FB3F4C" w:rsidRDefault="00FB3F4C"/>
    <w:p w:rsidR="00FB3F4C" w:rsidRDefault="00FB3F4C"/>
    <w:p w:rsidR="00FB3F4C" w:rsidRDefault="00FB3F4C"/>
    <w:p w:rsidR="00FB3F4C" w:rsidRDefault="00FB3F4C"/>
    <w:p w:rsidR="00FB3F4C" w:rsidRPr="00F2755D" w:rsidRDefault="00FB3F4C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5.Aşağıdaki kavramları ilgili başlığın altına yazınız.</w:t>
      </w:r>
      <w:r>
        <w:rPr>
          <w:b/>
          <w:bCs/>
          <w:sz w:val="22"/>
          <w:szCs w:val="22"/>
        </w:rPr>
        <w:t xml:space="preserve"> (13 puan)</w:t>
      </w:r>
    </w:p>
    <w:p w:rsidR="00FB3F4C" w:rsidRPr="00F2755D" w:rsidRDefault="00FB3F4C">
      <w:pPr>
        <w:rPr>
          <w:sz w:val="22"/>
          <w:szCs w:val="22"/>
        </w:rPr>
      </w:pPr>
    </w:p>
    <w:p w:rsidR="00FB3F4C" w:rsidRPr="00F2755D" w:rsidRDefault="00FB3F4C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>“Mevlevilik – Eş’arilik – Kadirilik – Caferilik – Yesevilik – Malikilik – Hanefilik – Alevilik – Bektaşilik – Maturidilik – Nakşibendilik – Şafiilik – Hanbelilik”</w:t>
      </w:r>
    </w:p>
    <w:p w:rsidR="00FB3F4C" w:rsidRDefault="00FB3F4C">
      <w:pPr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6"/>
        <w:gridCol w:w="3826"/>
        <w:gridCol w:w="3826"/>
      </w:tblGrid>
      <w:tr w:rsidR="00FB3F4C"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İnançla ilgili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Fıkhi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  <w:sz w:val="22"/>
                <w:szCs w:val="22"/>
              </w:rPr>
            </w:pPr>
            <w:r w:rsidRPr="002A74DB">
              <w:rPr>
                <w:b/>
                <w:bCs/>
                <w:sz w:val="22"/>
                <w:szCs w:val="22"/>
              </w:rPr>
              <w:t>Tasavvufi yorumlar</w:t>
            </w:r>
          </w:p>
        </w:tc>
      </w:tr>
      <w:tr w:rsidR="00FB3F4C"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  <w:p w:rsidR="00FB3F4C" w:rsidRPr="002A74DB" w:rsidRDefault="00FB3F4C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  <w:sz w:val="22"/>
                <w:szCs w:val="22"/>
              </w:rPr>
            </w:pPr>
          </w:p>
        </w:tc>
      </w:tr>
    </w:tbl>
    <w:p w:rsidR="00FB3F4C" w:rsidRDefault="00FB3F4C">
      <w:pPr>
        <w:rPr>
          <w:b/>
          <w:bCs/>
        </w:rPr>
      </w:pPr>
    </w:p>
    <w:p w:rsidR="00FB3F4C" w:rsidRPr="00F2755D" w:rsidRDefault="00FB3F4C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6.İslamiyet gelmeden önce Arap Yarımadası’nda dini, ahlaki ve toplumsal alanda birçok olumsuzluk yaşanıyordu. Bu olumsuzlukları örneklerle anlatınız.</w:t>
      </w:r>
      <w:r>
        <w:rPr>
          <w:b/>
          <w:bCs/>
          <w:sz w:val="22"/>
          <w:szCs w:val="22"/>
        </w:rPr>
        <w:t xml:space="preserve"> (20 puan)</w:t>
      </w:r>
    </w:p>
    <w:p w:rsidR="00FB3F4C" w:rsidRDefault="00FB3F4C">
      <w:pPr>
        <w:rPr>
          <w:b/>
          <w:bCs/>
        </w:rPr>
      </w:pPr>
    </w:p>
    <w:p w:rsidR="00FB3F4C" w:rsidRDefault="00FB3F4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3F4C" w:rsidRDefault="00FB3F4C"/>
    <w:p w:rsidR="00FB3F4C" w:rsidRDefault="00FB3F4C"/>
    <w:p w:rsidR="00FB3F4C" w:rsidRDefault="00FB3F4C"/>
    <w:p w:rsidR="00FB3F4C" w:rsidRDefault="00FB3F4C"/>
    <w:p w:rsidR="00FB3F4C" w:rsidRDefault="00FB3F4C"/>
    <w:p w:rsidR="00FB3F4C" w:rsidRDefault="00FB3F4C" w:rsidP="000B31D6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BAŞARILAR.              Tuncay TURUNÇ</w:t>
      </w:r>
    </w:p>
    <w:p w:rsidR="00FB3F4C" w:rsidRDefault="00FB3F4C" w:rsidP="000B31D6">
      <w:pPr>
        <w:jc w:val="right"/>
        <w:rPr>
          <w:b/>
          <w:bCs/>
        </w:rPr>
      </w:pPr>
      <w:r w:rsidRPr="004364BC">
        <w:rPr>
          <w:b/>
          <w:bCs/>
          <w:sz w:val="28"/>
          <w:szCs w:val="28"/>
        </w:rPr>
        <w:sym w:font="Wingdings 2" w:char="F088"/>
      </w:r>
      <w:r>
        <w:rPr>
          <w:b/>
          <w:bCs/>
        </w:rPr>
        <w:t>Süre 1 ders saatidir.      Din Kültürü ve Ahlak Bilgisi Öğrt.</w:t>
      </w:r>
    </w:p>
    <w:p w:rsidR="00FB3F4C" w:rsidRPr="000B31D6" w:rsidRDefault="00FB3F4C" w:rsidP="000B31D6">
      <w:pPr>
        <w:jc w:val="right"/>
      </w:pPr>
    </w:p>
    <w:sectPr w:rsidR="00FB3F4C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1FC"/>
    <w:rsid w:val="000342E0"/>
    <w:rsid w:val="0005615A"/>
    <w:rsid w:val="000B31D6"/>
    <w:rsid w:val="001739DE"/>
    <w:rsid w:val="001C66F4"/>
    <w:rsid w:val="00277BA6"/>
    <w:rsid w:val="002A74DB"/>
    <w:rsid w:val="0034643D"/>
    <w:rsid w:val="004364BC"/>
    <w:rsid w:val="004409F6"/>
    <w:rsid w:val="004B064F"/>
    <w:rsid w:val="004F1F9C"/>
    <w:rsid w:val="00632F10"/>
    <w:rsid w:val="00694BC3"/>
    <w:rsid w:val="00701EDB"/>
    <w:rsid w:val="00717743"/>
    <w:rsid w:val="008F4205"/>
    <w:rsid w:val="00D767C9"/>
    <w:rsid w:val="00DA503C"/>
    <w:rsid w:val="00DF01DF"/>
    <w:rsid w:val="00E31CDF"/>
    <w:rsid w:val="00EC1A9A"/>
    <w:rsid w:val="00EC41FC"/>
    <w:rsid w:val="00ED3234"/>
    <w:rsid w:val="00F037B2"/>
    <w:rsid w:val="00F2755D"/>
    <w:rsid w:val="00FB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C41F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4643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4643D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6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2</Pages>
  <Words>915</Words>
  <Characters>5216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İsmail Yalçın</dc:creator>
  <cp:keywords>www.sorubak.com</cp:keywords>
  <dc:description>www.sorubak.com;</dc:description>
  <cp:lastModifiedBy>edanur</cp:lastModifiedBy>
  <cp:revision>9</cp:revision>
  <dcterms:created xsi:type="dcterms:W3CDTF">2014-04-02T17:29:00Z</dcterms:created>
  <dcterms:modified xsi:type="dcterms:W3CDTF">2015-03-24T19:08:00Z</dcterms:modified>
  <cp:category>www.sorubak.com</cp:category>
  <cp:contentType>www.sorubak.com;</cp:contentType>
  <cp:contentStatus>www.sorubak.com;</cp:contentStatus>
</cp:coreProperties>
</file>