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Spec="top"/>
        <w:tblW w:w="1080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876"/>
        <w:gridCol w:w="2281"/>
        <w:gridCol w:w="223"/>
        <w:gridCol w:w="39"/>
        <w:gridCol w:w="2312"/>
        <w:gridCol w:w="272"/>
        <w:gridCol w:w="2785"/>
        <w:gridCol w:w="12"/>
      </w:tblGrid>
      <w:tr w:rsidR="001B0588" w:rsidRPr="005227D5">
        <w:trPr>
          <w:gridAfter w:val="1"/>
          <w:wAfter w:w="12" w:type="dxa"/>
          <w:trHeight w:val="50"/>
        </w:trPr>
        <w:tc>
          <w:tcPr>
            <w:tcW w:w="10788" w:type="dxa"/>
            <w:gridSpan w:val="7"/>
            <w:tcBorders>
              <w:bottom w:val="nil"/>
            </w:tcBorders>
            <w:vAlign w:val="center"/>
          </w:tcPr>
          <w:p w:rsidR="001B0588" w:rsidRPr="009279A8" w:rsidRDefault="001B0588" w:rsidP="00727AD1">
            <w:pPr>
              <w:jc w:val="center"/>
              <w:rPr>
                <w:b/>
                <w:bCs/>
              </w:rPr>
            </w:pPr>
            <w:r>
              <w:rPr>
                <w:noProof/>
              </w:rPr>
              <w:pict>
                <v:shapetype id="_x0000_t22" coordsize="21600,21600" o:spt="22" adj="5400" path="m10800,qx0@1l0@2qy10800,21600,21600@2l21600@1qy10800,xem0@1qy10800@0,21600@1nfe">
                  <v:formulas>
                    <v:f eqn="val #0"/>
                    <v:f eqn="prod #0 1 2"/>
                    <v:f eqn="sum height 0 @1"/>
                  </v:formulas>
                  <v:path o:extrusionok="f" gradientshapeok="t" o:connecttype="custom" o:connectlocs="10800,@0;10800,0;0,10800;10800,21600;21600,10800" o:connectangles="270,270,180,90,0" textboxrect="0,@0,21600,@2"/>
                  <v:handles>
                    <v:h position="center,#0" yrange="0,10800"/>
                  </v:handles>
                  <o:complex v:ext="view"/>
                </v:shapetype>
                <v:shape id="_x0000_s1026" type="#_x0000_t22" style="position:absolute;left:0;text-align:left;margin-left:12.7pt;margin-top:-.05pt;width:45pt;height:38.25pt;z-index:251659264" strokeweight="1pt">
                  <v:stroke dashstyle="dash"/>
                  <v:shadow color="#868686"/>
                </v:shape>
              </w:pict>
            </w:r>
            <w:r>
              <w:rPr>
                <w:b/>
                <w:bCs/>
                <w:sz w:val="22"/>
                <w:szCs w:val="22"/>
              </w:rPr>
              <w:t>2014</w:t>
            </w:r>
            <w:r w:rsidRPr="009279A8">
              <w:rPr>
                <w:b/>
                <w:bCs/>
                <w:sz w:val="22"/>
                <w:szCs w:val="22"/>
              </w:rPr>
              <w:t xml:space="preserve">- </w:t>
            </w:r>
            <w:r>
              <w:rPr>
                <w:b/>
                <w:bCs/>
                <w:sz w:val="22"/>
                <w:szCs w:val="22"/>
              </w:rPr>
              <w:t>20</w:t>
            </w:r>
            <w:r w:rsidRPr="009279A8">
              <w:rPr>
                <w:b/>
                <w:bCs/>
                <w:sz w:val="22"/>
                <w:szCs w:val="22"/>
              </w:rPr>
              <w:t>1</w:t>
            </w:r>
            <w:r>
              <w:rPr>
                <w:b/>
                <w:bCs/>
                <w:sz w:val="22"/>
                <w:szCs w:val="22"/>
              </w:rPr>
              <w:t>5</w:t>
            </w:r>
            <w:r w:rsidRPr="009279A8">
              <w:rPr>
                <w:b/>
                <w:bCs/>
                <w:sz w:val="22"/>
                <w:szCs w:val="22"/>
              </w:rPr>
              <w:t xml:space="preserve"> EĞİTİM ÖĞRETİM YILI </w:t>
            </w:r>
          </w:p>
        </w:tc>
      </w:tr>
      <w:tr w:rsidR="001B0588" w:rsidRPr="005227D5">
        <w:trPr>
          <w:gridAfter w:val="1"/>
          <w:wAfter w:w="12" w:type="dxa"/>
          <w:trHeight w:val="285"/>
        </w:trPr>
        <w:tc>
          <w:tcPr>
            <w:tcW w:w="8003" w:type="dxa"/>
            <w:gridSpan w:val="6"/>
            <w:tcBorders>
              <w:top w:val="nil"/>
            </w:tcBorders>
            <w:vAlign w:val="center"/>
          </w:tcPr>
          <w:p w:rsidR="001B0588" w:rsidRDefault="001B0588" w:rsidP="00727AD1">
            <w:pPr>
              <w:jc w:val="center"/>
              <w:rPr>
                <w:b/>
                <w:bCs/>
              </w:rPr>
            </w:pPr>
            <w:r w:rsidRPr="009279A8">
              <w:rPr>
                <w:b/>
                <w:bCs/>
                <w:sz w:val="22"/>
                <w:szCs w:val="22"/>
              </w:rPr>
              <w:t xml:space="preserve">                </w:t>
            </w:r>
            <w:r>
              <w:rPr>
                <w:b/>
                <w:bCs/>
                <w:sz w:val="22"/>
                <w:szCs w:val="22"/>
              </w:rPr>
              <w:t xml:space="preserve">                              FATİH ORTA</w:t>
            </w:r>
            <w:r w:rsidRPr="009279A8">
              <w:rPr>
                <w:b/>
                <w:bCs/>
                <w:sz w:val="22"/>
                <w:szCs w:val="22"/>
              </w:rPr>
              <w:t>OKULU</w:t>
            </w:r>
          </w:p>
          <w:p w:rsidR="001B0588" w:rsidRPr="009279A8" w:rsidRDefault="001B0588" w:rsidP="00727AD1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 xml:space="preserve">                                                 7. SINIF YAZILI SORULARI</w:t>
            </w:r>
          </w:p>
        </w:tc>
        <w:tc>
          <w:tcPr>
            <w:tcW w:w="2785" w:type="dxa"/>
            <w:vAlign w:val="center"/>
          </w:tcPr>
          <w:p w:rsidR="001B0588" w:rsidRPr="009279A8" w:rsidRDefault="001B0588" w:rsidP="00727AD1">
            <w:pPr>
              <w:rPr>
                <w:b/>
                <w:bCs/>
              </w:rPr>
            </w:pPr>
            <w:r w:rsidRPr="009279A8">
              <w:rPr>
                <w:b/>
                <w:bCs/>
                <w:sz w:val="22"/>
                <w:szCs w:val="22"/>
              </w:rPr>
              <w:t>Sınav Tarihi:</w:t>
            </w:r>
            <w:r>
              <w:rPr>
                <w:b/>
                <w:bCs/>
                <w:sz w:val="22"/>
                <w:szCs w:val="22"/>
              </w:rPr>
              <w:t xml:space="preserve"> 28/04/2015</w:t>
            </w:r>
            <w:r w:rsidRPr="009279A8">
              <w:rPr>
                <w:b/>
                <w:bCs/>
                <w:sz w:val="22"/>
                <w:szCs w:val="22"/>
              </w:rPr>
              <w:t xml:space="preserve">   </w:t>
            </w:r>
          </w:p>
        </w:tc>
      </w:tr>
      <w:tr w:rsidR="001B0588" w:rsidRPr="005227D5">
        <w:trPr>
          <w:gridAfter w:val="1"/>
          <w:wAfter w:w="12" w:type="dxa"/>
          <w:trHeight w:val="255"/>
        </w:trPr>
        <w:tc>
          <w:tcPr>
            <w:tcW w:w="2876" w:type="dxa"/>
            <w:vMerge w:val="restart"/>
            <w:vAlign w:val="center"/>
          </w:tcPr>
          <w:p w:rsidR="001B0588" w:rsidRPr="005227D5" w:rsidRDefault="001B0588" w:rsidP="00727AD1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5227D5">
              <w:rPr>
                <w:b/>
                <w:bCs/>
                <w:sz w:val="20"/>
                <w:szCs w:val="20"/>
              </w:rPr>
              <w:t xml:space="preserve">ADI      </w:t>
            </w:r>
            <w:r w:rsidRPr="005227D5">
              <w:rPr>
                <w:b/>
                <w:bCs/>
                <w:sz w:val="20"/>
                <w:szCs w:val="20"/>
              </w:rPr>
              <w:tab/>
              <w:t>: . . . . . . . . . . .</w:t>
            </w:r>
          </w:p>
          <w:p w:rsidR="001B0588" w:rsidRPr="005227D5" w:rsidRDefault="001B0588" w:rsidP="00727AD1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5227D5">
              <w:rPr>
                <w:b/>
                <w:bCs/>
                <w:sz w:val="20"/>
                <w:szCs w:val="20"/>
              </w:rPr>
              <w:t xml:space="preserve">SOYADI    </w:t>
            </w:r>
            <w:r w:rsidRPr="005227D5">
              <w:rPr>
                <w:b/>
                <w:bCs/>
                <w:sz w:val="20"/>
                <w:szCs w:val="20"/>
              </w:rPr>
              <w:tab/>
              <w:t>: . . . . . . . . . . .</w:t>
            </w:r>
          </w:p>
          <w:p w:rsidR="001B0588" w:rsidRPr="005227D5" w:rsidRDefault="001B0588" w:rsidP="00727AD1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5227D5">
              <w:rPr>
                <w:b/>
                <w:bCs/>
                <w:sz w:val="20"/>
                <w:szCs w:val="20"/>
              </w:rPr>
              <w:t xml:space="preserve">NUMARASI </w:t>
            </w:r>
            <w:r w:rsidRPr="005227D5">
              <w:rPr>
                <w:b/>
                <w:bCs/>
                <w:sz w:val="20"/>
                <w:szCs w:val="20"/>
              </w:rPr>
              <w:tab/>
              <w:t xml:space="preserve">: . . . . . . . . . . . </w:t>
            </w:r>
          </w:p>
          <w:p w:rsidR="001B0588" w:rsidRPr="005227D5" w:rsidRDefault="001B0588" w:rsidP="00727AD1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5227D5">
              <w:rPr>
                <w:b/>
                <w:bCs/>
                <w:sz w:val="20"/>
                <w:szCs w:val="20"/>
              </w:rPr>
              <w:t xml:space="preserve">SINIFI          </w:t>
            </w:r>
            <w:r w:rsidRPr="005227D5">
              <w:rPr>
                <w:b/>
                <w:bCs/>
                <w:sz w:val="20"/>
                <w:szCs w:val="20"/>
              </w:rPr>
              <w:tab/>
              <w:t>: . . . . . . . . . . .</w:t>
            </w:r>
          </w:p>
        </w:tc>
        <w:tc>
          <w:tcPr>
            <w:tcW w:w="2281" w:type="dxa"/>
            <w:vMerge w:val="restart"/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  <w:r w:rsidRPr="005227D5">
              <w:rPr>
                <w:b/>
                <w:bCs/>
                <w:sz w:val="20"/>
                <w:szCs w:val="20"/>
              </w:rPr>
              <w:t>DERSİ: MATEMATİK</w:t>
            </w:r>
          </w:p>
        </w:tc>
        <w:tc>
          <w:tcPr>
            <w:tcW w:w="5631" w:type="dxa"/>
            <w:gridSpan w:val="5"/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  <w:r w:rsidRPr="005227D5">
              <w:rPr>
                <w:b/>
                <w:bCs/>
                <w:sz w:val="20"/>
                <w:szCs w:val="20"/>
              </w:rPr>
              <w:t>DEĞERLENDİRME</w:t>
            </w:r>
          </w:p>
        </w:tc>
      </w:tr>
      <w:tr w:rsidR="001B0588" w:rsidRPr="005227D5">
        <w:trPr>
          <w:gridAfter w:val="1"/>
          <w:wAfter w:w="12" w:type="dxa"/>
          <w:trHeight w:val="368"/>
        </w:trPr>
        <w:tc>
          <w:tcPr>
            <w:tcW w:w="2876" w:type="dxa"/>
            <w:vMerge/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81" w:type="dxa"/>
            <w:vMerge/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74" w:type="dxa"/>
            <w:gridSpan w:val="3"/>
            <w:vMerge w:val="restart"/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  <w:r w:rsidRPr="005227D5">
              <w:rPr>
                <w:b/>
                <w:bCs/>
                <w:sz w:val="20"/>
                <w:szCs w:val="20"/>
              </w:rPr>
              <w:t>SINAV SONUCU</w:t>
            </w:r>
          </w:p>
        </w:tc>
        <w:tc>
          <w:tcPr>
            <w:tcW w:w="3057" w:type="dxa"/>
            <w:gridSpan w:val="2"/>
            <w:vMerge w:val="restart"/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1B0588" w:rsidRPr="005227D5">
        <w:trPr>
          <w:gridAfter w:val="1"/>
          <w:wAfter w:w="12" w:type="dxa"/>
          <w:trHeight w:val="540"/>
        </w:trPr>
        <w:tc>
          <w:tcPr>
            <w:tcW w:w="2876" w:type="dxa"/>
            <w:vMerge/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81" w:type="dxa"/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  <w:r w:rsidRPr="005227D5">
              <w:rPr>
                <w:b/>
                <w:bCs/>
                <w:sz w:val="20"/>
                <w:szCs w:val="20"/>
              </w:rPr>
              <w:t>II.DÖNEM</w:t>
            </w:r>
          </w:p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  <w:r w:rsidRPr="005227D5">
              <w:rPr>
                <w:b/>
                <w:bCs/>
                <w:sz w:val="20"/>
                <w:szCs w:val="20"/>
              </w:rPr>
              <w:t xml:space="preserve"> .YAZILI</w:t>
            </w:r>
          </w:p>
        </w:tc>
        <w:tc>
          <w:tcPr>
            <w:tcW w:w="2574" w:type="dxa"/>
            <w:gridSpan w:val="3"/>
            <w:vMerge/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057" w:type="dxa"/>
            <w:gridSpan w:val="2"/>
            <w:vMerge/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1B0588" w:rsidRPr="005227D5">
        <w:trPr>
          <w:gridAfter w:val="1"/>
          <w:wAfter w:w="12" w:type="dxa"/>
          <w:trHeight w:val="109"/>
        </w:trPr>
        <w:tc>
          <w:tcPr>
            <w:tcW w:w="10788" w:type="dxa"/>
            <w:gridSpan w:val="7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B0588" w:rsidRPr="005227D5" w:rsidRDefault="001B0588" w:rsidP="00727AD1">
            <w:pPr>
              <w:jc w:val="center"/>
              <w:rPr>
                <w:b/>
                <w:bCs/>
                <w:sz w:val="20"/>
                <w:szCs w:val="20"/>
              </w:rPr>
            </w:pPr>
            <w:r w:rsidRPr="005227D5">
              <w:rPr>
                <w:b/>
                <w:bCs/>
                <w:sz w:val="20"/>
                <w:szCs w:val="20"/>
              </w:rPr>
              <w:t>SORULAR</w:t>
            </w:r>
          </w:p>
        </w:tc>
      </w:tr>
      <w:tr w:rsidR="001B0588" w:rsidRPr="005227D5">
        <w:trPr>
          <w:gridAfter w:val="1"/>
          <w:wAfter w:w="12" w:type="dxa"/>
          <w:trHeight w:val="3519"/>
        </w:trPr>
        <w:tc>
          <w:tcPr>
            <w:tcW w:w="5419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1B0588" w:rsidRPr="007C56E6" w:rsidRDefault="001B0588" w:rsidP="007C56E6">
            <w:pPr>
              <w:pStyle w:val="ListParagraph"/>
              <w:numPr>
                <w:ilvl w:val="0"/>
                <w:numId w:val="2"/>
              </w:numPr>
              <w:rPr>
                <w:rFonts w:ascii="Calibri" w:hAnsi="Calibri" w:cs="Calibri"/>
                <w:b/>
                <w:bCs/>
              </w:rPr>
            </w:pPr>
            <w:r>
              <w:t xml:space="preserve">                        </w:t>
            </w:r>
          </w:p>
          <w:p w:rsidR="001B0588" w:rsidRDefault="001B0588" w:rsidP="007C56E6">
            <w:pPr>
              <w:rPr>
                <w:b/>
                <w:bCs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8" o:spid="_x0000_s1027" type="#_x0000_t75" style="position:absolute;margin-left:12pt;margin-top:3.45pt;width:99pt;height:69.75pt;z-index:-251658240;visibility:visible" wrapcoords="-164 0 -164 21368 21600 21368 21600 0 -164 0">
                  <v:imagedata r:id="rId5" o:title=""/>
                  <w10:wrap type="tight"/>
                </v:shape>
              </w:pict>
            </w:r>
            <w:r>
              <w:rPr>
                <w:rFonts w:ascii="Calibri" w:hAnsi="Calibri" w:cs="Calibri"/>
              </w:rPr>
              <w:t xml:space="preserve">  </w:t>
            </w:r>
            <w:r w:rsidRPr="0062725A">
              <w:rPr>
                <w:rFonts w:ascii="Calibri" w:hAnsi="Calibri" w:cs="Calibri"/>
              </w:rPr>
              <w:t>Y</w:t>
            </w:r>
            <w:r>
              <w:rPr>
                <w:rFonts w:ascii="Calibri" w:hAnsi="Calibri" w:cs="Calibri"/>
              </w:rPr>
              <w:t>an</w:t>
            </w:r>
            <w:r w:rsidRPr="0062725A">
              <w:rPr>
                <w:rFonts w:ascii="Calibri" w:hAnsi="Calibri" w:cs="Calibri"/>
              </w:rPr>
              <w:t xml:space="preserve">daki şeklin üstten, alttan, sağdan, soldan önden ve arkadan görünümlerini çiziniz.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(5 puan)</w:t>
            </w:r>
            <w:r w:rsidRPr="0062725A">
              <w:rPr>
                <w:rFonts w:ascii="Calibri" w:hAnsi="Calibri" w:cs="Calibri"/>
              </w:rPr>
              <w:t xml:space="preserve"> </w:t>
            </w:r>
          </w:p>
          <w:p w:rsidR="001B0588" w:rsidRDefault="001B0588" w:rsidP="007C56E6">
            <w:pPr>
              <w:rPr>
                <w:b/>
                <w:bCs/>
              </w:rPr>
            </w:pPr>
          </w:p>
          <w:p w:rsidR="001B0588" w:rsidRDefault="001B0588" w:rsidP="007C56E6">
            <w:pPr>
              <w:rPr>
                <w:b/>
                <w:bCs/>
              </w:rPr>
            </w:pPr>
          </w:p>
          <w:p w:rsidR="001B0588" w:rsidRDefault="001B0588" w:rsidP="007C56E6">
            <w:pPr>
              <w:rPr>
                <w:rFonts w:ascii="Calibri" w:hAnsi="Calibri" w:cs="Calibri"/>
              </w:rPr>
            </w:pPr>
            <w:r w:rsidRPr="0062725A">
              <w:rPr>
                <w:rFonts w:ascii="Calibri" w:hAnsi="Calibri" w:cs="Calibri"/>
              </w:rPr>
              <w:t xml:space="preserve">Üstten :                   </w:t>
            </w:r>
            <w:r>
              <w:rPr>
                <w:rFonts w:ascii="Calibri" w:hAnsi="Calibri" w:cs="Calibri"/>
              </w:rPr>
              <w:t xml:space="preserve">         </w:t>
            </w:r>
            <w:r w:rsidRPr="0062725A">
              <w:rPr>
                <w:rFonts w:ascii="Calibri" w:hAnsi="Calibri" w:cs="Calibri"/>
              </w:rPr>
              <w:t xml:space="preserve">     Sağdan :                                </w:t>
            </w:r>
          </w:p>
          <w:p w:rsidR="001B0588" w:rsidRDefault="001B0588" w:rsidP="007C56E6">
            <w:pPr>
              <w:rPr>
                <w:rFonts w:ascii="Calibri" w:hAnsi="Calibri" w:cs="Calibri"/>
              </w:rPr>
            </w:pPr>
          </w:p>
          <w:p w:rsidR="001B0588" w:rsidRDefault="001B0588" w:rsidP="007C56E6">
            <w:pPr>
              <w:rPr>
                <w:rFonts w:ascii="Calibri" w:hAnsi="Calibri" w:cs="Calibri"/>
              </w:rPr>
            </w:pPr>
          </w:p>
          <w:p w:rsidR="001B0588" w:rsidRDefault="001B0588" w:rsidP="007C56E6">
            <w:pPr>
              <w:rPr>
                <w:rFonts w:ascii="Calibri" w:hAnsi="Calibri" w:cs="Calibri"/>
              </w:rPr>
            </w:pPr>
            <w:r w:rsidRPr="0062725A">
              <w:rPr>
                <w:rFonts w:ascii="Calibri" w:hAnsi="Calibri" w:cs="Calibri"/>
              </w:rPr>
              <w:t>Soldan:</w:t>
            </w:r>
            <w:r w:rsidRPr="0062725A">
              <w:rPr>
                <w:rFonts w:ascii="Calibri" w:hAnsi="Calibri" w:cs="Calibri"/>
              </w:rPr>
              <w:tab/>
            </w:r>
            <w:r w:rsidRPr="0062725A">
              <w:rPr>
                <w:rFonts w:ascii="Calibri" w:hAnsi="Calibri" w:cs="Calibri"/>
              </w:rPr>
              <w:tab/>
              <w:t xml:space="preserve">     Arkadan:</w:t>
            </w:r>
            <w:r w:rsidRPr="0062725A">
              <w:rPr>
                <w:rFonts w:ascii="Calibri" w:hAnsi="Calibri" w:cs="Calibri"/>
              </w:rPr>
              <w:tab/>
            </w:r>
          </w:p>
          <w:p w:rsidR="001B0588" w:rsidRDefault="001B0588" w:rsidP="007C56E6">
            <w:pPr>
              <w:rPr>
                <w:rFonts w:ascii="Calibri" w:hAnsi="Calibri" w:cs="Calibri"/>
              </w:rPr>
            </w:pPr>
          </w:p>
          <w:p w:rsidR="001B0588" w:rsidRDefault="001B0588" w:rsidP="007C56E6">
            <w:pPr>
              <w:rPr>
                <w:rFonts w:ascii="Calibri" w:hAnsi="Calibri" w:cs="Calibri"/>
              </w:rPr>
            </w:pPr>
          </w:p>
          <w:p w:rsidR="001B0588" w:rsidRPr="0062725A" w:rsidRDefault="001B0588" w:rsidP="007C56E6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Önden:</w:t>
            </w:r>
          </w:p>
          <w:p w:rsidR="001B0588" w:rsidRPr="00976D5B" w:rsidRDefault="001B0588" w:rsidP="00434A85">
            <w:pPr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5369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1B0588" w:rsidRPr="003512F3" w:rsidRDefault="001B0588" w:rsidP="007C7609">
            <w:pPr>
              <w:rPr>
                <w:b/>
                <w:bCs/>
              </w:rPr>
            </w:pPr>
            <w:r w:rsidRPr="005227D5">
              <w:rPr>
                <w:b/>
                <w:bCs/>
              </w:rPr>
              <w:t>2.</w:t>
            </w:r>
            <w:r>
              <w:rPr>
                <w:b/>
                <w:bCs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(15 puan)</w:t>
            </w:r>
            <w:r w:rsidRPr="00361CD0">
              <w:rPr>
                <w:b/>
                <w:bCs/>
              </w:rPr>
              <w:t xml:space="preserve"> </w:t>
            </w:r>
            <w:r w:rsidRPr="00C37462">
              <w:rPr>
                <w:b/>
                <w:bCs/>
                <w:noProof/>
              </w:rPr>
              <w:pict>
                <v:shape id="Resim 1" o:spid="_x0000_i1025" type="#_x0000_t75" style="width:255pt;height:95.25pt;visibility:visible">
                  <v:imagedata r:id="rId6" o:title=""/>
                </v:shape>
              </w:pict>
            </w:r>
          </w:p>
          <w:p w:rsidR="001B0588" w:rsidRDefault="001B0588" w:rsidP="00727AD1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Bu sınıtan rastgele seçilen bir öğrencinin;</w:t>
            </w:r>
          </w:p>
          <w:p w:rsidR="001B0588" w:rsidRPr="0090294F" w:rsidRDefault="001B0588" w:rsidP="0090294F">
            <w:pPr>
              <w:rPr>
                <w:b/>
                <w:bCs/>
              </w:rPr>
            </w:pPr>
            <w:r w:rsidRPr="0090294F">
              <w:rPr>
                <w:b/>
                <w:bCs/>
              </w:rPr>
              <w:t>a)Erkek olma olasılığı :</w:t>
            </w:r>
          </w:p>
          <w:p w:rsidR="001B0588" w:rsidRDefault="001B0588" w:rsidP="003512F3">
            <w:pPr>
              <w:pStyle w:val="ListParagraph"/>
              <w:ind w:left="765"/>
              <w:rPr>
                <w:b/>
                <w:bCs/>
              </w:rPr>
            </w:pPr>
          </w:p>
          <w:p w:rsidR="001B0588" w:rsidRDefault="001B0588" w:rsidP="003512F3">
            <w:pPr>
              <w:pStyle w:val="ListParagraph"/>
              <w:ind w:left="765"/>
              <w:rPr>
                <w:b/>
                <w:bCs/>
              </w:rPr>
            </w:pPr>
          </w:p>
          <w:p w:rsidR="001B0588" w:rsidRPr="0090294F" w:rsidRDefault="001B0588" w:rsidP="0090294F">
            <w:pPr>
              <w:rPr>
                <w:b/>
                <w:bCs/>
              </w:rPr>
            </w:pPr>
            <w:r w:rsidRPr="0090294F">
              <w:rPr>
                <w:b/>
                <w:bCs/>
              </w:rPr>
              <w:t>b)Futbol sporunu beğenen olma olasılığı:</w:t>
            </w:r>
          </w:p>
          <w:p w:rsidR="001B0588" w:rsidRDefault="001B0588" w:rsidP="003512F3">
            <w:pPr>
              <w:pStyle w:val="ListParagraph"/>
              <w:ind w:left="765"/>
              <w:rPr>
                <w:b/>
                <w:bCs/>
              </w:rPr>
            </w:pPr>
          </w:p>
          <w:p w:rsidR="001B0588" w:rsidRDefault="001B0588" w:rsidP="003512F3">
            <w:pPr>
              <w:pStyle w:val="ListParagraph"/>
              <w:ind w:left="765"/>
              <w:rPr>
                <w:b/>
                <w:bCs/>
              </w:rPr>
            </w:pPr>
          </w:p>
          <w:p w:rsidR="001B0588" w:rsidRPr="0090294F" w:rsidRDefault="001B0588" w:rsidP="0090294F">
            <w:pPr>
              <w:rPr>
                <w:b/>
                <w:bCs/>
              </w:rPr>
            </w:pPr>
            <w:r w:rsidRPr="0090294F">
              <w:rPr>
                <w:b/>
                <w:bCs/>
              </w:rPr>
              <w:t xml:space="preserve">c) Futbol beğenen </w:t>
            </w:r>
            <w:r w:rsidRPr="0090294F">
              <w:rPr>
                <w:b/>
                <w:bCs/>
                <w:color w:val="000000"/>
                <w:u w:val="single"/>
              </w:rPr>
              <w:t>veya</w:t>
            </w:r>
            <w:r w:rsidRPr="0090294F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 xml:space="preserve">erkek </w:t>
            </w:r>
            <w:r w:rsidRPr="0090294F">
              <w:rPr>
                <w:b/>
                <w:bCs/>
              </w:rPr>
              <w:t xml:space="preserve"> olma olasılığı:</w:t>
            </w:r>
          </w:p>
          <w:p w:rsidR="001B0588" w:rsidRPr="00994908" w:rsidRDefault="001B0588" w:rsidP="00727AD1">
            <w:pPr>
              <w:rPr>
                <w:b/>
                <w:bCs/>
              </w:rPr>
            </w:pPr>
          </w:p>
        </w:tc>
      </w:tr>
      <w:tr w:rsidR="001B0588" w:rsidRPr="005227D5">
        <w:trPr>
          <w:gridAfter w:val="1"/>
          <w:wAfter w:w="12" w:type="dxa"/>
          <w:trHeight w:val="3102"/>
        </w:trPr>
        <w:tc>
          <w:tcPr>
            <w:tcW w:w="5419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1B0588" w:rsidRPr="00173DD3" w:rsidRDefault="001B0588" w:rsidP="002359B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227D5">
              <w:rPr>
                <w:b/>
                <w:bCs/>
              </w:rPr>
              <w:t>3</w:t>
            </w:r>
            <w:r w:rsidRPr="00173DD3">
              <w:rPr>
                <w:rFonts w:ascii="Arial" w:hAnsi="Arial" w:cs="Arial"/>
                <w:b/>
                <w:bCs/>
              </w:rPr>
              <w:t xml:space="preserve">. </w:t>
            </w:r>
            <w:r w:rsidRPr="00173DD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Şevval, bilgisayarı için  4</w:t>
            </w:r>
            <w:r w:rsidRPr="00173DD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harfli  bir  şifre  oluşturacaktır. Alfabemizin ilk  beş harfini, tekrar  etmeden kullanarak  kaç farklı şifre oluşturabilir?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(5 puan)</w:t>
            </w:r>
          </w:p>
          <w:p w:rsidR="001B0588" w:rsidRDefault="001B0588" w:rsidP="002359B8">
            <w:pPr>
              <w:rPr>
                <w:sz w:val="18"/>
                <w:szCs w:val="18"/>
              </w:rPr>
            </w:pPr>
          </w:p>
          <w:p w:rsidR="001B0588" w:rsidRPr="002359B8" w:rsidRDefault="001B0588" w:rsidP="002359B8">
            <w:pPr>
              <w:rPr>
                <w:sz w:val="18"/>
                <w:szCs w:val="18"/>
              </w:rPr>
            </w:pPr>
          </w:p>
          <w:p w:rsidR="001B0588" w:rsidRPr="002359B8" w:rsidRDefault="001B0588" w:rsidP="002359B8">
            <w:pPr>
              <w:rPr>
                <w:sz w:val="18"/>
                <w:szCs w:val="18"/>
              </w:rPr>
            </w:pPr>
          </w:p>
          <w:p w:rsidR="001B0588" w:rsidRPr="002359B8" w:rsidRDefault="001B0588" w:rsidP="002359B8">
            <w:pPr>
              <w:rPr>
                <w:sz w:val="18"/>
                <w:szCs w:val="18"/>
              </w:rPr>
            </w:pPr>
          </w:p>
          <w:p w:rsidR="001B0588" w:rsidRDefault="001B0588" w:rsidP="002359B8">
            <w:pPr>
              <w:rPr>
                <w:sz w:val="18"/>
                <w:szCs w:val="18"/>
              </w:rPr>
            </w:pPr>
          </w:p>
          <w:p w:rsidR="001B0588" w:rsidRDefault="001B0588" w:rsidP="002359B8">
            <w:pPr>
              <w:jc w:val="right"/>
              <w:rPr>
                <w:sz w:val="18"/>
                <w:szCs w:val="18"/>
              </w:rPr>
            </w:pPr>
          </w:p>
          <w:p w:rsidR="001B0588" w:rsidRDefault="001B0588" w:rsidP="002359B8">
            <w:pPr>
              <w:jc w:val="right"/>
              <w:rPr>
                <w:sz w:val="18"/>
                <w:szCs w:val="18"/>
              </w:rPr>
            </w:pPr>
          </w:p>
          <w:p w:rsidR="001B0588" w:rsidRDefault="001B0588" w:rsidP="002359B8">
            <w:pPr>
              <w:jc w:val="right"/>
              <w:rPr>
                <w:sz w:val="18"/>
                <w:szCs w:val="18"/>
              </w:rPr>
            </w:pPr>
          </w:p>
          <w:p w:rsidR="001B0588" w:rsidRDefault="001B0588" w:rsidP="002359B8">
            <w:pPr>
              <w:jc w:val="right"/>
              <w:rPr>
                <w:sz w:val="18"/>
                <w:szCs w:val="18"/>
              </w:rPr>
            </w:pPr>
          </w:p>
          <w:p w:rsidR="001B0588" w:rsidRDefault="001B0588" w:rsidP="002359B8">
            <w:pPr>
              <w:jc w:val="right"/>
              <w:rPr>
                <w:sz w:val="18"/>
                <w:szCs w:val="18"/>
              </w:rPr>
            </w:pPr>
          </w:p>
          <w:p w:rsidR="001B0588" w:rsidRDefault="001B0588" w:rsidP="002359B8">
            <w:pPr>
              <w:jc w:val="right"/>
              <w:rPr>
                <w:sz w:val="18"/>
                <w:szCs w:val="18"/>
              </w:rPr>
            </w:pPr>
          </w:p>
          <w:p w:rsidR="001B0588" w:rsidRDefault="001B0588" w:rsidP="002359B8">
            <w:pPr>
              <w:jc w:val="right"/>
              <w:rPr>
                <w:sz w:val="18"/>
                <w:szCs w:val="18"/>
              </w:rPr>
            </w:pPr>
          </w:p>
          <w:p w:rsidR="001B0588" w:rsidRDefault="001B0588" w:rsidP="002359B8">
            <w:pPr>
              <w:jc w:val="right"/>
              <w:rPr>
                <w:sz w:val="18"/>
                <w:szCs w:val="18"/>
              </w:rPr>
            </w:pPr>
          </w:p>
          <w:p w:rsidR="001B0588" w:rsidRDefault="001B0588" w:rsidP="002359B8">
            <w:pPr>
              <w:jc w:val="right"/>
              <w:rPr>
                <w:sz w:val="18"/>
                <w:szCs w:val="18"/>
              </w:rPr>
            </w:pPr>
          </w:p>
          <w:p w:rsidR="001B0588" w:rsidRPr="002359B8" w:rsidRDefault="001B0588" w:rsidP="002359B8">
            <w:pPr>
              <w:jc w:val="right"/>
              <w:rPr>
                <w:sz w:val="18"/>
                <w:szCs w:val="18"/>
              </w:rPr>
            </w:pPr>
          </w:p>
        </w:tc>
        <w:tc>
          <w:tcPr>
            <w:tcW w:w="5369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1B0588" w:rsidRPr="0090294F" w:rsidRDefault="001B0588" w:rsidP="0090294F">
            <w:pPr>
              <w:rPr>
                <w:rFonts w:ascii="Calibri" w:hAnsi="Calibri" w:cs="Calibri"/>
                <w:b/>
                <w:bCs/>
              </w:rPr>
            </w:pPr>
            <w:r w:rsidRPr="0090294F">
              <w:rPr>
                <w:b/>
                <w:bCs/>
              </w:rPr>
              <w:t>4.</w:t>
            </w:r>
            <w:r w:rsidRPr="0090294F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0294F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Aşağıdaki işlemlerin sonuçlarını  bulunuz.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(10 puan)</w:t>
            </w:r>
          </w:p>
          <w:p w:rsidR="001B0588" w:rsidRPr="00173DD3" w:rsidRDefault="001B0588" w:rsidP="000E51F4">
            <w:pPr>
              <w:rPr>
                <w:b/>
                <w:bCs/>
                <w:sz w:val="28"/>
                <w:szCs w:val="28"/>
              </w:rPr>
            </w:pPr>
            <w:r>
              <w:rPr>
                <w:rFonts w:ascii="Comic Sans MS" w:hAnsi="Comic Sans MS" w:cs="Comic Sans MS"/>
                <w:b/>
                <w:bCs/>
                <w:sz w:val="28"/>
                <w:szCs w:val="28"/>
              </w:rPr>
              <w:t xml:space="preserve">* </w:t>
            </w:r>
            <w:r>
              <w:rPr>
                <w:b/>
                <w:bCs/>
                <w:sz w:val="28"/>
                <w:szCs w:val="28"/>
              </w:rPr>
              <w:t>5</w:t>
            </w:r>
            <w:r w:rsidRPr="00173DD3">
              <w:rPr>
                <w:b/>
                <w:bCs/>
                <w:sz w:val="28"/>
                <w:szCs w:val="28"/>
              </w:rPr>
              <w:t>!+4! =</w:t>
            </w:r>
          </w:p>
          <w:p w:rsidR="001B0588" w:rsidRDefault="001B0588" w:rsidP="000E51F4">
            <w:pPr>
              <w:rPr>
                <w:rFonts w:ascii="Comic Sans MS" w:hAnsi="Comic Sans MS" w:cs="Comic Sans MS"/>
                <w:b/>
                <w:bCs/>
                <w:sz w:val="28"/>
                <w:szCs w:val="28"/>
              </w:rPr>
            </w:pPr>
          </w:p>
          <w:p w:rsidR="001B0588" w:rsidRDefault="001B0588" w:rsidP="000E51F4">
            <w:pPr>
              <w:rPr>
                <w:rFonts w:ascii="Comic Sans MS" w:hAnsi="Comic Sans MS" w:cs="Comic Sans MS"/>
                <w:b/>
                <w:bCs/>
                <w:sz w:val="28"/>
                <w:szCs w:val="28"/>
              </w:rPr>
            </w:pPr>
          </w:p>
          <w:p w:rsidR="001B0588" w:rsidRDefault="001B0588" w:rsidP="000E51F4">
            <w:pPr>
              <w:rPr>
                <w:rFonts w:ascii="Comic Sans MS" w:hAnsi="Comic Sans MS" w:cs="Comic Sans MS"/>
                <w:b/>
                <w:bCs/>
                <w:sz w:val="28"/>
                <w:szCs w:val="28"/>
              </w:rPr>
            </w:pPr>
            <w:r>
              <w:rPr>
                <w:rFonts w:ascii="Comic Sans MS" w:hAnsi="Comic Sans MS" w:cs="Comic Sans MS"/>
                <w:b/>
                <w:bCs/>
              </w:rPr>
              <w:t xml:space="preserve">* </w:t>
            </w:r>
            <w:r>
              <w:rPr>
                <w:b/>
                <w:bCs/>
              </w:rPr>
              <w:t>P(5,5</w:t>
            </w:r>
            <w:r w:rsidRPr="00173DD3">
              <w:rPr>
                <w:b/>
                <w:bCs/>
              </w:rPr>
              <w:t>)</w:t>
            </w:r>
            <w:r>
              <w:rPr>
                <w:rFonts w:ascii="Comic Sans MS" w:hAnsi="Comic Sans MS" w:cs="Comic Sans MS"/>
                <w:b/>
                <w:bCs/>
                <w:sz w:val="28"/>
                <w:szCs w:val="28"/>
              </w:rPr>
              <w:t>=</w:t>
            </w:r>
          </w:p>
          <w:p w:rsidR="001B0588" w:rsidRDefault="001B0588" w:rsidP="000E51F4">
            <w:pPr>
              <w:rPr>
                <w:rFonts w:ascii="Comic Sans MS" w:hAnsi="Comic Sans MS" w:cs="Comic Sans MS"/>
                <w:b/>
                <w:bCs/>
                <w:sz w:val="28"/>
                <w:szCs w:val="28"/>
              </w:rPr>
            </w:pPr>
          </w:p>
          <w:p w:rsidR="001B0588" w:rsidRDefault="001B0588" w:rsidP="000E51F4">
            <w:pPr>
              <w:rPr>
                <w:rFonts w:ascii="Comic Sans MS" w:hAnsi="Comic Sans MS" w:cs="Comic Sans MS"/>
                <w:b/>
                <w:bCs/>
              </w:rPr>
            </w:pPr>
          </w:p>
          <w:p w:rsidR="001B0588" w:rsidRPr="00DB7D94" w:rsidRDefault="001B0588" w:rsidP="000E51F4">
            <w:pPr>
              <w:rPr>
                <w:sz w:val="20"/>
                <w:szCs w:val="20"/>
              </w:rPr>
            </w:pPr>
            <w:r>
              <w:rPr>
                <w:rFonts w:ascii="Comic Sans MS" w:hAnsi="Comic Sans MS" w:cs="Comic Sans MS"/>
                <w:b/>
                <w:bCs/>
              </w:rPr>
              <w:t xml:space="preserve">* </w:t>
            </w:r>
            <w:r>
              <w:rPr>
                <w:b/>
                <w:bCs/>
              </w:rPr>
              <w:t>P(6,3</w:t>
            </w:r>
            <w:r w:rsidRPr="00173DD3">
              <w:rPr>
                <w:b/>
                <w:bCs/>
              </w:rPr>
              <w:t>)=</w:t>
            </w:r>
          </w:p>
        </w:tc>
      </w:tr>
      <w:tr w:rsidR="001B0588" w:rsidRPr="005227D5">
        <w:trPr>
          <w:gridAfter w:val="1"/>
          <w:wAfter w:w="12" w:type="dxa"/>
          <w:trHeight w:val="1991"/>
        </w:trPr>
        <w:tc>
          <w:tcPr>
            <w:tcW w:w="5419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1B0588" w:rsidRDefault="001B0588" w:rsidP="00735206">
            <w:pPr>
              <w:rPr>
                <w:b/>
                <w:bCs/>
                <w:sz w:val="20"/>
                <w:szCs w:val="20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margin-left:109.7pt;margin-top:4.8pt;width:153pt;height:81pt;z-index:251656192;mso-position-horizontal-relative:text;mso-position-vertical-relative:text">
                  <v:textbox>
                    <w:txbxContent>
                      <w:p w:rsidR="001B0588" w:rsidRPr="009D3C68" w:rsidRDefault="001B0588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 w:rsidRPr="009D3C68"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 xml:space="preserve">Şekildeki O merkezli çemberde </w:t>
                        </w:r>
                        <w:r w:rsidRPr="009D3C68"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softHyphen/>
                          <w:t>|OA|= 5 cm olduğuna göre 120° lik merkez açının gördüğü daire diliminin çevresi ve  alanını bulalım( π=3 alınız.)</w:t>
                        </w:r>
                      </w:p>
                    </w:txbxContent>
                  </v:textbox>
                </v:shape>
              </w:pict>
            </w:r>
            <w:r w:rsidRPr="005227D5">
              <w:rPr>
                <w:b/>
                <w:bCs/>
              </w:rPr>
              <w:t>5</w:t>
            </w:r>
            <w:r>
              <w:rPr>
                <w:b/>
                <w:bCs/>
              </w:rPr>
              <w:t>.</w:t>
            </w:r>
            <w:r w:rsidRPr="005227D5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</w:rPr>
              <w:t xml:space="preserve"> 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(10 puan)</w:t>
            </w:r>
            <w:r>
              <w:rPr>
                <w:b/>
                <w:bCs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</w:t>
            </w:r>
          </w:p>
          <w:p w:rsidR="001B0588" w:rsidRPr="00735206" w:rsidRDefault="001B0588" w:rsidP="00735206">
            <w:pPr>
              <w:rPr>
                <w:rFonts w:ascii="Calibri" w:hAnsi="Calibri" w:cs="Calibri"/>
                <w:b/>
                <w:bCs/>
              </w:rPr>
            </w:pPr>
            <w:r w:rsidRPr="00C37462">
              <w:rPr>
                <w:noProof/>
              </w:rPr>
              <w:pict>
                <v:shape id="Resim 6" o:spid="_x0000_i1026" type="#_x0000_t75" style="width:122.25pt;height:90pt;visibility:visible">
                  <v:imagedata r:id="rId7" o:title=""/>
                </v:shape>
              </w:pict>
            </w:r>
            <w:r>
              <w:tab/>
            </w:r>
          </w:p>
          <w:p w:rsidR="001B0588" w:rsidRDefault="001B0588" w:rsidP="002359B8">
            <w:pPr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 xml:space="preserve"> Daire Diliminin Çevresi=</w:t>
            </w:r>
          </w:p>
          <w:p w:rsidR="001B0588" w:rsidRDefault="001B0588" w:rsidP="002359B8">
            <w:pPr>
              <w:rPr>
                <w:rFonts w:ascii="Calibri" w:hAnsi="Calibri" w:cs="Calibri"/>
                <w:b/>
                <w:bCs/>
              </w:rPr>
            </w:pPr>
          </w:p>
          <w:p w:rsidR="001B0588" w:rsidRDefault="001B0588" w:rsidP="002359B8">
            <w:pPr>
              <w:rPr>
                <w:rFonts w:ascii="Calibri" w:hAnsi="Calibri" w:cs="Calibri"/>
                <w:b/>
                <w:bCs/>
              </w:rPr>
            </w:pPr>
          </w:p>
          <w:p w:rsidR="001B0588" w:rsidRDefault="001B0588" w:rsidP="002359B8">
            <w:pPr>
              <w:rPr>
                <w:rFonts w:ascii="Calibri" w:hAnsi="Calibri" w:cs="Calibri"/>
                <w:b/>
                <w:bCs/>
              </w:rPr>
            </w:pPr>
          </w:p>
          <w:p w:rsidR="001B0588" w:rsidRDefault="001B0588" w:rsidP="002359B8">
            <w:pPr>
              <w:rPr>
                <w:rFonts w:ascii="Calibri" w:hAnsi="Calibri" w:cs="Calibri"/>
                <w:b/>
                <w:bCs/>
              </w:rPr>
            </w:pPr>
          </w:p>
          <w:p w:rsidR="001B0588" w:rsidRDefault="001B0588" w:rsidP="002359B8">
            <w:pPr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Daire Diliminin Alanı=</w:t>
            </w:r>
          </w:p>
          <w:p w:rsidR="001B0588" w:rsidRDefault="001B0588" w:rsidP="002359B8">
            <w:pPr>
              <w:rPr>
                <w:rFonts w:ascii="Calibri" w:hAnsi="Calibri" w:cs="Calibri"/>
                <w:b/>
                <w:bCs/>
              </w:rPr>
            </w:pPr>
          </w:p>
          <w:p w:rsidR="001B0588" w:rsidRDefault="001B0588" w:rsidP="002359B8">
            <w:pPr>
              <w:rPr>
                <w:rFonts w:ascii="Calibri" w:hAnsi="Calibri" w:cs="Calibri"/>
                <w:b/>
                <w:bCs/>
              </w:rPr>
            </w:pPr>
          </w:p>
          <w:p w:rsidR="001B0588" w:rsidRDefault="001B0588" w:rsidP="002359B8">
            <w:pPr>
              <w:rPr>
                <w:rFonts w:ascii="Calibri" w:hAnsi="Calibri" w:cs="Calibri"/>
                <w:b/>
                <w:bCs/>
              </w:rPr>
            </w:pPr>
          </w:p>
          <w:p w:rsidR="001B0588" w:rsidRPr="002359B8" w:rsidRDefault="001B0588" w:rsidP="002359B8">
            <w:pPr>
              <w:rPr>
                <w:rFonts w:ascii="Calibri" w:hAnsi="Calibri" w:cs="Calibri"/>
              </w:rPr>
            </w:pPr>
          </w:p>
        </w:tc>
        <w:tc>
          <w:tcPr>
            <w:tcW w:w="5369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1B0588" w:rsidRDefault="001B0588" w:rsidP="004B06DF">
            <w:pPr>
              <w:rPr>
                <w:b/>
                <w:bCs/>
                <w:noProof/>
              </w:rPr>
            </w:pPr>
            <w:r>
              <w:rPr>
                <w:noProof/>
              </w:rPr>
              <w:pict>
                <v:shape id="_x0000_s1029" type="#_x0000_t202" style="position:absolute;margin-left:101.25pt;margin-top:8.55pt;width:159.75pt;height:105pt;z-index:251657216;mso-position-horizontal-relative:text;mso-position-vertical-relative:text">
                  <v:textbox>
                    <w:txbxContent>
                      <w:p w:rsidR="001B0588" w:rsidRDefault="001B0588" w:rsidP="001E310C">
                        <w:pPr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9D3C68"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>Şekild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 xml:space="preserve">e taban yarıçapı 3 cm ve yüksekliği  5 cm  olan silindir verilmiştir.  Buna göre; </w:t>
                        </w:r>
                      </w:p>
                      <w:p w:rsidR="001B0588" w:rsidRDefault="001B0588" w:rsidP="001E310C">
                        <w:pPr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 xml:space="preserve"> </w:t>
                        </w:r>
                        <w:r w:rsidRPr="009D3C68"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>( π=3 alınız.)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 xml:space="preserve"> </w:t>
                        </w:r>
                      </w:p>
                      <w:p w:rsidR="001B0588" w:rsidRDefault="001B0588" w:rsidP="001E310C">
                        <w:pPr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</w:pPr>
                      </w:p>
                      <w:p w:rsidR="001B0588" w:rsidRPr="00612379" w:rsidRDefault="001B0588" w:rsidP="00612379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612379"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 xml:space="preserve">Silindirin hacmi=        </w:t>
                        </w:r>
                      </w:p>
                      <w:p w:rsidR="001B0588" w:rsidRDefault="001B0588" w:rsidP="00612379">
                        <w:pPr>
                          <w:ind w:left="360"/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</w:pPr>
                      </w:p>
                      <w:p w:rsidR="001B0588" w:rsidRPr="00612379" w:rsidRDefault="001B0588" w:rsidP="00612379">
                        <w:pPr>
                          <w:ind w:left="360"/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w:pict>
            </w:r>
            <w:r w:rsidRPr="005227D5">
              <w:rPr>
                <w:b/>
                <w:bCs/>
              </w:rPr>
              <w:t>6</w:t>
            </w:r>
            <w:r>
              <w:rPr>
                <w:b/>
                <w:bCs/>
              </w:rPr>
              <w:t xml:space="preserve">. </w:t>
            </w:r>
            <w:r>
              <w:rPr>
                <w:b/>
                <w:bCs/>
                <w:noProof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(15 puan)</w:t>
            </w:r>
          </w:p>
          <w:p w:rsidR="001B0588" w:rsidRDefault="001B0588" w:rsidP="004B06DF">
            <w:pPr>
              <w:rPr>
                <w:b/>
                <w:bCs/>
                <w:noProof/>
              </w:rPr>
            </w:pPr>
            <w:r w:rsidRPr="00C37462">
              <w:rPr>
                <w:b/>
                <w:bCs/>
                <w:noProof/>
              </w:rPr>
              <w:pict>
                <v:shape id="Resim 8" o:spid="_x0000_i1027" type="#_x0000_t75" style="width:105pt;height:107.25pt;visibility:visible">
                  <v:imagedata r:id="rId8" o:title=""/>
                </v:shape>
              </w:pict>
            </w:r>
          </w:p>
          <w:p w:rsidR="001B0588" w:rsidRDefault="001B0588" w:rsidP="004B06DF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>b) Silindirin açınımını çiziniz.</w:t>
            </w:r>
          </w:p>
          <w:p w:rsidR="001B0588" w:rsidRDefault="001B0588" w:rsidP="004B06DF">
            <w:pPr>
              <w:rPr>
                <w:b/>
                <w:bCs/>
                <w:noProof/>
              </w:rPr>
            </w:pPr>
          </w:p>
          <w:p w:rsidR="001B0588" w:rsidRDefault="001B0588" w:rsidP="004B06DF">
            <w:pPr>
              <w:rPr>
                <w:b/>
                <w:bCs/>
                <w:noProof/>
              </w:rPr>
            </w:pPr>
          </w:p>
          <w:p w:rsidR="001B0588" w:rsidRDefault="001B0588" w:rsidP="004B06DF">
            <w:pPr>
              <w:rPr>
                <w:b/>
                <w:bCs/>
                <w:noProof/>
              </w:rPr>
            </w:pPr>
          </w:p>
          <w:p w:rsidR="001B0588" w:rsidRDefault="001B0588" w:rsidP="004B06DF">
            <w:pPr>
              <w:rPr>
                <w:b/>
                <w:bCs/>
                <w:noProof/>
              </w:rPr>
            </w:pPr>
          </w:p>
          <w:p w:rsidR="001B0588" w:rsidRPr="0081331D" w:rsidRDefault="001B0588" w:rsidP="004B06DF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>c) Silindirin Yüzey Alanı=</w:t>
            </w:r>
          </w:p>
        </w:tc>
      </w:tr>
      <w:tr w:rsidR="001B0588" w:rsidRPr="005227D5">
        <w:trPr>
          <w:gridAfter w:val="1"/>
          <w:wAfter w:w="12" w:type="dxa"/>
          <w:trHeight w:val="120"/>
        </w:trPr>
        <w:tc>
          <w:tcPr>
            <w:tcW w:w="5419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1B0588" w:rsidRDefault="001B0588" w:rsidP="00727AD1">
            <w:pPr>
              <w:rPr>
                <w:b/>
                <w:bCs/>
              </w:rPr>
            </w:pPr>
            <w:r w:rsidRPr="005227D5">
              <w:rPr>
                <w:b/>
                <w:bCs/>
              </w:rPr>
              <w:t>7</w:t>
            </w:r>
            <w:r>
              <w:rPr>
                <w:b/>
                <w:bCs/>
              </w:rPr>
              <w:t>.</w:t>
            </w:r>
          </w:p>
          <w:p w:rsidR="001B0588" w:rsidRDefault="001B0588" w:rsidP="00727AD1">
            <w:pPr>
              <w:rPr>
                <w:b/>
                <w:bCs/>
              </w:rPr>
            </w:pPr>
            <w:r w:rsidRPr="00C37462">
              <w:rPr>
                <w:b/>
                <w:bCs/>
                <w:noProof/>
              </w:rPr>
              <w:pict>
                <v:shape id="_x0000_i1028" type="#_x0000_t75" style="width:256.5pt;height:150pt;visibility:visible">
                  <v:imagedata r:id="rId9" o:title=""/>
                </v:shape>
              </w:pict>
            </w:r>
          </w:p>
          <w:p w:rsidR="001B0588" w:rsidRDefault="001B0588" w:rsidP="00727AD1">
            <w:pPr>
              <w:rPr>
                <w:b/>
                <w:bCs/>
              </w:rPr>
            </w:pPr>
          </w:p>
          <w:p w:rsidR="001B0588" w:rsidRPr="00B27C9E" w:rsidRDefault="001B0588" w:rsidP="00727AD1">
            <w:pPr>
              <w:rPr>
                <w:b/>
                <w:bCs/>
              </w:rPr>
            </w:pPr>
          </w:p>
        </w:tc>
        <w:tc>
          <w:tcPr>
            <w:tcW w:w="5369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1B0588" w:rsidRDefault="001B0588" w:rsidP="002612F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</w:t>
            </w:r>
          </w:p>
          <w:p w:rsidR="001B0588" w:rsidRPr="002612FA" w:rsidRDefault="001B0588" w:rsidP="002612FA">
            <w:pPr>
              <w:rPr>
                <w:b/>
                <w:bCs/>
                <w:sz w:val="20"/>
                <w:szCs w:val="20"/>
              </w:rPr>
            </w:pPr>
            <w:r w:rsidRPr="00C37462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pict>
                <v:shape id="Resim 63" o:spid="_x0000_i1029" type="#_x0000_t75" style="width:249pt;height:120.75pt;visibility:visible">
                  <v:imagedata r:id="rId10" o:title=""/>
                </v:shape>
              </w:pict>
            </w:r>
          </w:p>
          <w:p w:rsidR="001B0588" w:rsidRPr="00355893" w:rsidRDefault="001B0588" w:rsidP="00355893">
            <w:pPr>
              <w:rPr>
                <w:rFonts w:ascii="Arial" w:hAnsi="Arial" w:cs="Arial"/>
                <w:sz w:val="16"/>
                <w:szCs w:val="16"/>
              </w:rPr>
            </w:pPr>
          </w:p>
          <w:p w:rsidR="001B0588" w:rsidRPr="00355893" w:rsidRDefault="001B0588" w:rsidP="00355893">
            <w:pPr>
              <w:rPr>
                <w:rFonts w:ascii="Arial" w:hAnsi="Arial" w:cs="Arial"/>
                <w:sz w:val="16"/>
                <w:szCs w:val="16"/>
              </w:rPr>
            </w:pPr>
          </w:p>
          <w:p w:rsidR="001B0588" w:rsidRPr="00355893" w:rsidRDefault="001B0588" w:rsidP="00355893">
            <w:pPr>
              <w:rPr>
                <w:rFonts w:ascii="Arial" w:hAnsi="Arial" w:cs="Arial"/>
                <w:sz w:val="16"/>
                <w:szCs w:val="16"/>
              </w:rPr>
            </w:pPr>
          </w:p>
          <w:p w:rsidR="001B0588" w:rsidRPr="00355893" w:rsidRDefault="001B0588" w:rsidP="00355893">
            <w:pPr>
              <w:rPr>
                <w:rFonts w:ascii="Arial" w:hAnsi="Arial" w:cs="Arial"/>
                <w:sz w:val="16"/>
                <w:szCs w:val="16"/>
              </w:rPr>
            </w:pPr>
          </w:p>
          <w:p w:rsidR="001B0588" w:rsidRDefault="001B0588" w:rsidP="00355893">
            <w:pPr>
              <w:rPr>
                <w:rFonts w:ascii="Arial" w:hAnsi="Arial" w:cs="Arial"/>
                <w:sz w:val="16"/>
                <w:szCs w:val="16"/>
              </w:rPr>
            </w:pPr>
          </w:p>
          <w:p w:rsidR="001B0588" w:rsidRPr="00355893" w:rsidRDefault="001B0588" w:rsidP="00355893">
            <w:pPr>
              <w:rPr>
                <w:rFonts w:ascii="Arial" w:hAnsi="Arial" w:cs="Arial"/>
                <w:sz w:val="16"/>
                <w:szCs w:val="16"/>
              </w:rPr>
            </w:pPr>
          </w:p>
          <w:p w:rsidR="001B0588" w:rsidRDefault="001B0588" w:rsidP="00355893">
            <w:pPr>
              <w:rPr>
                <w:rFonts w:ascii="Arial" w:hAnsi="Arial" w:cs="Arial"/>
                <w:sz w:val="16"/>
                <w:szCs w:val="16"/>
              </w:rPr>
            </w:pPr>
          </w:p>
          <w:p w:rsidR="001B0588" w:rsidRPr="00355893" w:rsidRDefault="001B0588" w:rsidP="00355893">
            <w:pPr>
              <w:ind w:firstLine="708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1B0588" w:rsidRPr="005227D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  <w:tblCellMar>
            <w:left w:w="108" w:type="dxa"/>
            <w:right w:w="108" w:type="dxa"/>
          </w:tblCellMar>
          <w:tblLook w:val="01E0"/>
        </w:tblPrEx>
        <w:trPr>
          <w:trHeight w:val="2595"/>
        </w:trPr>
        <w:tc>
          <w:tcPr>
            <w:tcW w:w="5380" w:type="dxa"/>
            <w:gridSpan w:val="3"/>
          </w:tcPr>
          <w:p w:rsidR="001B0588" w:rsidRPr="002C759B" w:rsidRDefault="001B0588" w:rsidP="00727AD1">
            <w:pPr>
              <w:rPr>
                <w:b/>
                <w:bCs/>
              </w:rPr>
            </w:pPr>
            <w:r w:rsidRPr="005227D5">
              <w:rPr>
                <w:b/>
                <w:bCs/>
              </w:rPr>
              <w:t>9</w:t>
            </w:r>
            <w:r>
              <w:rPr>
                <w:b/>
                <w:bCs/>
              </w:rPr>
              <w:t>.</w:t>
            </w:r>
          </w:p>
          <w:p w:rsidR="001B0588" w:rsidRDefault="001B0588" w:rsidP="00727AD1">
            <w:pPr>
              <w:tabs>
                <w:tab w:val="left" w:pos="2040"/>
              </w:tabs>
              <w:rPr>
                <w:sz w:val="20"/>
                <w:szCs w:val="20"/>
              </w:rPr>
            </w:pPr>
            <w:r w:rsidRPr="00C37462">
              <w:rPr>
                <w:rFonts w:ascii="Arial" w:hAnsi="Arial" w:cs="Arial"/>
                <w:noProof/>
                <w:sz w:val="16"/>
                <w:szCs w:val="16"/>
              </w:rPr>
              <w:pict>
                <v:shape id="Resim 69" o:spid="_x0000_i1030" type="#_x0000_t75" style="width:250.5pt;height:102pt;visibility:visible">
                  <v:imagedata r:id="rId11" o:title=""/>
                </v:shape>
              </w:pict>
            </w:r>
          </w:p>
          <w:p w:rsidR="001B0588" w:rsidRDefault="001B0588" w:rsidP="00727AD1">
            <w:pPr>
              <w:tabs>
                <w:tab w:val="left" w:pos="2040"/>
              </w:tabs>
              <w:rPr>
                <w:sz w:val="20"/>
                <w:szCs w:val="20"/>
              </w:rPr>
            </w:pPr>
          </w:p>
          <w:p w:rsidR="001B0588" w:rsidRDefault="001B0588" w:rsidP="00727AD1">
            <w:pPr>
              <w:tabs>
                <w:tab w:val="left" w:pos="2040"/>
              </w:tabs>
              <w:rPr>
                <w:sz w:val="20"/>
                <w:szCs w:val="20"/>
              </w:rPr>
            </w:pPr>
          </w:p>
          <w:p w:rsidR="001B0588" w:rsidRDefault="001B0588" w:rsidP="00727AD1">
            <w:pPr>
              <w:tabs>
                <w:tab w:val="left" w:pos="2040"/>
              </w:tabs>
              <w:rPr>
                <w:sz w:val="20"/>
                <w:szCs w:val="20"/>
              </w:rPr>
            </w:pPr>
          </w:p>
          <w:p w:rsidR="001B0588" w:rsidRPr="00B64AF8" w:rsidRDefault="001B0588" w:rsidP="00727AD1">
            <w:pPr>
              <w:tabs>
                <w:tab w:val="left" w:pos="2040"/>
              </w:tabs>
              <w:rPr>
                <w:sz w:val="20"/>
                <w:szCs w:val="20"/>
              </w:rPr>
            </w:pPr>
          </w:p>
        </w:tc>
        <w:tc>
          <w:tcPr>
            <w:tcW w:w="5420" w:type="dxa"/>
            <w:gridSpan w:val="5"/>
          </w:tcPr>
          <w:p w:rsidR="001B0588" w:rsidRDefault="001B0588" w:rsidP="00727AD1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 </w:t>
            </w:r>
            <w:r w:rsidRPr="005227D5">
              <w:rPr>
                <w:b/>
                <w:bCs/>
              </w:rPr>
              <w:t xml:space="preserve">10. </w:t>
            </w:r>
            <w:r>
              <w:rPr>
                <w:b/>
                <w:bCs/>
              </w:rPr>
              <w:t xml:space="preserve"> </w:t>
            </w:r>
          </w:p>
          <w:p w:rsidR="001B0588" w:rsidRPr="00C93DCD" w:rsidRDefault="001B0588" w:rsidP="0090294F">
            <w:pPr>
              <w:rPr>
                <w:b/>
                <w:bCs/>
              </w:rPr>
            </w:pPr>
            <w:r w:rsidRPr="00C37462">
              <w:rPr>
                <w:rFonts w:ascii="Arial" w:hAnsi="Arial" w:cs="Arial"/>
                <w:noProof/>
                <w:sz w:val="16"/>
                <w:szCs w:val="16"/>
              </w:rPr>
              <w:pict>
                <v:shape id="Resim 3" o:spid="_x0000_i1031" type="#_x0000_t75" style="width:257.25pt;height:129.75pt;visibility:visible">
                  <v:imagedata r:id="rId12" o:title=""/>
                </v:shape>
              </w:pict>
            </w:r>
          </w:p>
        </w:tc>
      </w:tr>
      <w:tr w:rsidR="001B0588" w:rsidRPr="005227D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  <w:tblCellMar>
            <w:left w:w="108" w:type="dxa"/>
            <w:right w:w="108" w:type="dxa"/>
          </w:tblCellMar>
          <w:tblLook w:val="01E0"/>
        </w:tblPrEx>
        <w:trPr>
          <w:trHeight w:val="254"/>
        </w:trPr>
        <w:tc>
          <w:tcPr>
            <w:tcW w:w="5380" w:type="dxa"/>
            <w:gridSpan w:val="3"/>
          </w:tcPr>
          <w:p w:rsidR="001B0588" w:rsidRDefault="001B0588" w:rsidP="00B40EE0">
            <w:pPr>
              <w:rPr>
                <w:b/>
                <w:bCs/>
                <w:sz w:val="20"/>
                <w:szCs w:val="20"/>
              </w:rPr>
            </w:pPr>
          </w:p>
          <w:p w:rsidR="001B0588" w:rsidRPr="00B40EE0" w:rsidRDefault="001B0588" w:rsidP="00B40EE0">
            <w:pPr>
              <w:rPr>
                <w:b/>
                <w:bCs/>
                <w:sz w:val="20"/>
                <w:szCs w:val="20"/>
              </w:rPr>
            </w:pPr>
            <w:r w:rsidRPr="00E25A3E">
              <w:rPr>
                <w:b/>
                <w:bCs/>
                <w:sz w:val="20"/>
                <w:szCs w:val="20"/>
              </w:rPr>
              <w:t>11.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8E18D5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Genişliği 20 cm olan Türk Bayrağının uzunluğu kaç cm dir?</w:t>
            </w:r>
            <w:r w:rsidRPr="008E18D5">
              <w:rPr>
                <w:rFonts w:ascii="Comic Sans MS" w:hAnsi="Comic Sans MS" w:cs="Comic Sans MS"/>
                <w:b/>
                <w:bCs/>
              </w:rPr>
              <w:t xml:space="preserve"> (</w:t>
            </w:r>
            <w:r w:rsidRPr="008E18D5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Uzunluk=</w:t>
            </w:r>
            <w:r w:rsidRPr="008E18D5">
              <w:rPr>
                <w:rFonts w:ascii="Comic Sans MS" w:hAnsi="Comic Sans MS" w:cs="Comic Sans MS"/>
                <w:b/>
                <w:bCs/>
                <w:position w:val="-18"/>
                <w:sz w:val="20"/>
                <w:szCs w:val="20"/>
              </w:rPr>
              <w:object w:dxaOrig="380" w:dyaOrig="499">
                <v:shape id="_x0000_i1032" type="#_x0000_t75" style="width:21.75pt;height:27.75pt" o:ole="">
                  <v:imagedata r:id="rId13" o:title=""/>
                </v:shape>
                <o:OLEObject Type="Embed" ProgID="Equation.3" ShapeID="_x0000_i1032" DrawAspect="Content" ObjectID="_1493982745" r:id="rId14"/>
              </w:object>
            </w:r>
            <w:r w:rsidRPr="008E18D5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)</w:t>
            </w:r>
            <w:r w:rsidRPr="00923E81">
              <w:rPr>
                <w:rFonts w:ascii="Comic Sans MS" w:hAnsi="Comic Sans MS" w:cs="Comic Sans MS"/>
                <w:sz w:val="20"/>
                <w:szCs w:val="20"/>
              </w:rPr>
              <w:t xml:space="preserve">                     </w:t>
            </w:r>
            <w:r>
              <w:rPr>
                <w:rFonts w:ascii="Comic Sans MS" w:hAnsi="Comic Sans MS" w:cs="Comic Sans MS"/>
                <w:sz w:val="20"/>
                <w:szCs w:val="20"/>
              </w:rPr>
              <w:t xml:space="preserve">             </w:t>
            </w:r>
          </w:p>
          <w:p w:rsidR="001B0588" w:rsidRPr="00C36A1D" w:rsidRDefault="001B0588" w:rsidP="00B40EE0">
            <w:pPr>
              <w:pStyle w:val="ListParagraph"/>
              <w:ind w:left="0"/>
              <w:rPr>
                <w:rFonts w:ascii="Comic Sans MS" w:hAnsi="Comic Sans MS" w:cs="Comic Sans MS"/>
                <w:sz w:val="20"/>
                <w:szCs w:val="20"/>
              </w:rPr>
            </w:pP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A)</w:t>
            </w:r>
            <w:r w:rsidRPr="007E3EAA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sz w:val="20"/>
                <w:szCs w:val="20"/>
              </w:rPr>
              <w:t>30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       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B)</w:t>
            </w:r>
            <w:r w:rsidRPr="007E3EAA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sz w:val="20"/>
                <w:szCs w:val="20"/>
              </w:rPr>
              <w:t>40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  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 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C)</w:t>
            </w:r>
            <w:r w:rsidRPr="007E3EAA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sz w:val="20"/>
                <w:szCs w:val="20"/>
              </w:rPr>
              <w:t>50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 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 D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) </w:t>
            </w:r>
            <w:r>
              <w:rPr>
                <w:rFonts w:ascii="Comic Sans MS" w:hAnsi="Comic Sans MS" w:cs="Comic Sans MS"/>
                <w:sz w:val="20"/>
                <w:szCs w:val="20"/>
              </w:rPr>
              <w:t>60</w:t>
            </w:r>
          </w:p>
          <w:p w:rsidR="001B0588" w:rsidRDefault="001B0588" w:rsidP="00727AD1">
            <w:pPr>
              <w:rPr>
                <w:b/>
                <w:bCs/>
                <w:sz w:val="20"/>
                <w:szCs w:val="20"/>
              </w:rPr>
            </w:pPr>
          </w:p>
          <w:p w:rsidR="001B0588" w:rsidRDefault="001B0588" w:rsidP="00727AD1">
            <w:pPr>
              <w:rPr>
                <w:b/>
                <w:bCs/>
                <w:sz w:val="20"/>
                <w:szCs w:val="20"/>
              </w:rPr>
            </w:pPr>
          </w:p>
          <w:p w:rsidR="001B0588" w:rsidRPr="00E25A3E" w:rsidRDefault="001B0588" w:rsidP="00727AD1">
            <w:pPr>
              <w:rPr>
                <w:b/>
                <w:bCs/>
                <w:sz w:val="20"/>
                <w:szCs w:val="20"/>
              </w:rPr>
            </w:pPr>
          </w:p>
          <w:p w:rsidR="001B0588" w:rsidRDefault="001B0588" w:rsidP="00727AD1">
            <w:pPr>
              <w:rPr>
                <w:b/>
                <w:bCs/>
              </w:rPr>
            </w:pPr>
          </w:p>
          <w:p w:rsidR="001B0588" w:rsidRDefault="001B0588" w:rsidP="00727AD1">
            <w:pPr>
              <w:rPr>
                <w:b/>
                <w:bCs/>
              </w:rPr>
            </w:pPr>
          </w:p>
          <w:p w:rsidR="001B0588" w:rsidRPr="00E25A3E" w:rsidRDefault="001B0588" w:rsidP="00727AD1">
            <w:pPr>
              <w:rPr>
                <w:b/>
                <w:bCs/>
              </w:rPr>
            </w:pPr>
          </w:p>
          <w:p w:rsidR="001B0588" w:rsidRDefault="001B0588" w:rsidP="000E51F4">
            <w:pPr>
              <w:pStyle w:val="NoSpacing"/>
              <w:rPr>
                <w:b/>
                <w:bCs/>
              </w:rPr>
            </w:pPr>
            <w:r w:rsidRPr="00C37462">
              <w:rPr>
                <w:b/>
                <w:bCs/>
                <w:noProof/>
                <w:sz w:val="28"/>
                <w:szCs w:val="28"/>
                <w:lang w:eastAsia="tr-TR"/>
              </w:rPr>
              <w:pict>
                <v:shape id="Resim 15" o:spid="_x0000_i1033" type="#_x0000_t75" alt="BD21370_" style="width:247.5pt;height:4.5pt;visibility:visible">
                  <v:imagedata r:id="rId15" o:title=""/>
                </v:shape>
              </w:pict>
            </w:r>
          </w:p>
          <w:p w:rsidR="001B0588" w:rsidRDefault="001B0588" w:rsidP="00727AD1">
            <w:pPr>
              <w:rPr>
                <w:rFonts w:ascii="Comic Sans MS" w:hAnsi="Comic Sans MS" w:cs="Comic Sans MS"/>
                <w:b/>
                <w:bCs/>
                <w:noProof/>
                <w:sz w:val="20"/>
                <w:szCs w:val="20"/>
              </w:rPr>
            </w:pPr>
            <w:r w:rsidRPr="00E25A3E">
              <w:rPr>
                <w:b/>
                <w:bCs/>
              </w:rPr>
              <w:t>13.</w:t>
            </w:r>
            <w:r w:rsidRPr="00F86518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</w:t>
            </w:r>
          </w:p>
          <w:p w:rsidR="001B0588" w:rsidRPr="00E25A3E" w:rsidRDefault="001B0588" w:rsidP="00727AD1">
            <w:pPr>
              <w:rPr>
                <w:b/>
                <w:bCs/>
              </w:rPr>
            </w:pPr>
            <w:r w:rsidRPr="00C37462">
              <w:rPr>
                <w:b/>
                <w:bCs/>
                <w:noProof/>
              </w:rPr>
              <w:pict>
                <v:shape id="Resim 5" o:spid="_x0000_i1034" type="#_x0000_t75" style="width:258pt;height:184.5pt;visibility:visible">
                  <v:imagedata r:id="rId16" o:title=""/>
                </v:shape>
              </w:pict>
            </w:r>
          </w:p>
        </w:tc>
        <w:tc>
          <w:tcPr>
            <w:tcW w:w="5420" w:type="dxa"/>
            <w:gridSpan w:val="5"/>
          </w:tcPr>
          <w:p w:rsidR="001B0588" w:rsidRDefault="001B0588" w:rsidP="000E51F4">
            <w:pPr>
              <w:pStyle w:val="NoSpacing"/>
              <w:rPr>
                <w:rFonts w:ascii="Comic Sans MS" w:hAnsi="Comic Sans MS" w:cs="Comic Sans MS"/>
                <w:b/>
                <w:bCs/>
                <w:sz w:val="20"/>
                <w:szCs w:val="20"/>
              </w:rPr>
            </w:pPr>
            <w:r w:rsidRPr="00E25A3E">
              <w:rPr>
                <w:b/>
                <w:bCs/>
              </w:rPr>
              <w:t>12</w:t>
            </w:r>
            <w:r w:rsidRPr="008E18D5">
              <w:rPr>
                <w:rFonts w:ascii="Comic Sans MS" w:hAnsi="Comic Sans MS" w:cs="Comic Sans MS"/>
                <w:b/>
                <w:bCs/>
              </w:rPr>
              <w:t xml:space="preserve">.   </w:t>
            </w:r>
            <w:r w:rsidRPr="008E18D5">
              <w:rPr>
                <w:rFonts w:ascii="Comic Sans MS" w:hAnsi="Comic Sans MS" w:cs="Comic Sans MS"/>
                <w:b/>
                <w:bCs/>
                <w:position w:val="-18"/>
                <w:sz w:val="20"/>
                <w:szCs w:val="20"/>
              </w:rPr>
              <w:object w:dxaOrig="260" w:dyaOrig="499">
                <v:shape id="_x0000_i1035" type="#_x0000_t75" style="width:15pt;height:27.75pt" o:ole="">
                  <v:imagedata r:id="rId17" o:title=""/>
                </v:shape>
                <o:OLEObject Type="Embed" ProgID="Equation.3" ShapeID="_x0000_i1035" DrawAspect="Content" ObjectID="_1493982746" r:id="rId18"/>
              </w:object>
            </w:r>
            <w:r w:rsidRPr="008E18D5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işleminin sonucu aşağıdakilerden hangisidir?</w:t>
            </w:r>
            <w:r w:rsidRPr="00B84094">
              <w:rPr>
                <w:rFonts w:ascii="Comic Sans MS" w:hAnsi="Comic Sans MS" w:cs="Comic Sans MS"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sz w:val="20"/>
                <w:szCs w:val="20"/>
              </w:rPr>
              <w:t xml:space="preserve">  </w:t>
            </w:r>
          </w:p>
          <w:p w:rsidR="001B0588" w:rsidRDefault="001B0588" w:rsidP="000E51F4">
            <w:pPr>
              <w:rPr>
                <w:rFonts w:ascii="Comic Sans MS" w:hAnsi="Comic Sans MS" w:cs="Comic Sans MS"/>
                <w:b/>
                <w:bCs/>
                <w:sz w:val="20"/>
                <w:szCs w:val="20"/>
              </w:rPr>
            </w:pP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                                                                                          </w:t>
            </w:r>
          </w:p>
          <w:p w:rsidR="001B0588" w:rsidRDefault="001B0588" w:rsidP="000E51F4">
            <w:pPr>
              <w:rPr>
                <w:rFonts w:ascii="Comic Sans MS" w:hAnsi="Comic Sans MS" w:cs="Comic Sans MS"/>
                <w:sz w:val="20"/>
                <w:szCs w:val="20"/>
              </w:rPr>
            </w:pP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A)</w:t>
            </w:r>
            <w:r w:rsidRPr="007E3EAA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sz w:val="20"/>
                <w:szCs w:val="20"/>
              </w:rPr>
              <w:t>45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      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B)</w:t>
            </w:r>
            <w:r w:rsidRPr="007E3EAA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sz w:val="20"/>
                <w:szCs w:val="20"/>
              </w:rPr>
              <w:t>56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 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  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C)</w:t>
            </w:r>
            <w:r w:rsidRPr="007E3EAA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sz w:val="20"/>
                <w:szCs w:val="20"/>
              </w:rPr>
              <w:t>64</w:t>
            </w:r>
            <w:r w:rsidRPr="0048167B">
              <w:rPr>
                <w:rFonts w:ascii="Comic Sans MS" w:hAnsi="Comic Sans MS" w:cs="Comic Sans MS"/>
                <w:sz w:val="20"/>
                <w:szCs w:val="20"/>
              </w:rPr>
              <w:t xml:space="preserve"> 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 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D</w:t>
            </w:r>
            <w:r w:rsidRPr="002245DC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)</w:t>
            </w:r>
            <w:r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 xml:space="preserve"> </w:t>
            </w:r>
            <w:r w:rsidRPr="0048167B">
              <w:rPr>
                <w:rFonts w:ascii="Comic Sans MS" w:hAnsi="Comic Sans MS" w:cs="Comic Sans MS"/>
                <w:sz w:val="20"/>
                <w:szCs w:val="20"/>
              </w:rPr>
              <w:t>7</w:t>
            </w:r>
            <w:r>
              <w:rPr>
                <w:rFonts w:ascii="Comic Sans MS" w:hAnsi="Comic Sans MS" w:cs="Comic Sans MS"/>
                <w:sz w:val="20"/>
                <w:szCs w:val="20"/>
              </w:rPr>
              <w:t>2</w:t>
            </w:r>
          </w:p>
          <w:p w:rsidR="001B0588" w:rsidRPr="00E25A3E" w:rsidRDefault="001B0588" w:rsidP="00D15F4C">
            <w:pPr>
              <w:pStyle w:val="ListeParagraf1"/>
              <w:ind w:left="0"/>
              <w:jc w:val="both"/>
              <w:rPr>
                <w:rFonts w:ascii="Calibri" w:hAnsi="Calibri" w:cs="Calibri"/>
                <w:b/>
                <w:bCs/>
              </w:rPr>
            </w:pPr>
          </w:p>
          <w:p w:rsidR="001B0588" w:rsidRDefault="001B0588" w:rsidP="00727AD1">
            <w:pPr>
              <w:rPr>
                <w:rFonts w:ascii="Calibri" w:hAnsi="Calibri" w:cs="Calibri"/>
                <w:b/>
                <w:bCs/>
              </w:rPr>
            </w:pPr>
          </w:p>
          <w:p w:rsidR="001B0588" w:rsidRDefault="001B0588" w:rsidP="00727AD1">
            <w:pPr>
              <w:rPr>
                <w:rFonts w:ascii="Calibri" w:hAnsi="Calibri" w:cs="Calibri"/>
                <w:b/>
                <w:bCs/>
              </w:rPr>
            </w:pPr>
          </w:p>
          <w:p w:rsidR="001B0588" w:rsidRDefault="001B0588" w:rsidP="00727AD1">
            <w:pPr>
              <w:rPr>
                <w:rFonts w:ascii="Calibri" w:hAnsi="Calibri" w:cs="Calibri"/>
                <w:b/>
                <w:bCs/>
              </w:rPr>
            </w:pPr>
          </w:p>
          <w:p w:rsidR="001B0588" w:rsidRDefault="001B0588" w:rsidP="00727AD1">
            <w:pPr>
              <w:rPr>
                <w:rFonts w:ascii="Calibri" w:hAnsi="Calibri" w:cs="Calibri"/>
                <w:b/>
                <w:bCs/>
              </w:rPr>
            </w:pPr>
            <w:r w:rsidRPr="00E25A3E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       </w:t>
            </w:r>
          </w:p>
          <w:p w:rsidR="001B0588" w:rsidRPr="00E25A3E" w:rsidRDefault="001B0588" w:rsidP="00727AD1">
            <w:pPr>
              <w:rPr>
                <w:b/>
                <w:bCs/>
              </w:rPr>
            </w:pPr>
          </w:p>
          <w:p w:rsidR="001B0588" w:rsidRDefault="001B0588" w:rsidP="0090294F">
            <w:pPr>
              <w:rPr>
                <w:b/>
                <w:bCs/>
              </w:rPr>
            </w:pPr>
            <w:r w:rsidRPr="00C37462">
              <w:rPr>
                <w:b/>
                <w:bCs/>
                <w:noProof/>
                <w:sz w:val="28"/>
                <w:szCs w:val="28"/>
              </w:rPr>
              <w:pict>
                <v:shape id="Resim 22" o:spid="_x0000_i1036" type="#_x0000_t75" alt="BD21370_" style="width:247.5pt;height:4.5pt;visibility:visible">
                  <v:imagedata r:id="rId15" o:title=""/>
                </v:shape>
              </w:pict>
            </w:r>
          </w:p>
          <w:p w:rsidR="001B0588" w:rsidRPr="0090294F" w:rsidRDefault="001B0588" w:rsidP="0090294F">
            <w:pPr>
              <w:rPr>
                <w:b/>
                <w:bCs/>
              </w:rPr>
            </w:pPr>
            <w:r w:rsidRPr="00E25A3E">
              <w:rPr>
                <w:b/>
                <w:bCs/>
                <w:sz w:val="22"/>
                <w:szCs w:val="22"/>
              </w:rPr>
              <w:t>14</w:t>
            </w:r>
            <w:r w:rsidRPr="00E25A3E">
              <w:rPr>
                <w:b/>
                <w:bCs/>
              </w:rPr>
              <w:t>.</w:t>
            </w:r>
          </w:p>
          <w:p w:rsidR="001B0588" w:rsidRDefault="001B0588" w:rsidP="00727AD1">
            <w:pPr>
              <w:rPr>
                <w:b/>
                <w:bCs/>
              </w:rPr>
            </w:pPr>
            <w:r w:rsidRPr="00C37462">
              <w:rPr>
                <w:b/>
                <w:bCs/>
                <w:noProof/>
              </w:rPr>
              <w:pict>
                <v:shape id="_x0000_i1037" type="#_x0000_t75" style="width:255.75pt;height:158.25pt;visibility:visible">
                  <v:imagedata r:id="rId19" o:title=""/>
                </v:shape>
              </w:pict>
            </w:r>
          </w:p>
          <w:p w:rsidR="001B0588" w:rsidRDefault="001B0588" w:rsidP="00727AD1">
            <w:pPr>
              <w:rPr>
                <w:b/>
                <w:bCs/>
              </w:rPr>
            </w:pPr>
          </w:p>
          <w:p w:rsidR="001B0588" w:rsidRDefault="001B0588" w:rsidP="00727AD1">
            <w:pPr>
              <w:rPr>
                <w:b/>
                <w:bCs/>
              </w:rPr>
            </w:pPr>
          </w:p>
          <w:p w:rsidR="001B0588" w:rsidRPr="00E25A3E" w:rsidRDefault="001B0588" w:rsidP="00727AD1">
            <w:pPr>
              <w:rPr>
                <w:b/>
                <w:bCs/>
              </w:rPr>
            </w:pPr>
          </w:p>
        </w:tc>
      </w:tr>
    </w:tbl>
    <w:p w:rsidR="001B0588" w:rsidRPr="00EC7CA7" w:rsidRDefault="001B0588" w:rsidP="000B3D2F">
      <w:pPr>
        <w:rPr>
          <w:b/>
          <w:bCs/>
          <w:sz w:val="18"/>
          <w:szCs w:val="18"/>
        </w:rPr>
      </w:pPr>
      <w:r w:rsidRPr="00EC7CA7">
        <w:rPr>
          <w:b/>
          <w:bCs/>
          <w:sz w:val="18"/>
          <w:szCs w:val="18"/>
        </w:rPr>
        <w:t>Not:ilk 6  soruya vereceğiniz doğru yanıtların  puan değeri yanında, diğer sorulara vereceğiniz doğru yanıtlar 5 puan değerindedir.</w:t>
      </w:r>
    </w:p>
    <w:p w:rsidR="001B0588" w:rsidRPr="005227D5" w:rsidRDefault="001B0588" w:rsidP="000B3D2F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                                                                                                                              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  <w:t xml:space="preserve">  </w:t>
      </w:r>
      <w:r w:rsidRPr="0023647F">
        <w:t xml:space="preserve"> </w:t>
      </w:r>
      <w:r w:rsidRPr="005227D5">
        <w:rPr>
          <w:b/>
          <w:bCs/>
          <w:sz w:val="20"/>
          <w:szCs w:val="20"/>
        </w:rPr>
        <w:tab/>
      </w:r>
      <w:r w:rsidRPr="005227D5">
        <w:rPr>
          <w:b/>
          <w:bCs/>
          <w:sz w:val="20"/>
          <w:szCs w:val="20"/>
        </w:rPr>
        <w:tab/>
      </w:r>
      <w:r w:rsidRPr="005227D5">
        <w:rPr>
          <w:b/>
          <w:bCs/>
          <w:sz w:val="20"/>
          <w:szCs w:val="20"/>
        </w:rPr>
        <w:tab/>
      </w:r>
      <w:r w:rsidRPr="005227D5"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>Başarılar!...</w:t>
      </w:r>
      <w:r w:rsidRPr="005227D5">
        <w:rPr>
          <w:b/>
          <w:bCs/>
          <w:sz w:val="20"/>
          <w:szCs w:val="20"/>
        </w:rPr>
        <w:tab/>
      </w:r>
      <w:r w:rsidRPr="005227D5">
        <w:rPr>
          <w:b/>
          <w:bCs/>
          <w:sz w:val="20"/>
          <w:szCs w:val="20"/>
        </w:rPr>
        <w:tab/>
      </w:r>
      <w:r w:rsidRPr="005227D5">
        <w:rPr>
          <w:b/>
          <w:bCs/>
          <w:sz w:val="20"/>
          <w:szCs w:val="20"/>
        </w:rPr>
        <w:tab/>
      </w:r>
      <w:r w:rsidRPr="005227D5">
        <w:rPr>
          <w:b/>
          <w:bCs/>
          <w:sz w:val="20"/>
          <w:szCs w:val="20"/>
        </w:rPr>
        <w:tab/>
        <w:t xml:space="preserve">         </w:t>
      </w:r>
      <w:r>
        <w:rPr>
          <w:b/>
          <w:bCs/>
          <w:sz w:val="20"/>
          <w:szCs w:val="20"/>
        </w:rPr>
        <w:t xml:space="preserve">                                    Abdullah  ASLAN</w:t>
      </w:r>
    </w:p>
    <w:p w:rsidR="001B0588" w:rsidRPr="00B20D48" w:rsidRDefault="001B0588" w:rsidP="0039374D">
      <w:pPr>
        <w:rPr>
          <w:b/>
          <w:bCs/>
          <w:i/>
          <w:iCs/>
          <w:sz w:val="20"/>
          <w:szCs w:val="20"/>
        </w:rPr>
      </w:pPr>
      <w:r w:rsidRPr="00B20D48">
        <w:rPr>
          <w:b/>
          <w:bCs/>
          <w:i/>
          <w:iCs/>
          <w:sz w:val="20"/>
          <w:szCs w:val="20"/>
        </w:rPr>
        <w:tab/>
      </w:r>
      <w:r w:rsidRPr="00B20D48">
        <w:rPr>
          <w:b/>
          <w:bCs/>
          <w:i/>
          <w:iCs/>
          <w:sz w:val="20"/>
          <w:szCs w:val="20"/>
        </w:rPr>
        <w:tab/>
      </w:r>
      <w:r w:rsidRPr="00B20D48">
        <w:rPr>
          <w:b/>
          <w:bCs/>
          <w:i/>
          <w:iCs/>
          <w:sz w:val="20"/>
          <w:szCs w:val="20"/>
        </w:rPr>
        <w:tab/>
      </w:r>
      <w:r w:rsidRPr="00B20D48">
        <w:rPr>
          <w:b/>
          <w:bCs/>
          <w:i/>
          <w:iCs/>
          <w:sz w:val="20"/>
          <w:szCs w:val="20"/>
        </w:rPr>
        <w:tab/>
      </w:r>
      <w:r w:rsidRPr="00B20D48">
        <w:rPr>
          <w:b/>
          <w:bCs/>
          <w:i/>
          <w:iCs/>
          <w:sz w:val="20"/>
          <w:szCs w:val="20"/>
        </w:rPr>
        <w:tab/>
      </w:r>
      <w:r w:rsidRPr="00B20D48">
        <w:rPr>
          <w:b/>
          <w:bCs/>
          <w:i/>
          <w:iCs/>
          <w:sz w:val="20"/>
          <w:szCs w:val="20"/>
        </w:rPr>
        <w:tab/>
      </w:r>
      <w:r w:rsidRPr="00B20D48">
        <w:rPr>
          <w:b/>
          <w:bCs/>
          <w:i/>
          <w:iCs/>
          <w:sz w:val="20"/>
          <w:szCs w:val="20"/>
        </w:rPr>
        <w:tab/>
      </w:r>
      <w:r w:rsidRPr="00B20D48">
        <w:rPr>
          <w:b/>
          <w:bCs/>
          <w:i/>
          <w:iCs/>
          <w:sz w:val="20"/>
          <w:szCs w:val="20"/>
        </w:rPr>
        <w:tab/>
      </w:r>
      <w:r w:rsidRPr="00B20D48">
        <w:rPr>
          <w:b/>
          <w:bCs/>
          <w:i/>
          <w:iCs/>
          <w:sz w:val="20"/>
          <w:szCs w:val="20"/>
        </w:rPr>
        <w:tab/>
      </w:r>
      <w:hyperlink r:id="rId20" w:history="1">
        <w:r w:rsidRPr="005A222B">
          <w:rPr>
            <w:rStyle w:val="Hyperlink"/>
            <w:b/>
            <w:bCs/>
            <w:i/>
            <w:iCs/>
            <w:sz w:val="20"/>
            <w:szCs w:val="20"/>
          </w:rPr>
          <w:t>www.sorubak.com</w:t>
        </w:r>
      </w:hyperlink>
      <w:r>
        <w:rPr>
          <w:b/>
          <w:bCs/>
          <w:i/>
          <w:iCs/>
          <w:sz w:val="20"/>
          <w:szCs w:val="20"/>
        </w:rPr>
        <w:t xml:space="preserve"> </w:t>
      </w:r>
    </w:p>
    <w:sectPr w:rsidR="001B0588" w:rsidRPr="00B20D48" w:rsidSect="007F2458">
      <w:type w:val="continuous"/>
      <w:pgSz w:w="11906" w:h="16838"/>
      <w:pgMar w:top="426" w:right="567" w:bottom="284" w:left="851" w:header="709" w:footer="709" w:gutter="0"/>
      <w:cols w:sep="1" w:space="113" w:equalWidth="0">
        <w:col w:w="10979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B34F24"/>
    <w:multiLevelType w:val="hybridMultilevel"/>
    <w:tmpl w:val="118C8244"/>
    <w:lvl w:ilvl="0" w:tplc="A030E080">
      <w:start w:val="1"/>
      <w:numFmt w:val="upperLetter"/>
      <w:lvlText w:val="%1)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144EE8"/>
    <w:multiLevelType w:val="hybridMultilevel"/>
    <w:tmpl w:val="C884EF9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3B61D8"/>
    <w:multiLevelType w:val="hybridMultilevel"/>
    <w:tmpl w:val="005633DC"/>
    <w:lvl w:ilvl="0" w:tplc="0A06F678">
      <w:start w:val="1"/>
      <w:numFmt w:val="lowerLetter"/>
      <w:lvlText w:val="%1)"/>
      <w:lvlJc w:val="left"/>
      <w:pPr>
        <w:ind w:left="76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85" w:hanging="360"/>
      </w:pPr>
    </w:lvl>
    <w:lvl w:ilvl="2" w:tplc="041F001B">
      <w:start w:val="1"/>
      <w:numFmt w:val="lowerRoman"/>
      <w:lvlText w:val="%3."/>
      <w:lvlJc w:val="right"/>
      <w:pPr>
        <w:ind w:left="2205" w:hanging="180"/>
      </w:pPr>
    </w:lvl>
    <w:lvl w:ilvl="3" w:tplc="041F000F">
      <w:start w:val="1"/>
      <w:numFmt w:val="decimal"/>
      <w:lvlText w:val="%4."/>
      <w:lvlJc w:val="left"/>
      <w:pPr>
        <w:ind w:left="2925" w:hanging="360"/>
      </w:pPr>
    </w:lvl>
    <w:lvl w:ilvl="4" w:tplc="041F0019">
      <w:start w:val="1"/>
      <w:numFmt w:val="lowerLetter"/>
      <w:lvlText w:val="%5."/>
      <w:lvlJc w:val="left"/>
      <w:pPr>
        <w:ind w:left="3645" w:hanging="360"/>
      </w:pPr>
    </w:lvl>
    <w:lvl w:ilvl="5" w:tplc="041F001B">
      <w:start w:val="1"/>
      <w:numFmt w:val="lowerRoman"/>
      <w:lvlText w:val="%6."/>
      <w:lvlJc w:val="right"/>
      <w:pPr>
        <w:ind w:left="4365" w:hanging="180"/>
      </w:pPr>
    </w:lvl>
    <w:lvl w:ilvl="6" w:tplc="041F000F">
      <w:start w:val="1"/>
      <w:numFmt w:val="decimal"/>
      <w:lvlText w:val="%7."/>
      <w:lvlJc w:val="left"/>
      <w:pPr>
        <w:ind w:left="5085" w:hanging="360"/>
      </w:pPr>
    </w:lvl>
    <w:lvl w:ilvl="7" w:tplc="041F0019">
      <w:start w:val="1"/>
      <w:numFmt w:val="lowerLetter"/>
      <w:lvlText w:val="%8."/>
      <w:lvlJc w:val="left"/>
      <w:pPr>
        <w:ind w:left="5805" w:hanging="360"/>
      </w:pPr>
    </w:lvl>
    <w:lvl w:ilvl="8" w:tplc="041F001B">
      <w:start w:val="1"/>
      <w:numFmt w:val="lowerRoman"/>
      <w:lvlText w:val="%9."/>
      <w:lvlJc w:val="right"/>
      <w:pPr>
        <w:ind w:left="6525" w:hanging="180"/>
      </w:pPr>
    </w:lvl>
  </w:abstractNum>
  <w:abstractNum w:abstractNumId="3">
    <w:nsid w:val="297D48E7"/>
    <w:multiLevelType w:val="hybridMultilevel"/>
    <w:tmpl w:val="81AC2F96"/>
    <w:lvl w:ilvl="0" w:tplc="19B0D6EA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5515C02"/>
    <w:multiLevelType w:val="hybridMultilevel"/>
    <w:tmpl w:val="859C2B08"/>
    <w:lvl w:ilvl="0" w:tplc="8E34DF6A">
      <w:start w:val="1"/>
      <w:numFmt w:val="lowerLetter"/>
      <w:lvlText w:val="%1)"/>
      <w:lvlJc w:val="left"/>
      <w:pPr>
        <w:ind w:left="40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25" w:hanging="360"/>
      </w:pPr>
    </w:lvl>
    <w:lvl w:ilvl="2" w:tplc="041F001B">
      <w:start w:val="1"/>
      <w:numFmt w:val="lowerRoman"/>
      <w:lvlText w:val="%3."/>
      <w:lvlJc w:val="right"/>
      <w:pPr>
        <w:ind w:left="1845" w:hanging="180"/>
      </w:pPr>
    </w:lvl>
    <w:lvl w:ilvl="3" w:tplc="041F000F">
      <w:start w:val="1"/>
      <w:numFmt w:val="decimal"/>
      <w:lvlText w:val="%4."/>
      <w:lvlJc w:val="left"/>
      <w:pPr>
        <w:ind w:left="2565" w:hanging="360"/>
      </w:pPr>
    </w:lvl>
    <w:lvl w:ilvl="4" w:tplc="041F0019">
      <w:start w:val="1"/>
      <w:numFmt w:val="lowerLetter"/>
      <w:lvlText w:val="%5."/>
      <w:lvlJc w:val="left"/>
      <w:pPr>
        <w:ind w:left="3285" w:hanging="360"/>
      </w:pPr>
    </w:lvl>
    <w:lvl w:ilvl="5" w:tplc="041F001B">
      <w:start w:val="1"/>
      <w:numFmt w:val="lowerRoman"/>
      <w:lvlText w:val="%6."/>
      <w:lvlJc w:val="right"/>
      <w:pPr>
        <w:ind w:left="4005" w:hanging="180"/>
      </w:pPr>
    </w:lvl>
    <w:lvl w:ilvl="6" w:tplc="041F000F">
      <w:start w:val="1"/>
      <w:numFmt w:val="decimal"/>
      <w:lvlText w:val="%7."/>
      <w:lvlJc w:val="left"/>
      <w:pPr>
        <w:ind w:left="4725" w:hanging="360"/>
      </w:pPr>
    </w:lvl>
    <w:lvl w:ilvl="7" w:tplc="041F0019">
      <w:start w:val="1"/>
      <w:numFmt w:val="lowerLetter"/>
      <w:lvlText w:val="%8."/>
      <w:lvlJc w:val="left"/>
      <w:pPr>
        <w:ind w:left="5445" w:hanging="360"/>
      </w:pPr>
    </w:lvl>
    <w:lvl w:ilvl="8" w:tplc="041F001B">
      <w:start w:val="1"/>
      <w:numFmt w:val="lowerRoman"/>
      <w:lvlText w:val="%9."/>
      <w:lvlJc w:val="right"/>
      <w:pPr>
        <w:ind w:left="6165" w:hanging="180"/>
      </w:pPr>
    </w:lvl>
  </w:abstractNum>
  <w:abstractNum w:abstractNumId="5">
    <w:nsid w:val="75E221EB"/>
    <w:multiLevelType w:val="hybridMultilevel"/>
    <w:tmpl w:val="6CBE1CB4"/>
    <w:lvl w:ilvl="0" w:tplc="C6426314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5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noPunctuationKerning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F0EAA"/>
    <w:rsid w:val="0000434A"/>
    <w:rsid w:val="00005E2C"/>
    <w:rsid w:val="00010CEE"/>
    <w:rsid w:val="0001252F"/>
    <w:rsid w:val="00012FEC"/>
    <w:rsid w:val="00016588"/>
    <w:rsid w:val="000201B8"/>
    <w:rsid w:val="00022A66"/>
    <w:rsid w:val="000246AC"/>
    <w:rsid w:val="00031FCD"/>
    <w:rsid w:val="00040846"/>
    <w:rsid w:val="00042F7D"/>
    <w:rsid w:val="00050286"/>
    <w:rsid w:val="000509D7"/>
    <w:rsid w:val="00065CEA"/>
    <w:rsid w:val="00065E69"/>
    <w:rsid w:val="000702AE"/>
    <w:rsid w:val="000749DE"/>
    <w:rsid w:val="000759DF"/>
    <w:rsid w:val="000773F0"/>
    <w:rsid w:val="00084050"/>
    <w:rsid w:val="000905C0"/>
    <w:rsid w:val="000908EB"/>
    <w:rsid w:val="00091632"/>
    <w:rsid w:val="00091834"/>
    <w:rsid w:val="000940DC"/>
    <w:rsid w:val="00094936"/>
    <w:rsid w:val="00095055"/>
    <w:rsid w:val="000A1D4B"/>
    <w:rsid w:val="000A21AE"/>
    <w:rsid w:val="000A3760"/>
    <w:rsid w:val="000A420B"/>
    <w:rsid w:val="000B0E42"/>
    <w:rsid w:val="000B3D2F"/>
    <w:rsid w:val="000B5CC5"/>
    <w:rsid w:val="000B64F5"/>
    <w:rsid w:val="000C7EAF"/>
    <w:rsid w:val="000D2A87"/>
    <w:rsid w:val="000D2B5E"/>
    <w:rsid w:val="000D357B"/>
    <w:rsid w:val="000E17B2"/>
    <w:rsid w:val="000E51F4"/>
    <w:rsid w:val="000E6153"/>
    <w:rsid w:val="000F516D"/>
    <w:rsid w:val="00100B90"/>
    <w:rsid w:val="00101787"/>
    <w:rsid w:val="001108C6"/>
    <w:rsid w:val="00117462"/>
    <w:rsid w:val="00117B91"/>
    <w:rsid w:val="00124588"/>
    <w:rsid w:val="00126254"/>
    <w:rsid w:val="00126833"/>
    <w:rsid w:val="00132608"/>
    <w:rsid w:val="00136EED"/>
    <w:rsid w:val="00143394"/>
    <w:rsid w:val="00146250"/>
    <w:rsid w:val="0016151C"/>
    <w:rsid w:val="00162914"/>
    <w:rsid w:val="001655BD"/>
    <w:rsid w:val="00166125"/>
    <w:rsid w:val="00171DC3"/>
    <w:rsid w:val="00173DD3"/>
    <w:rsid w:val="00176693"/>
    <w:rsid w:val="001835E5"/>
    <w:rsid w:val="001909BC"/>
    <w:rsid w:val="00190C8F"/>
    <w:rsid w:val="00193757"/>
    <w:rsid w:val="001A451A"/>
    <w:rsid w:val="001A52F7"/>
    <w:rsid w:val="001A7EE2"/>
    <w:rsid w:val="001B0588"/>
    <w:rsid w:val="001B1730"/>
    <w:rsid w:val="001B252E"/>
    <w:rsid w:val="001B748E"/>
    <w:rsid w:val="001C2C28"/>
    <w:rsid w:val="001C36E0"/>
    <w:rsid w:val="001C78FC"/>
    <w:rsid w:val="001D603E"/>
    <w:rsid w:val="001D79F6"/>
    <w:rsid w:val="001E127B"/>
    <w:rsid w:val="001E310C"/>
    <w:rsid w:val="001E5F26"/>
    <w:rsid w:val="001F11AD"/>
    <w:rsid w:val="001F2273"/>
    <w:rsid w:val="001F763C"/>
    <w:rsid w:val="00200607"/>
    <w:rsid w:val="0020066A"/>
    <w:rsid w:val="00200C8D"/>
    <w:rsid w:val="002027A1"/>
    <w:rsid w:val="00207784"/>
    <w:rsid w:val="00207CC9"/>
    <w:rsid w:val="00213740"/>
    <w:rsid w:val="002245DC"/>
    <w:rsid w:val="002359B8"/>
    <w:rsid w:val="0023647F"/>
    <w:rsid w:val="002371A3"/>
    <w:rsid w:val="00241981"/>
    <w:rsid w:val="00243B37"/>
    <w:rsid w:val="002470CB"/>
    <w:rsid w:val="00255596"/>
    <w:rsid w:val="00260BD2"/>
    <w:rsid w:val="002612FA"/>
    <w:rsid w:val="002613F2"/>
    <w:rsid w:val="00262894"/>
    <w:rsid w:val="002630B8"/>
    <w:rsid w:val="002669A9"/>
    <w:rsid w:val="00267CB3"/>
    <w:rsid w:val="00270203"/>
    <w:rsid w:val="0027194E"/>
    <w:rsid w:val="00274FC3"/>
    <w:rsid w:val="00277821"/>
    <w:rsid w:val="00277CEE"/>
    <w:rsid w:val="00280443"/>
    <w:rsid w:val="0028253B"/>
    <w:rsid w:val="002911D9"/>
    <w:rsid w:val="0029185C"/>
    <w:rsid w:val="00291A66"/>
    <w:rsid w:val="00291B87"/>
    <w:rsid w:val="002A1B70"/>
    <w:rsid w:val="002A1CF3"/>
    <w:rsid w:val="002A2F25"/>
    <w:rsid w:val="002B09F0"/>
    <w:rsid w:val="002B0D8A"/>
    <w:rsid w:val="002B1100"/>
    <w:rsid w:val="002B385A"/>
    <w:rsid w:val="002B3AB1"/>
    <w:rsid w:val="002B64EE"/>
    <w:rsid w:val="002C442B"/>
    <w:rsid w:val="002C759B"/>
    <w:rsid w:val="002D0F0B"/>
    <w:rsid w:val="002D2956"/>
    <w:rsid w:val="002E47E6"/>
    <w:rsid w:val="002E6E8B"/>
    <w:rsid w:val="002E7D03"/>
    <w:rsid w:val="002F44EA"/>
    <w:rsid w:val="003148D5"/>
    <w:rsid w:val="003208A5"/>
    <w:rsid w:val="00320E5E"/>
    <w:rsid w:val="00333945"/>
    <w:rsid w:val="00333C22"/>
    <w:rsid w:val="00335ACC"/>
    <w:rsid w:val="00342CA0"/>
    <w:rsid w:val="00343AE3"/>
    <w:rsid w:val="003508D1"/>
    <w:rsid w:val="003512F3"/>
    <w:rsid w:val="00355893"/>
    <w:rsid w:val="0035609A"/>
    <w:rsid w:val="00360F98"/>
    <w:rsid w:val="00361CD0"/>
    <w:rsid w:val="00362E13"/>
    <w:rsid w:val="003700A6"/>
    <w:rsid w:val="00381236"/>
    <w:rsid w:val="003834E6"/>
    <w:rsid w:val="003846F9"/>
    <w:rsid w:val="00390812"/>
    <w:rsid w:val="0039374D"/>
    <w:rsid w:val="003939B1"/>
    <w:rsid w:val="00395784"/>
    <w:rsid w:val="00396FBB"/>
    <w:rsid w:val="00397B87"/>
    <w:rsid w:val="003A7C5C"/>
    <w:rsid w:val="003B1D13"/>
    <w:rsid w:val="003B744A"/>
    <w:rsid w:val="003C3364"/>
    <w:rsid w:val="003C3CD8"/>
    <w:rsid w:val="003C54FE"/>
    <w:rsid w:val="003C5DB2"/>
    <w:rsid w:val="003C6B4E"/>
    <w:rsid w:val="003C7E1D"/>
    <w:rsid w:val="003D0AFE"/>
    <w:rsid w:val="003D12DD"/>
    <w:rsid w:val="003D2F38"/>
    <w:rsid w:val="003D5695"/>
    <w:rsid w:val="003D724A"/>
    <w:rsid w:val="003D748A"/>
    <w:rsid w:val="003E38B9"/>
    <w:rsid w:val="003F0562"/>
    <w:rsid w:val="003F19A5"/>
    <w:rsid w:val="003F31DC"/>
    <w:rsid w:val="0040068D"/>
    <w:rsid w:val="00400929"/>
    <w:rsid w:val="004149D5"/>
    <w:rsid w:val="004249FF"/>
    <w:rsid w:val="004267DF"/>
    <w:rsid w:val="00427806"/>
    <w:rsid w:val="00432E7E"/>
    <w:rsid w:val="00433F3F"/>
    <w:rsid w:val="00434A85"/>
    <w:rsid w:val="00441FC5"/>
    <w:rsid w:val="00444B53"/>
    <w:rsid w:val="00454034"/>
    <w:rsid w:val="00455039"/>
    <w:rsid w:val="0046389E"/>
    <w:rsid w:val="00475689"/>
    <w:rsid w:val="004768A9"/>
    <w:rsid w:val="0048167B"/>
    <w:rsid w:val="004837B4"/>
    <w:rsid w:val="004845C2"/>
    <w:rsid w:val="00486541"/>
    <w:rsid w:val="004871A3"/>
    <w:rsid w:val="00490608"/>
    <w:rsid w:val="004908EC"/>
    <w:rsid w:val="004939CE"/>
    <w:rsid w:val="004974B1"/>
    <w:rsid w:val="004A0E8F"/>
    <w:rsid w:val="004A2C85"/>
    <w:rsid w:val="004A50AF"/>
    <w:rsid w:val="004B06DF"/>
    <w:rsid w:val="004B1767"/>
    <w:rsid w:val="004B2647"/>
    <w:rsid w:val="004B61DE"/>
    <w:rsid w:val="004B697F"/>
    <w:rsid w:val="004B6B76"/>
    <w:rsid w:val="004C3859"/>
    <w:rsid w:val="004C69E8"/>
    <w:rsid w:val="004D6DF5"/>
    <w:rsid w:val="004D7517"/>
    <w:rsid w:val="004E6650"/>
    <w:rsid w:val="004E6B3F"/>
    <w:rsid w:val="004E7384"/>
    <w:rsid w:val="0050130F"/>
    <w:rsid w:val="00510537"/>
    <w:rsid w:val="00511126"/>
    <w:rsid w:val="0051506F"/>
    <w:rsid w:val="0052157A"/>
    <w:rsid w:val="005227D5"/>
    <w:rsid w:val="00523DF0"/>
    <w:rsid w:val="0052477D"/>
    <w:rsid w:val="00526AB6"/>
    <w:rsid w:val="00533C68"/>
    <w:rsid w:val="00546362"/>
    <w:rsid w:val="00546505"/>
    <w:rsid w:val="005477A6"/>
    <w:rsid w:val="0055366C"/>
    <w:rsid w:val="005674A0"/>
    <w:rsid w:val="0056776E"/>
    <w:rsid w:val="00571F82"/>
    <w:rsid w:val="00572940"/>
    <w:rsid w:val="00576350"/>
    <w:rsid w:val="00595E44"/>
    <w:rsid w:val="005978E9"/>
    <w:rsid w:val="005A0243"/>
    <w:rsid w:val="005A222B"/>
    <w:rsid w:val="005A3286"/>
    <w:rsid w:val="005A396D"/>
    <w:rsid w:val="005A576B"/>
    <w:rsid w:val="005A5832"/>
    <w:rsid w:val="005B014B"/>
    <w:rsid w:val="005B0C2E"/>
    <w:rsid w:val="005B32E6"/>
    <w:rsid w:val="005B4E66"/>
    <w:rsid w:val="005C03A9"/>
    <w:rsid w:val="005C19CC"/>
    <w:rsid w:val="005C1D85"/>
    <w:rsid w:val="005C1E87"/>
    <w:rsid w:val="005C1F57"/>
    <w:rsid w:val="005C5B19"/>
    <w:rsid w:val="005E014A"/>
    <w:rsid w:val="005E19E7"/>
    <w:rsid w:val="005F37A4"/>
    <w:rsid w:val="006010CC"/>
    <w:rsid w:val="006013FA"/>
    <w:rsid w:val="00604FB6"/>
    <w:rsid w:val="00612379"/>
    <w:rsid w:val="0061507C"/>
    <w:rsid w:val="00615170"/>
    <w:rsid w:val="00616941"/>
    <w:rsid w:val="00624283"/>
    <w:rsid w:val="00624DB4"/>
    <w:rsid w:val="00624FC3"/>
    <w:rsid w:val="0062725A"/>
    <w:rsid w:val="00636025"/>
    <w:rsid w:val="00636EEB"/>
    <w:rsid w:val="006407FD"/>
    <w:rsid w:val="006448D7"/>
    <w:rsid w:val="006471F2"/>
    <w:rsid w:val="0065047E"/>
    <w:rsid w:val="00650F94"/>
    <w:rsid w:val="00651CEF"/>
    <w:rsid w:val="00661665"/>
    <w:rsid w:val="00665586"/>
    <w:rsid w:val="00673ED8"/>
    <w:rsid w:val="006765FD"/>
    <w:rsid w:val="00681696"/>
    <w:rsid w:val="006902AE"/>
    <w:rsid w:val="00691B27"/>
    <w:rsid w:val="006969EB"/>
    <w:rsid w:val="00697763"/>
    <w:rsid w:val="006A1B16"/>
    <w:rsid w:val="006A3299"/>
    <w:rsid w:val="006A3D42"/>
    <w:rsid w:val="006A4672"/>
    <w:rsid w:val="006A7401"/>
    <w:rsid w:val="006A7AF3"/>
    <w:rsid w:val="006A7B2D"/>
    <w:rsid w:val="006C13B7"/>
    <w:rsid w:val="006E3CC9"/>
    <w:rsid w:val="006E6B69"/>
    <w:rsid w:val="006F2C63"/>
    <w:rsid w:val="006F6489"/>
    <w:rsid w:val="00700A1F"/>
    <w:rsid w:val="00701A64"/>
    <w:rsid w:val="0070273D"/>
    <w:rsid w:val="00703CFA"/>
    <w:rsid w:val="0070770C"/>
    <w:rsid w:val="00725246"/>
    <w:rsid w:val="00727AD1"/>
    <w:rsid w:val="007303A9"/>
    <w:rsid w:val="00734C29"/>
    <w:rsid w:val="00735206"/>
    <w:rsid w:val="00745700"/>
    <w:rsid w:val="0075013E"/>
    <w:rsid w:val="00755B42"/>
    <w:rsid w:val="0075786E"/>
    <w:rsid w:val="00761BC7"/>
    <w:rsid w:val="00765E1E"/>
    <w:rsid w:val="00770852"/>
    <w:rsid w:val="00773B2C"/>
    <w:rsid w:val="00774BB4"/>
    <w:rsid w:val="0078484D"/>
    <w:rsid w:val="00790FB4"/>
    <w:rsid w:val="007916B1"/>
    <w:rsid w:val="00793AF7"/>
    <w:rsid w:val="00797DEB"/>
    <w:rsid w:val="007A66C7"/>
    <w:rsid w:val="007A6F14"/>
    <w:rsid w:val="007A7451"/>
    <w:rsid w:val="007B02BD"/>
    <w:rsid w:val="007B13B8"/>
    <w:rsid w:val="007B5662"/>
    <w:rsid w:val="007C2E71"/>
    <w:rsid w:val="007C56E6"/>
    <w:rsid w:val="007C5DBE"/>
    <w:rsid w:val="007C7609"/>
    <w:rsid w:val="007D4B32"/>
    <w:rsid w:val="007D6042"/>
    <w:rsid w:val="007E24F8"/>
    <w:rsid w:val="007E3EAA"/>
    <w:rsid w:val="007E7CF9"/>
    <w:rsid w:val="007F0EAA"/>
    <w:rsid w:val="007F1BCD"/>
    <w:rsid w:val="007F2458"/>
    <w:rsid w:val="007F3FF9"/>
    <w:rsid w:val="00802878"/>
    <w:rsid w:val="00802D4E"/>
    <w:rsid w:val="008068B7"/>
    <w:rsid w:val="0081331D"/>
    <w:rsid w:val="008148BC"/>
    <w:rsid w:val="00827EE0"/>
    <w:rsid w:val="00831D5C"/>
    <w:rsid w:val="008329A2"/>
    <w:rsid w:val="008331EF"/>
    <w:rsid w:val="008334D5"/>
    <w:rsid w:val="00840B2C"/>
    <w:rsid w:val="00843DDA"/>
    <w:rsid w:val="0085732D"/>
    <w:rsid w:val="0086219E"/>
    <w:rsid w:val="00862C86"/>
    <w:rsid w:val="00863865"/>
    <w:rsid w:val="008640D0"/>
    <w:rsid w:val="00865A02"/>
    <w:rsid w:val="00870F1A"/>
    <w:rsid w:val="00874697"/>
    <w:rsid w:val="00874902"/>
    <w:rsid w:val="00874E30"/>
    <w:rsid w:val="008770C3"/>
    <w:rsid w:val="008774B8"/>
    <w:rsid w:val="00881D68"/>
    <w:rsid w:val="00881E79"/>
    <w:rsid w:val="008828B0"/>
    <w:rsid w:val="008840B8"/>
    <w:rsid w:val="0089241E"/>
    <w:rsid w:val="00894710"/>
    <w:rsid w:val="0089538A"/>
    <w:rsid w:val="008962D9"/>
    <w:rsid w:val="00896CD1"/>
    <w:rsid w:val="008A7BF4"/>
    <w:rsid w:val="008B2EDD"/>
    <w:rsid w:val="008B3824"/>
    <w:rsid w:val="008B7D5C"/>
    <w:rsid w:val="008C75DD"/>
    <w:rsid w:val="008D601A"/>
    <w:rsid w:val="008E18D5"/>
    <w:rsid w:val="008E4FB0"/>
    <w:rsid w:val="008E58C6"/>
    <w:rsid w:val="008F1260"/>
    <w:rsid w:val="008F2741"/>
    <w:rsid w:val="008F6D64"/>
    <w:rsid w:val="0090209F"/>
    <w:rsid w:val="0090294F"/>
    <w:rsid w:val="009064DC"/>
    <w:rsid w:val="00920C08"/>
    <w:rsid w:val="009213D9"/>
    <w:rsid w:val="00922582"/>
    <w:rsid w:val="00922809"/>
    <w:rsid w:val="00923E81"/>
    <w:rsid w:val="00924598"/>
    <w:rsid w:val="00924DA0"/>
    <w:rsid w:val="00925A7F"/>
    <w:rsid w:val="009277CF"/>
    <w:rsid w:val="009279A8"/>
    <w:rsid w:val="00934018"/>
    <w:rsid w:val="00935124"/>
    <w:rsid w:val="009464EF"/>
    <w:rsid w:val="00965DF3"/>
    <w:rsid w:val="00966299"/>
    <w:rsid w:val="00976D5B"/>
    <w:rsid w:val="00982C02"/>
    <w:rsid w:val="00983B0B"/>
    <w:rsid w:val="00984002"/>
    <w:rsid w:val="009870D2"/>
    <w:rsid w:val="00987495"/>
    <w:rsid w:val="00993E12"/>
    <w:rsid w:val="00994908"/>
    <w:rsid w:val="009A09A4"/>
    <w:rsid w:val="009A637C"/>
    <w:rsid w:val="009C03B4"/>
    <w:rsid w:val="009C4CFB"/>
    <w:rsid w:val="009C7EED"/>
    <w:rsid w:val="009D04C5"/>
    <w:rsid w:val="009D1A3C"/>
    <w:rsid w:val="009D2A13"/>
    <w:rsid w:val="009D3C68"/>
    <w:rsid w:val="009D5B41"/>
    <w:rsid w:val="009D65A3"/>
    <w:rsid w:val="009E32A2"/>
    <w:rsid w:val="009E4689"/>
    <w:rsid w:val="009E7EC6"/>
    <w:rsid w:val="009F00DF"/>
    <w:rsid w:val="00A01E62"/>
    <w:rsid w:val="00A01F2A"/>
    <w:rsid w:val="00A028E1"/>
    <w:rsid w:val="00A10FDB"/>
    <w:rsid w:val="00A11761"/>
    <w:rsid w:val="00A12439"/>
    <w:rsid w:val="00A12EE2"/>
    <w:rsid w:val="00A144B4"/>
    <w:rsid w:val="00A149A3"/>
    <w:rsid w:val="00A17244"/>
    <w:rsid w:val="00A1755C"/>
    <w:rsid w:val="00A3596D"/>
    <w:rsid w:val="00A51923"/>
    <w:rsid w:val="00A51FB7"/>
    <w:rsid w:val="00A60972"/>
    <w:rsid w:val="00A6380A"/>
    <w:rsid w:val="00A67DE2"/>
    <w:rsid w:val="00A71476"/>
    <w:rsid w:val="00A770FE"/>
    <w:rsid w:val="00A80021"/>
    <w:rsid w:val="00A95A95"/>
    <w:rsid w:val="00AA4EE2"/>
    <w:rsid w:val="00AB314F"/>
    <w:rsid w:val="00AB7BF5"/>
    <w:rsid w:val="00AC09E5"/>
    <w:rsid w:val="00AC0E6D"/>
    <w:rsid w:val="00AC0EF7"/>
    <w:rsid w:val="00AC4B9A"/>
    <w:rsid w:val="00AC6047"/>
    <w:rsid w:val="00AC70DA"/>
    <w:rsid w:val="00AE14CE"/>
    <w:rsid w:val="00AE4E7B"/>
    <w:rsid w:val="00AF57F4"/>
    <w:rsid w:val="00B0052E"/>
    <w:rsid w:val="00B01FE0"/>
    <w:rsid w:val="00B032DC"/>
    <w:rsid w:val="00B04386"/>
    <w:rsid w:val="00B05EF9"/>
    <w:rsid w:val="00B12A95"/>
    <w:rsid w:val="00B1500E"/>
    <w:rsid w:val="00B20D48"/>
    <w:rsid w:val="00B22765"/>
    <w:rsid w:val="00B238E1"/>
    <w:rsid w:val="00B25731"/>
    <w:rsid w:val="00B2692C"/>
    <w:rsid w:val="00B27C9E"/>
    <w:rsid w:val="00B30DA0"/>
    <w:rsid w:val="00B31CFA"/>
    <w:rsid w:val="00B3258E"/>
    <w:rsid w:val="00B368BD"/>
    <w:rsid w:val="00B36CC8"/>
    <w:rsid w:val="00B40EE0"/>
    <w:rsid w:val="00B44AFA"/>
    <w:rsid w:val="00B47C20"/>
    <w:rsid w:val="00B50C25"/>
    <w:rsid w:val="00B628F6"/>
    <w:rsid w:val="00B63755"/>
    <w:rsid w:val="00B64AF8"/>
    <w:rsid w:val="00B672FB"/>
    <w:rsid w:val="00B67BAC"/>
    <w:rsid w:val="00B707BE"/>
    <w:rsid w:val="00B82265"/>
    <w:rsid w:val="00B84094"/>
    <w:rsid w:val="00B87883"/>
    <w:rsid w:val="00B927CF"/>
    <w:rsid w:val="00B9748E"/>
    <w:rsid w:val="00BA1038"/>
    <w:rsid w:val="00BA2CBB"/>
    <w:rsid w:val="00BA5416"/>
    <w:rsid w:val="00BB47CF"/>
    <w:rsid w:val="00BB5AE4"/>
    <w:rsid w:val="00BB682D"/>
    <w:rsid w:val="00BB7A4C"/>
    <w:rsid w:val="00BC01D5"/>
    <w:rsid w:val="00BC37FB"/>
    <w:rsid w:val="00BD32E0"/>
    <w:rsid w:val="00BD67A3"/>
    <w:rsid w:val="00BF1A5C"/>
    <w:rsid w:val="00BF2A25"/>
    <w:rsid w:val="00C0481C"/>
    <w:rsid w:val="00C1378A"/>
    <w:rsid w:val="00C1438A"/>
    <w:rsid w:val="00C14557"/>
    <w:rsid w:val="00C15518"/>
    <w:rsid w:val="00C157DB"/>
    <w:rsid w:val="00C1611C"/>
    <w:rsid w:val="00C22AFA"/>
    <w:rsid w:val="00C2360A"/>
    <w:rsid w:val="00C31A17"/>
    <w:rsid w:val="00C32F7F"/>
    <w:rsid w:val="00C33E39"/>
    <w:rsid w:val="00C36A1D"/>
    <w:rsid w:val="00C36ACF"/>
    <w:rsid w:val="00C37462"/>
    <w:rsid w:val="00C37BB5"/>
    <w:rsid w:val="00C40678"/>
    <w:rsid w:val="00C41A50"/>
    <w:rsid w:val="00C42845"/>
    <w:rsid w:val="00C44595"/>
    <w:rsid w:val="00C4740C"/>
    <w:rsid w:val="00C504EB"/>
    <w:rsid w:val="00C51A97"/>
    <w:rsid w:val="00C565B0"/>
    <w:rsid w:val="00C569F9"/>
    <w:rsid w:val="00C635E8"/>
    <w:rsid w:val="00C64F0B"/>
    <w:rsid w:val="00C72454"/>
    <w:rsid w:val="00C755D7"/>
    <w:rsid w:val="00C761E7"/>
    <w:rsid w:val="00C92018"/>
    <w:rsid w:val="00C92650"/>
    <w:rsid w:val="00C93469"/>
    <w:rsid w:val="00C93DCD"/>
    <w:rsid w:val="00C96557"/>
    <w:rsid w:val="00CA2FE8"/>
    <w:rsid w:val="00CA36DC"/>
    <w:rsid w:val="00CA4120"/>
    <w:rsid w:val="00CA4B06"/>
    <w:rsid w:val="00CB3ED3"/>
    <w:rsid w:val="00CC4A6E"/>
    <w:rsid w:val="00CC6934"/>
    <w:rsid w:val="00CD4325"/>
    <w:rsid w:val="00CE1EE0"/>
    <w:rsid w:val="00CE2819"/>
    <w:rsid w:val="00CF175C"/>
    <w:rsid w:val="00CF1E67"/>
    <w:rsid w:val="00CF5502"/>
    <w:rsid w:val="00CF5B5A"/>
    <w:rsid w:val="00CF6CF7"/>
    <w:rsid w:val="00D01B23"/>
    <w:rsid w:val="00D1182A"/>
    <w:rsid w:val="00D11BF9"/>
    <w:rsid w:val="00D15F4C"/>
    <w:rsid w:val="00D22568"/>
    <w:rsid w:val="00D30CC6"/>
    <w:rsid w:val="00D31ABF"/>
    <w:rsid w:val="00D33367"/>
    <w:rsid w:val="00D334E1"/>
    <w:rsid w:val="00D33648"/>
    <w:rsid w:val="00D40AED"/>
    <w:rsid w:val="00D47537"/>
    <w:rsid w:val="00D47E2F"/>
    <w:rsid w:val="00D5551A"/>
    <w:rsid w:val="00D600EF"/>
    <w:rsid w:val="00D64AD4"/>
    <w:rsid w:val="00D73045"/>
    <w:rsid w:val="00D84E9D"/>
    <w:rsid w:val="00D85A54"/>
    <w:rsid w:val="00D90029"/>
    <w:rsid w:val="00D93926"/>
    <w:rsid w:val="00D943EC"/>
    <w:rsid w:val="00D94BD6"/>
    <w:rsid w:val="00D94E5C"/>
    <w:rsid w:val="00DA1104"/>
    <w:rsid w:val="00DA1623"/>
    <w:rsid w:val="00DA2EA1"/>
    <w:rsid w:val="00DA3321"/>
    <w:rsid w:val="00DA43BA"/>
    <w:rsid w:val="00DA67C5"/>
    <w:rsid w:val="00DB0BF6"/>
    <w:rsid w:val="00DB0E48"/>
    <w:rsid w:val="00DB3049"/>
    <w:rsid w:val="00DB56C9"/>
    <w:rsid w:val="00DB6575"/>
    <w:rsid w:val="00DB6A9A"/>
    <w:rsid w:val="00DB6DA5"/>
    <w:rsid w:val="00DB7438"/>
    <w:rsid w:val="00DB7D94"/>
    <w:rsid w:val="00DC3297"/>
    <w:rsid w:val="00DC3EF0"/>
    <w:rsid w:val="00DD7602"/>
    <w:rsid w:val="00DE4708"/>
    <w:rsid w:val="00DE6752"/>
    <w:rsid w:val="00DE6EB5"/>
    <w:rsid w:val="00DF32EF"/>
    <w:rsid w:val="00E0163E"/>
    <w:rsid w:val="00E03A72"/>
    <w:rsid w:val="00E1051E"/>
    <w:rsid w:val="00E10DE2"/>
    <w:rsid w:val="00E10FCB"/>
    <w:rsid w:val="00E15A84"/>
    <w:rsid w:val="00E25A3E"/>
    <w:rsid w:val="00E27CE4"/>
    <w:rsid w:val="00E44932"/>
    <w:rsid w:val="00E46670"/>
    <w:rsid w:val="00E47A77"/>
    <w:rsid w:val="00E54E6D"/>
    <w:rsid w:val="00E57759"/>
    <w:rsid w:val="00E61143"/>
    <w:rsid w:val="00E624BF"/>
    <w:rsid w:val="00E7380B"/>
    <w:rsid w:val="00E75789"/>
    <w:rsid w:val="00E77133"/>
    <w:rsid w:val="00E77A4F"/>
    <w:rsid w:val="00E81A3C"/>
    <w:rsid w:val="00E83EEE"/>
    <w:rsid w:val="00E84955"/>
    <w:rsid w:val="00E913EF"/>
    <w:rsid w:val="00EA2539"/>
    <w:rsid w:val="00EB0D3E"/>
    <w:rsid w:val="00EB4718"/>
    <w:rsid w:val="00EB581E"/>
    <w:rsid w:val="00EB61E6"/>
    <w:rsid w:val="00EB65F9"/>
    <w:rsid w:val="00EC25AB"/>
    <w:rsid w:val="00EC4F0D"/>
    <w:rsid w:val="00EC674A"/>
    <w:rsid w:val="00EC7CA7"/>
    <w:rsid w:val="00ED4EE3"/>
    <w:rsid w:val="00ED50E7"/>
    <w:rsid w:val="00ED7693"/>
    <w:rsid w:val="00EE46E6"/>
    <w:rsid w:val="00EF43DE"/>
    <w:rsid w:val="00EF49F2"/>
    <w:rsid w:val="00F030C7"/>
    <w:rsid w:val="00F03B7B"/>
    <w:rsid w:val="00F03F99"/>
    <w:rsid w:val="00F06EE7"/>
    <w:rsid w:val="00F11F24"/>
    <w:rsid w:val="00F16EB5"/>
    <w:rsid w:val="00F2395A"/>
    <w:rsid w:val="00F23D0F"/>
    <w:rsid w:val="00F30E54"/>
    <w:rsid w:val="00F414EC"/>
    <w:rsid w:val="00F41F49"/>
    <w:rsid w:val="00F4628A"/>
    <w:rsid w:val="00F63B72"/>
    <w:rsid w:val="00F704A3"/>
    <w:rsid w:val="00F75E7A"/>
    <w:rsid w:val="00F86518"/>
    <w:rsid w:val="00F93E48"/>
    <w:rsid w:val="00F96617"/>
    <w:rsid w:val="00F96C20"/>
    <w:rsid w:val="00FA1025"/>
    <w:rsid w:val="00FA14E0"/>
    <w:rsid w:val="00FA3E93"/>
    <w:rsid w:val="00FA5C32"/>
    <w:rsid w:val="00FA5F5F"/>
    <w:rsid w:val="00FA7512"/>
    <w:rsid w:val="00FB28DE"/>
    <w:rsid w:val="00FC05FC"/>
    <w:rsid w:val="00FC12F4"/>
    <w:rsid w:val="00FC7BCF"/>
    <w:rsid w:val="00FD27C7"/>
    <w:rsid w:val="00FE235C"/>
    <w:rsid w:val="00FE3124"/>
    <w:rsid w:val="00FE3E3E"/>
    <w:rsid w:val="00FE6C57"/>
    <w:rsid w:val="00FF18A0"/>
    <w:rsid w:val="00FF4691"/>
    <w:rsid w:val="00FF5C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4AD4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D5695"/>
    <w:pPr>
      <w:keepNext/>
      <w:outlineLvl w:val="0"/>
    </w:pPr>
    <w:rPr>
      <w:rFonts w:ascii="Comic Sans MS" w:hAnsi="Comic Sans MS" w:cs="Comic Sans MS"/>
      <w:b/>
      <w:bCs/>
      <w:sz w:val="26"/>
      <w:szCs w:val="26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E25A3E"/>
    <w:pPr>
      <w:keepNext/>
      <w:keepLines/>
      <w:spacing w:before="200"/>
      <w:outlineLvl w:val="1"/>
    </w:pPr>
    <w:rPr>
      <w:rFonts w:ascii="Cambria" w:hAnsi="Cambria" w:cs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locked/>
    <w:rsid w:val="00E25A3E"/>
    <w:pPr>
      <w:keepNext/>
      <w:keepLines/>
      <w:spacing w:before="200"/>
      <w:outlineLvl w:val="2"/>
    </w:pPr>
    <w:rPr>
      <w:rFonts w:ascii="Cambria" w:hAnsi="Cambria" w:cs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9"/>
    <w:qFormat/>
    <w:locked/>
    <w:rsid w:val="00E25A3E"/>
    <w:pPr>
      <w:keepNext/>
      <w:keepLines/>
      <w:spacing w:before="200"/>
      <w:outlineLvl w:val="3"/>
    </w:pPr>
    <w:rPr>
      <w:rFonts w:ascii="Cambria" w:hAnsi="Cambria" w:cs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9"/>
    <w:qFormat/>
    <w:locked/>
    <w:rsid w:val="00E25A3E"/>
    <w:pPr>
      <w:keepNext/>
      <w:keepLines/>
      <w:spacing w:before="200"/>
      <w:outlineLvl w:val="4"/>
    </w:pPr>
    <w:rPr>
      <w:rFonts w:ascii="Cambria" w:hAnsi="Cambria" w:cs="Cambria"/>
      <w:color w:val="243F6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37462"/>
    <w:rPr>
      <w:rFonts w:ascii="Cambria" w:hAnsi="Cambria" w:cs="Cambria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E25A3E"/>
    <w:rPr>
      <w:rFonts w:ascii="Cambria" w:hAnsi="Cambria" w:cs="Cambria"/>
      <w:b/>
      <w:bCs/>
      <w:color w:val="4F81BD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E25A3E"/>
    <w:rPr>
      <w:rFonts w:ascii="Cambria" w:hAnsi="Cambria" w:cs="Cambria"/>
      <w:b/>
      <w:bCs/>
      <w:color w:val="4F81BD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E25A3E"/>
    <w:rPr>
      <w:rFonts w:ascii="Cambria" w:hAnsi="Cambria" w:cs="Cambria"/>
      <w:b/>
      <w:bCs/>
      <w:i/>
      <w:iCs/>
      <w:color w:val="4F81BD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E25A3E"/>
    <w:rPr>
      <w:rFonts w:ascii="Cambria" w:hAnsi="Cambria" w:cs="Cambria"/>
      <w:color w:val="243F60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semiHidden/>
    <w:rsid w:val="005C03A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C3746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5C03A9"/>
    <w:rPr>
      <w:vertAlign w:val="superscript"/>
    </w:rPr>
  </w:style>
  <w:style w:type="character" w:styleId="Hyperlink">
    <w:name w:val="Hyperlink"/>
    <w:basedOn w:val="DefaultParagraphFont"/>
    <w:uiPriority w:val="99"/>
    <w:rsid w:val="00040846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rsid w:val="00040846"/>
    <w:rPr>
      <w:color w:val="800080"/>
      <w:u w:val="single"/>
    </w:rPr>
  </w:style>
  <w:style w:type="table" w:styleId="TableGrid">
    <w:name w:val="Table Grid"/>
    <w:basedOn w:val="TableNormal"/>
    <w:uiPriority w:val="99"/>
    <w:rsid w:val="00E81A3C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link w:val="BodyTextIndentChar"/>
    <w:uiPriority w:val="99"/>
    <w:rsid w:val="001D603E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C37462"/>
    <w:rPr>
      <w:sz w:val="24"/>
      <w:szCs w:val="24"/>
    </w:rPr>
  </w:style>
  <w:style w:type="paragraph" w:customStyle="1" w:styleId="Default">
    <w:name w:val="Default"/>
    <w:uiPriority w:val="99"/>
    <w:rsid w:val="0016291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99"/>
    <w:qFormat/>
    <w:rsid w:val="008C75DD"/>
    <w:pPr>
      <w:ind w:left="708"/>
    </w:pPr>
  </w:style>
  <w:style w:type="paragraph" w:customStyle="1" w:styleId="Pa28">
    <w:name w:val="Pa28"/>
    <w:basedOn w:val="Default"/>
    <w:next w:val="Default"/>
    <w:uiPriority w:val="99"/>
    <w:rsid w:val="00270203"/>
    <w:pPr>
      <w:spacing w:line="201" w:lineRule="atLeast"/>
    </w:pPr>
    <w:rPr>
      <w:color w:val="auto"/>
    </w:rPr>
  </w:style>
  <w:style w:type="character" w:customStyle="1" w:styleId="A9">
    <w:name w:val="A9"/>
    <w:uiPriority w:val="99"/>
    <w:rsid w:val="00270203"/>
    <w:rPr>
      <w:b/>
      <w:bCs/>
      <w:color w:val="000000"/>
      <w:sz w:val="11"/>
      <w:szCs w:val="11"/>
    </w:rPr>
  </w:style>
  <w:style w:type="paragraph" w:styleId="NoSpacing">
    <w:name w:val="No Spacing"/>
    <w:link w:val="NoSpacingChar"/>
    <w:uiPriority w:val="99"/>
    <w:qFormat/>
    <w:rsid w:val="000B5CC5"/>
    <w:rPr>
      <w:rFonts w:ascii="Arial" w:hAnsi="Arial" w:cs="Arial"/>
      <w:lang w:eastAsia="en-US"/>
    </w:rPr>
  </w:style>
  <w:style w:type="character" w:customStyle="1" w:styleId="NoSpacingChar">
    <w:name w:val="No Spacing Char"/>
    <w:basedOn w:val="DefaultParagraphFont"/>
    <w:link w:val="NoSpacing"/>
    <w:uiPriority w:val="99"/>
    <w:locked/>
    <w:rsid w:val="000B5CC5"/>
    <w:rPr>
      <w:rFonts w:ascii="Arial" w:hAnsi="Arial" w:cs="Arial"/>
      <w:sz w:val="22"/>
      <w:szCs w:val="22"/>
      <w:lang w:val="tr-TR" w:eastAsia="en-US"/>
    </w:rPr>
  </w:style>
  <w:style w:type="character" w:styleId="Strong">
    <w:name w:val="Strong"/>
    <w:basedOn w:val="DefaultParagraphFont"/>
    <w:uiPriority w:val="99"/>
    <w:qFormat/>
    <w:rsid w:val="00255596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734C2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734C29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99"/>
    <w:qFormat/>
    <w:rsid w:val="009D2A13"/>
    <w:pPr>
      <w:pBdr>
        <w:bottom w:val="single" w:sz="8" w:space="4" w:color="4F81BD"/>
      </w:pBdr>
      <w:spacing w:after="300"/>
    </w:pPr>
    <w:rPr>
      <w:rFonts w:ascii="Cambria" w:hAnsi="Cambria" w:cs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99"/>
    <w:locked/>
    <w:rsid w:val="009D2A13"/>
    <w:rPr>
      <w:rFonts w:ascii="Cambria" w:hAnsi="Cambria" w:cs="Cambria"/>
      <w:color w:val="17365D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99"/>
    <w:qFormat/>
    <w:rsid w:val="009D2A13"/>
    <w:rPr>
      <w:i/>
      <w:iCs/>
    </w:rPr>
  </w:style>
  <w:style w:type="character" w:styleId="SubtleEmphasis">
    <w:name w:val="Subtle Emphasis"/>
    <w:basedOn w:val="DefaultParagraphFont"/>
    <w:uiPriority w:val="99"/>
    <w:qFormat/>
    <w:rsid w:val="009D2A13"/>
    <w:rPr>
      <w:i/>
      <w:iCs/>
      <w:color w:val="808080"/>
    </w:rPr>
  </w:style>
  <w:style w:type="paragraph" w:customStyle="1" w:styleId="ListeParagraf1">
    <w:name w:val="Liste Paragraf1"/>
    <w:basedOn w:val="Normal"/>
    <w:uiPriority w:val="99"/>
    <w:rsid w:val="00EB65F9"/>
    <w:pPr>
      <w:ind w:left="720"/>
    </w:pPr>
  </w:style>
  <w:style w:type="character" w:styleId="PlaceholderText">
    <w:name w:val="Placeholder Text"/>
    <w:basedOn w:val="DefaultParagraphFont"/>
    <w:uiPriority w:val="99"/>
    <w:semiHidden/>
    <w:rsid w:val="00B12A95"/>
    <w:rPr>
      <w:color w:val="808080"/>
    </w:rPr>
  </w:style>
  <w:style w:type="paragraph" w:styleId="Subtitle">
    <w:name w:val="Subtitle"/>
    <w:basedOn w:val="Normal"/>
    <w:next w:val="Normal"/>
    <w:link w:val="SubtitleChar"/>
    <w:uiPriority w:val="99"/>
    <w:qFormat/>
    <w:locked/>
    <w:rsid w:val="00E25A3E"/>
    <w:pPr>
      <w:numPr>
        <w:ilvl w:val="1"/>
      </w:numPr>
    </w:pPr>
    <w:rPr>
      <w:rFonts w:ascii="Cambria" w:hAnsi="Cambria" w:cs="Cambria"/>
      <w:i/>
      <w:iCs/>
      <w:color w:val="4F81BD"/>
      <w:spacing w:val="15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E25A3E"/>
    <w:rPr>
      <w:rFonts w:ascii="Cambria" w:hAnsi="Cambria" w:cs="Cambria"/>
      <w:i/>
      <w:iCs/>
      <w:color w:val="4F81BD"/>
      <w:spacing w:val="15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wmf"/><Relationship Id="rId18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2.w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oleObject" Target="embeddings/oleObject1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230</TotalTime>
  <Pages>2</Pages>
  <Words>344</Words>
  <Characters>1962</Characters>
  <Application>Microsoft Office Outlook</Application>
  <DocSecurity>0</DocSecurity>
  <Lines>0</Lines>
  <Paragraphs>0</Paragraphs>
  <ScaleCrop>false</ScaleCrop>
  <Company>MAHMUT ŞEN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7/A 3.Yazılı</dc:title>
  <dc:subject/>
  <dc:creator>www.sorubak.com; Koray AKRAN</dc:creator>
  <cp:keywords>www.sorubak.com</cp:keywords>
  <dc:description>www.sorubak.com</dc:description>
  <cp:lastModifiedBy>edanur</cp:lastModifiedBy>
  <cp:revision>24</cp:revision>
  <cp:lastPrinted>2009-01-05T04:13:00Z</cp:lastPrinted>
  <dcterms:created xsi:type="dcterms:W3CDTF">2015-04-25T18:37:00Z</dcterms:created>
  <dcterms:modified xsi:type="dcterms:W3CDTF">2015-05-24T11:26:00Z</dcterms:modified>
  <cp:category>www.sorubak.com</cp:category>
  <cp:contentType>www.sorubak.com</cp:contentType>
</cp:coreProperties>
</file>