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DD" w:rsidRPr="009108D7" w:rsidRDefault="00EC7ADD" w:rsidP="006401C4">
      <w:pPr>
        <w:jc w:val="center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0;margin-top:-8.95pt;width:522pt;height:99pt;z-index:-251662848;visibility:visible" strokecolor="red" strokeweight="6pt">
            <v:stroke linestyle="thickBetweenThin"/>
            <v:textbox>
              <w:txbxContent>
                <w:p w:rsidR="00EC7ADD" w:rsidRPr="00FE51D8" w:rsidRDefault="00EC7ADD" w:rsidP="00E46AC1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b/>
          <w:bCs/>
          <w:color w:val="000000"/>
        </w:rPr>
        <w:t>PAZARYERİ</w:t>
      </w:r>
      <w:r w:rsidRPr="009108D7">
        <w:rPr>
          <w:b/>
          <w:bCs/>
          <w:color w:val="000000"/>
        </w:rPr>
        <w:t xml:space="preserve"> ORTAOKULU</w:t>
      </w:r>
      <w:r>
        <w:rPr>
          <w:b/>
          <w:bCs/>
          <w:color w:val="000000"/>
        </w:rPr>
        <w:t xml:space="preserve"> </w:t>
      </w:r>
      <w:r w:rsidRPr="009108D7">
        <w:rPr>
          <w:b/>
          <w:bCs/>
          <w:color w:val="000000"/>
        </w:rPr>
        <w:t xml:space="preserve">MATEMATİK DERSİ </w:t>
      </w:r>
      <w:r>
        <w:rPr>
          <w:b/>
          <w:bCs/>
          <w:color w:val="000000"/>
        </w:rPr>
        <w:t xml:space="preserve">7- SINIFLAR </w:t>
      </w:r>
      <w:r w:rsidRPr="009108D7">
        <w:rPr>
          <w:b/>
          <w:bCs/>
          <w:color w:val="000000"/>
        </w:rPr>
        <w:t>I</w:t>
      </w:r>
      <w:r>
        <w:rPr>
          <w:b/>
          <w:bCs/>
          <w:color w:val="000000"/>
        </w:rPr>
        <w:t>I</w:t>
      </w:r>
      <w:r w:rsidRPr="009108D7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 xml:space="preserve"> </w:t>
      </w:r>
      <w:r w:rsidRPr="009108D7">
        <w:rPr>
          <w:b/>
          <w:bCs/>
          <w:color w:val="000000"/>
        </w:rPr>
        <w:t>DÖNEM I. YAZILI</w:t>
      </w:r>
      <w:r>
        <w:rPr>
          <w:b/>
          <w:bCs/>
          <w:color w:val="000000"/>
        </w:rPr>
        <w:t>SI</w:t>
      </w:r>
    </w:p>
    <w:p w:rsidR="00EC7ADD" w:rsidRDefault="00EC7ADD" w:rsidP="00E46AC1">
      <w:pPr>
        <w:rPr>
          <w:b/>
          <w:bCs/>
        </w:rPr>
      </w:pPr>
      <w:r>
        <w:rPr>
          <w:b/>
          <w:bCs/>
        </w:rPr>
        <w:t xml:space="preserve"> </w:t>
      </w:r>
    </w:p>
    <w:p w:rsidR="00EC7ADD" w:rsidRPr="00F975E2" w:rsidRDefault="00EC7ADD" w:rsidP="00E46AC1">
      <w:pPr>
        <w:rPr>
          <w:b/>
          <w:bCs/>
        </w:rPr>
      </w:pPr>
      <w:r>
        <w:rPr>
          <w:b/>
          <w:bCs/>
        </w:rPr>
        <w:t xml:space="preserve">  Adı ve Soyadı  </w:t>
      </w:r>
      <w:r w:rsidRPr="00F975E2">
        <w:rPr>
          <w:b/>
          <w:bCs/>
        </w:rPr>
        <w:t>:</w:t>
      </w:r>
      <w:r>
        <w:rPr>
          <w:b/>
          <w:bCs/>
        </w:rPr>
        <w:t xml:space="preserve">                                                                                                                  12/03/2015                                                                                                         </w:t>
      </w:r>
    </w:p>
    <w:p w:rsidR="00EC7ADD" w:rsidRPr="00F975E2" w:rsidRDefault="00EC7ADD" w:rsidP="00E46AC1">
      <w:pPr>
        <w:rPr>
          <w:b/>
          <w:bCs/>
        </w:rPr>
      </w:pPr>
      <w:r>
        <w:rPr>
          <w:b/>
          <w:bCs/>
        </w:rPr>
        <w:t xml:space="preserve">   Sınıfı    - No       </w:t>
      </w:r>
      <w:r w:rsidRPr="00F975E2">
        <w:rPr>
          <w:b/>
          <w:bCs/>
        </w:rPr>
        <w:t>:</w:t>
      </w:r>
      <w:r>
        <w:rPr>
          <w:b/>
          <w:bCs/>
        </w:rPr>
        <w:t xml:space="preserve">                                                                                                Notu:</w:t>
      </w:r>
    </w:p>
    <w:p w:rsidR="00EC7ADD" w:rsidRDefault="00EC7ADD" w:rsidP="006F21C0">
      <w:pPr>
        <w:tabs>
          <w:tab w:val="left" w:pos="708"/>
          <w:tab w:val="left" w:pos="1416"/>
          <w:tab w:val="left" w:pos="4755"/>
        </w:tabs>
        <w:rPr>
          <w:b/>
          <w:bCs/>
        </w:rPr>
      </w:pPr>
      <w:r>
        <w:rPr>
          <w:b/>
          <w:bCs/>
        </w:rPr>
        <w:t xml:space="preserve">   </w:t>
      </w:r>
      <w:r>
        <w:rPr>
          <w:b/>
          <w:bCs/>
        </w:rPr>
        <w:tab/>
        <w:t xml:space="preserve">                              </w:t>
      </w:r>
    </w:p>
    <w:p w:rsidR="00EC7ADD" w:rsidRDefault="00EC7ADD" w:rsidP="003C3514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12.25pt" o:hrpct="0" o:hr="t">
            <v:imagedata r:id="rId7" o:title=""/>
          </v:shape>
        </w:pict>
      </w:r>
    </w:p>
    <w:p w:rsidR="00EC7ADD" w:rsidRDefault="00EC7ADD" w:rsidP="00D669FE">
      <w:pPr>
        <w:rPr>
          <w:b/>
          <w:bCs/>
          <w:sz w:val="22"/>
          <w:szCs w:val="22"/>
        </w:rPr>
        <w:sectPr w:rsidR="00EC7ADD" w:rsidSect="00D75FFC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EC7ADD" w:rsidRDefault="00EC7ADD" w:rsidP="00ED2B99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pict>
          <v:shape id="Resim 11" o:spid="_x0000_s1027" type="#_x0000_t75" alt="https://lh5.googleusercontent.com/wISahMh-u3YToLcfDnIWwEapF_oQnaPElPTeuwxtO3mFMdSq9UvBDjxdcwPWWehBi8-Z8gOmjEEBvyRIovOTuv8pvWwNVRlO1AF4DWdFGs474ehPoqSpc6sfgL9Xaz-FvJzTSZ2QZEuRWK_2" style="position:absolute;left:0;text-align:left;margin-left:306pt;margin-top:5.6pt;width:231pt;height:163.85pt;z-index:-251660800;visibility:visible" wrapcoords="-70 0 -70 21501 21600 21501 21600 0 -70 0">
            <v:imagedata r:id="rId8" o:title="" grayscale="t"/>
            <w10:wrap type="tight"/>
          </v:shape>
        </w:pict>
      </w:r>
      <w:r w:rsidRPr="00F85910">
        <w:rPr>
          <w:rFonts w:ascii="Comic Sans MS" w:hAnsi="Comic Sans MS" w:cs="Comic Sans MS"/>
          <w:b/>
          <w:bCs/>
          <w:sz w:val="20"/>
          <w:szCs w:val="20"/>
        </w:rPr>
        <w:t xml:space="preserve">1) </w:t>
      </w: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3" o:spid="_x0000_i1026" type="#_x0000_t75" style="width:233.25pt;height:79.5pt;visibility:visible">
            <v:imagedata r:id="rId9" o:title=""/>
          </v:shape>
        </w:pict>
      </w: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pict>
          <v:shape id="Resim 1" o:spid="_x0000_s1028" type="#_x0000_t75" style="position:absolute;left:0;text-align:left;margin-left:18pt;margin-top:2.2pt;width:191.25pt;height:75pt;z-index:-251661824;visibility:visible" wrapcoords="-85 0 -85 21384 21600 21384 21600 0 -85 0">
            <v:imagedata r:id="rId10" o:title=""/>
            <w10:wrap type="tight"/>
          </v:shape>
        </w:pict>
      </w:r>
    </w:p>
    <w:p w:rsidR="00EC7ADD" w:rsidRDefault="00EC7ADD" w:rsidP="00ED3AF3">
      <w:pPr>
        <w:outlineLvl w:val="0"/>
        <w:rPr>
          <w:b/>
          <w:bCs/>
        </w:rPr>
      </w:pPr>
    </w:p>
    <w:p w:rsidR="00EC7ADD" w:rsidRDefault="00EC7ADD" w:rsidP="00ED3AF3">
      <w:pPr>
        <w:outlineLvl w:val="0"/>
        <w:rPr>
          <w:b/>
          <w:bCs/>
        </w:rPr>
      </w:pPr>
    </w:p>
    <w:p w:rsidR="00EC7ADD" w:rsidRDefault="00EC7ADD" w:rsidP="00ED3AF3">
      <w:pPr>
        <w:outlineLvl w:val="0"/>
        <w:rPr>
          <w:b/>
          <w:bCs/>
        </w:rPr>
      </w:pPr>
    </w:p>
    <w:p w:rsidR="00EC7ADD" w:rsidRDefault="00EC7ADD" w:rsidP="00ED3AF3">
      <w:pPr>
        <w:outlineLvl w:val="0"/>
        <w:rPr>
          <w:b/>
          <w:bCs/>
        </w:rPr>
      </w:pPr>
    </w:p>
    <w:p w:rsidR="00EC7ADD" w:rsidRDefault="00EC7ADD" w:rsidP="00ED3AF3">
      <w:pPr>
        <w:outlineLvl w:val="0"/>
        <w:rPr>
          <w:b/>
          <w:bCs/>
        </w:rPr>
      </w:pPr>
    </w:p>
    <w:p w:rsidR="00EC7ADD" w:rsidRDefault="00EC7ADD" w:rsidP="00ED3AF3">
      <w:pPr>
        <w:outlineLvl w:val="0"/>
        <w:rPr>
          <w:b/>
          <w:bCs/>
        </w:rPr>
      </w:pPr>
      <w:r>
        <w:rPr>
          <w:b/>
          <w:bCs/>
        </w:rPr>
        <w:t>2)</w:t>
      </w: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6" o:spid="_x0000_i1027" type="#_x0000_t75" style="width:207.75pt;height:93.75pt;visibility:visible">
            <v:imagedata r:id="rId11" o:title=""/>
          </v:shape>
        </w:pict>
      </w: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5" o:spid="_x0000_i1028" type="#_x0000_t75" style="width:247.5pt;height:47.25pt;visibility:visible">
            <v:imagedata r:id="rId12" o:title=""/>
          </v:shape>
        </w:pict>
      </w:r>
    </w:p>
    <w:p w:rsidR="00EC7ADD" w:rsidRDefault="00EC7ADD" w:rsidP="00BC5829">
      <w:pPr>
        <w:outlineLvl w:val="0"/>
        <w:rPr>
          <w:noProof/>
        </w:rPr>
      </w:pPr>
      <w:r>
        <w:rPr>
          <w:noProof/>
        </w:rPr>
        <w:t xml:space="preserve">   </w:t>
      </w:r>
      <w:r w:rsidRPr="00AE57B6">
        <w:rPr>
          <w:noProof/>
        </w:rPr>
        <w:pict>
          <v:shape id="Resim 4" o:spid="_x0000_i1029" type="#_x0000_t75" style="width:228.75pt;height:13.5pt;visibility:visible">
            <v:imagedata r:id="rId13" o:title=""/>
          </v:shape>
        </w:pict>
      </w:r>
    </w:p>
    <w:p w:rsidR="00EC7ADD" w:rsidRDefault="00EC7ADD" w:rsidP="00BC5829">
      <w:pPr>
        <w:outlineLvl w:val="0"/>
        <w:rPr>
          <w:noProof/>
        </w:rPr>
      </w:pPr>
      <w:r>
        <w:rPr>
          <w:noProof/>
        </w:rPr>
        <w:t>3)</w:t>
      </w: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9" o:spid="_x0000_i1030" type="#_x0000_t75" style="width:232.5pt;height:84pt;visibility:visible">
            <v:imagedata r:id="rId14" o:title="" grayscale="t"/>
          </v:shape>
        </w:pict>
      </w:r>
    </w:p>
    <w:p w:rsidR="00EC7ADD" w:rsidRDefault="00EC7ADD" w:rsidP="00BC5829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8" o:spid="_x0000_i1031" type="#_x0000_t75" style="width:232.5pt;height:77.25pt;visibility:visible">
            <v:imagedata r:id="rId15" o:title="" grayscale="t"/>
          </v:shape>
        </w:pict>
      </w:r>
    </w:p>
    <w:p w:rsidR="00EC7ADD" w:rsidRDefault="00EC7ADD" w:rsidP="00BC5829">
      <w:pPr>
        <w:outlineLvl w:val="0"/>
        <w:rPr>
          <w:b/>
          <w:bCs/>
        </w:rPr>
      </w:pPr>
      <w:r w:rsidRPr="00AE57B6">
        <w:rPr>
          <w:noProof/>
        </w:rPr>
        <w:pict>
          <v:shape id="Resim 7" o:spid="_x0000_i1032" type="#_x0000_t75" style="width:245.25pt;height:84.75pt;visibility:visible">
            <v:imagedata r:id="rId16" o:title="" grayscale="t"/>
          </v:shape>
        </w:pict>
      </w: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  <w:r>
        <w:rPr>
          <w:b/>
          <w:bCs/>
        </w:rPr>
        <w:t>4)</w:t>
      </w: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  <w:r>
        <w:rPr>
          <w:b/>
          <w:bCs/>
        </w:rPr>
        <w:t>5)</w:t>
      </w:r>
    </w:p>
    <w:p w:rsidR="00EC7ADD" w:rsidRDefault="00EC7ADD" w:rsidP="00BC5829">
      <w:pPr>
        <w:outlineLvl w:val="0"/>
        <w:rPr>
          <w:b/>
          <w:bCs/>
        </w:rPr>
      </w:pPr>
      <w:r w:rsidRPr="00AE57B6">
        <w:rPr>
          <w:noProof/>
        </w:rPr>
        <w:pict>
          <v:shape id="Resim 12" o:spid="_x0000_i1033" type="#_x0000_t75" alt="https://lh3.googleusercontent.com/RCZPpZ_cqqi9Qz8iqtu_rvnt6s74D-n72zyye5wde3gcIusUkzeTCkx_CsYHG9-x33jO0r8wheatCwaSuz0MGNJDk5Zn4l3tjGyuDL8auhXvs9jRTjNppTrnCkan4tiVcxxcKX6cfX0Zx4Xh" style="width:220.5pt;height:159pt;visibility:visible">
            <v:imagedata r:id="rId17" o:title="" grayscale="t"/>
          </v:shape>
        </w:pict>
      </w: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  <w:r>
        <w:rPr>
          <w:b/>
          <w:bCs/>
        </w:rPr>
        <w:t>6)</w:t>
      </w:r>
    </w:p>
    <w:p w:rsidR="00EC7ADD" w:rsidRDefault="00EC7ADD" w:rsidP="00BC5829">
      <w:pPr>
        <w:outlineLvl w:val="0"/>
        <w:rPr>
          <w:b/>
          <w:bCs/>
        </w:rPr>
      </w:pPr>
      <w:r w:rsidRPr="00AE57B6">
        <w:rPr>
          <w:noProof/>
        </w:rPr>
        <w:pict>
          <v:shape id="Resim 14" o:spid="_x0000_i1034" type="#_x0000_t75" alt="https://lh4.googleusercontent.com/wvL-Et9G2lP6TibBBq1S2gMTKr8YyJUVXF_eXpGj6eDGfnrO9PA1AMuNkKahVyV_jdfz5Zht0aOSc1LlzZQ3mO_UMGqJSUNRJeccC4ggU3nB6w9HJiTgITa5OIbHVEsYElQqAQzuyjL49YKx" style="width:249pt;height:109.5pt;visibility:visible">
            <v:imagedata r:id="rId18" o:title="" grayscale="t"/>
          </v:shape>
        </w:pict>
      </w: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C3661C">
      <w:pPr>
        <w:outlineLvl w:val="0"/>
        <w:rPr>
          <w:b/>
          <w:bCs/>
        </w:rPr>
      </w:pPr>
    </w:p>
    <w:p w:rsidR="00EC7ADD" w:rsidRDefault="00EC7ADD" w:rsidP="00C3661C">
      <w:pPr>
        <w:outlineLvl w:val="0"/>
        <w:rPr>
          <w:b/>
          <w:bCs/>
        </w:rPr>
      </w:pPr>
      <w:hyperlink r:id="rId19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  <w:r>
        <w:rPr>
          <w:noProof/>
        </w:rPr>
        <w:pict>
          <v:shape id="Resim 10" o:spid="_x0000_s1029" type="#_x0000_t75" style="position:absolute;margin-left:21.7pt;margin-top:-.3pt;width:218.25pt;height:184.3pt;z-index:-251658752;visibility:visible" wrapcoords="-74 0 -74 21512 21600 21512 21600 0 -74 0">
            <v:imagedata r:id="rId20" o:title="" grayscale="t"/>
            <w10:wrap type="tight"/>
          </v:shape>
        </w:pict>
      </w:r>
      <w:r>
        <w:rPr>
          <w:b/>
          <w:bCs/>
        </w:rPr>
        <w:t>7)</w:t>
      </w: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b/>
          <w:bCs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  <w:r>
        <w:rPr>
          <w:noProof/>
        </w:rPr>
        <w:pict>
          <v:shape id="Resim 13" o:spid="_x0000_s1030" type="#_x0000_t75" style="position:absolute;margin-left:23.2pt;margin-top:13.05pt;width:216.75pt;height:226.45pt;z-index:-251659776;visibility:visible" wrapcoords="-75 0 -75 21528 21600 21528 21600 0 -75 0">
            <v:imagedata r:id="rId21" o:title="" grayscale="t"/>
            <w10:wrap type="tight"/>
          </v:shape>
        </w:pict>
      </w: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  <w:r>
        <w:rPr>
          <w:noProof/>
        </w:rPr>
        <w:t>8)</w:t>
      </w:r>
      <w:r w:rsidRPr="00A15B7D">
        <w:rPr>
          <w:noProof/>
        </w:rPr>
        <w:t xml:space="preserve"> </w:t>
      </w: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</w:p>
    <w:p w:rsidR="00EC7ADD" w:rsidRDefault="00EC7ADD" w:rsidP="00BC5829">
      <w:pPr>
        <w:outlineLvl w:val="0"/>
        <w:rPr>
          <w:noProof/>
        </w:rPr>
      </w:pPr>
      <w:r>
        <w:rPr>
          <w:noProof/>
        </w:rPr>
        <w:t>9)</w:t>
      </w:r>
    </w:p>
    <w:p w:rsidR="00EC7ADD" w:rsidRDefault="00EC7ADD" w:rsidP="008B317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18" o:spid="_x0000_i1035" type="#_x0000_t75" style="width:195pt;height:27.75pt;visibility:visible">
            <v:imagedata r:id="rId22" o:title=""/>
          </v:shape>
        </w:pict>
      </w:r>
    </w:p>
    <w:p w:rsidR="00EC7ADD" w:rsidRDefault="00EC7ADD" w:rsidP="008B317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17" o:spid="_x0000_i1036" type="#_x0000_t75" style="width:195pt;height:95.25pt;visibility:visible">
            <v:imagedata r:id="rId23" o:title=""/>
          </v:shape>
        </w:pict>
      </w:r>
    </w:p>
    <w:p w:rsidR="00EC7ADD" w:rsidRDefault="00EC7ADD" w:rsidP="008B317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16" o:spid="_x0000_i1037" type="#_x0000_t75" style="width:227.25pt;height:15.75pt;visibility:visible">
            <v:imagedata r:id="rId24" o:title=""/>
          </v:shape>
        </w:pict>
      </w:r>
    </w:p>
    <w:p w:rsidR="00EC7ADD" w:rsidRDefault="00EC7ADD" w:rsidP="008B317B">
      <w:pPr>
        <w:outlineLvl w:val="0"/>
        <w:rPr>
          <w:b/>
          <w:bCs/>
        </w:rPr>
      </w:pPr>
      <w:r w:rsidRPr="00AE57B6">
        <w:rPr>
          <w:noProof/>
        </w:rPr>
        <w:pict>
          <v:shape id="Resim 15" o:spid="_x0000_i1038" type="#_x0000_t75" style="width:170.25pt;height:29.25pt;visibility:visible">
            <v:imagedata r:id="rId25" o:title=""/>
          </v:shape>
        </w:pic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  <w:r>
        <w:rPr>
          <w:b/>
          <w:bCs/>
        </w:rPr>
        <w:t>10)</w:t>
      </w:r>
    </w:p>
    <w:p w:rsidR="00EC7ADD" w:rsidRDefault="00EC7ADD" w:rsidP="008B317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21" o:spid="_x0000_i1039" type="#_x0000_t75" style="width:147pt;height:78pt;visibility:visible">
            <v:imagedata r:id="rId26" o:title=""/>
          </v:shape>
        </w:pict>
      </w:r>
    </w:p>
    <w:p w:rsidR="00EC7ADD" w:rsidRDefault="00EC7ADD" w:rsidP="008B317B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AE57B6">
        <w:rPr>
          <w:noProof/>
        </w:rPr>
        <w:pict>
          <v:shape id="Resim 20" o:spid="_x0000_i1040" type="#_x0000_t75" style="width:218.25pt;height:51.75pt;visibility:visible">
            <v:imagedata r:id="rId27" o:title=""/>
          </v:shape>
        </w:pict>
      </w:r>
    </w:p>
    <w:p w:rsidR="00EC7ADD" w:rsidRDefault="00EC7ADD" w:rsidP="008B317B">
      <w:pPr>
        <w:outlineLvl w:val="0"/>
        <w:rPr>
          <w:b/>
          <w:bCs/>
        </w:rPr>
      </w:pPr>
      <w:r w:rsidRPr="00AE57B6">
        <w:rPr>
          <w:noProof/>
        </w:rPr>
        <w:pict>
          <v:shape id="Resim 19" o:spid="_x0000_i1041" type="#_x0000_t75" style="width:236.25pt;height:14.25pt;visibility:visible">
            <v:imagedata r:id="rId28" o:title=""/>
          </v:shape>
        </w:pic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  <w:r>
        <w:rPr>
          <w:noProof/>
        </w:rPr>
        <w:pict>
          <v:shape id="Resim 22" o:spid="_x0000_s1031" type="#_x0000_t75" style="position:absolute;margin-left:35.45pt;margin-top:13.5pt;width:242.25pt;height:165.15pt;z-index:-251656704;visibility:visible" wrapcoords="-67 0 -67 21502 20329 21502 20329 0 -67 0">
            <v:imagedata r:id="rId29" o:title="" cropleft="4142f" cropright="-4142f" grayscale="t"/>
            <w10:wrap type="tight"/>
          </v:shape>
        </w:pict>
      </w:r>
    </w:p>
    <w:p w:rsidR="00EC7ADD" w:rsidRDefault="00EC7ADD" w:rsidP="008B317B">
      <w:pPr>
        <w:outlineLvl w:val="0"/>
        <w:rPr>
          <w:b/>
          <w:bCs/>
        </w:rPr>
      </w:pPr>
      <w:r>
        <w:rPr>
          <w:b/>
          <w:bCs/>
        </w:rPr>
        <w:t>11)</w: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  <w:r>
        <w:rPr>
          <w:noProof/>
        </w:rPr>
        <w:pict>
          <v:shape id="Resim 23" o:spid="_x0000_s1032" type="#_x0000_t75" style="position:absolute;margin-left:44.45pt;margin-top:12.9pt;width:224.25pt;height:151.9pt;z-index:-251655680;visibility:visible" wrapcoords="-72 0 -72 21494 21600 21494 21600 0 -72 0">
            <v:imagedata r:id="rId30" o:title="" cropleft="2971f" cropright="2971f" grayscale="t"/>
            <w10:wrap type="tight"/>
          </v:shape>
        </w:pict>
      </w:r>
    </w:p>
    <w:p w:rsidR="00EC7ADD" w:rsidRDefault="00EC7ADD" w:rsidP="008B317B">
      <w:pPr>
        <w:outlineLvl w:val="0"/>
        <w:rPr>
          <w:b/>
          <w:bCs/>
        </w:rPr>
      </w:pPr>
      <w:r>
        <w:rPr>
          <w:b/>
          <w:bCs/>
        </w:rPr>
        <w:t>12)</w: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  <w:r>
        <w:rPr>
          <w:noProof/>
        </w:rPr>
        <w:pict>
          <v:shape id="Resim 24" o:spid="_x0000_s1033" type="#_x0000_t75" style="position:absolute;margin-left:35.1pt;margin-top:14.1pt;width:252pt;height:171.75pt;z-index:-251654656;visibility:visible" wrapcoords="-64 0 -64 21506 21600 21506 21600 0 -64 0">
            <v:imagedata r:id="rId31" o:title="" grayscale="t"/>
            <w10:wrap type="tight"/>
          </v:shape>
        </w:pic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  <w:r>
        <w:rPr>
          <w:b/>
          <w:bCs/>
        </w:rPr>
        <w:t>13)</w: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  <w:r>
        <w:rPr>
          <w:b/>
          <w:bCs/>
        </w:rPr>
        <w:t>14)</w:t>
      </w:r>
      <w:r w:rsidRPr="00FD425F">
        <w:rPr>
          <w:rFonts w:ascii="Calibri" w:hAnsi="Calibri" w:cs="Calibri"/>
        </w:rPr>
        <w:t xml:space="preserve"> </w:t>
      </w:r>
      <w:r w:rsidRPr="004C1792">
        <w:rPr>
          <w:rFonts w:ascii="Calibri" w:hAnsi="Calibri" w:cs="Calibri"/>
        </w:rPr>
        <w:t>ABCD</w:t>
      </w:r>
      <w:r>
        <w:rPr>
          <w:rFonts w:ascii="Calibri" w:hAnsi="Calibri" w:cs="Calibri"/>
        </w:rPr>
        <w:t xml:space="preserve"> eşkenar dörtgen olduğuna göre </w:t>
      </w:r>
      <w:r w:rsidRPr="00747C18">
        <w:rPr>
          <w:rFonts w:ascii="Calibri" w:hAnsi="Calibri" w:cs="Calibri"/>
          <w:sz w:val="28"/>
          <w:szCs w:val="28"/>
        </w:rPr>
        <w:t xml:space="preserve"> </w:t>
      </w:r>
      <w:r w:rsidRPr="00747C18">
        <w:rPr>
          <w:rFonts w:ascii="Calibri" w:hAnsi="Calibri" w:cs="Calibri"/>
          <w:sz w:val="28"/>
          <w:szCs w:val="28"/>
          <w:vertAlign w:val="subscript"/>
        </w:rPr>
        <w:t>s</w:t>
      </w:r>
      <w:r>
        <w:rPr>
          <w:rFonts w:ascii="Calibri" w:hAnsi="Calibri" w:cs="Calibri"/>
        </w:rPr>
        <w:t>(</w:t>
      </w:r>
      <w:r w:rsidRPr="004C1792">
        <w:rPr>
          <w:rFonts w:ascii="Calibri" w:hAnsi="Calibri" w:cs="Calibri"/>
        </w:rPr>
        <w:t>D</w:t>
      </w:r>
      <w:r>
        <w:rPr>
          <w:rFonts w:ascii="Calibri" w:hAnsi="Calibri" w:cs="Calibri"/>
        </w:rPr>
        <w:t>AC) açısı kaç derecedir?</w:t>
      </w:r>
    </w:p>
    <w:p w:rsidR="00EC7ADD" w:rsidRDefault="00EC7ADD" w:rsidP="008B317B">
      <w:pPr>
        <w:outlineLvl w:val="0"/>
        <w:rPr>
          <w:b/>
          <w:bCs/>
        </w:rPr>
      </w:pPr>
      <w:r>
        <w:rPr>
          <w:noProof/>
        </w:rPr>
        <w:pict>
          <v:group id="Grup 25" o:spid="_x0000_s1034" style="position:absolute;margin-left:66.05pt;margin-top:5.6pt;width:127.75pt;height:124.5pt;z-index:-251657728" coordorigin="1661,8970" coordsize="2555,2490" wrapcoords="10038 3253 4193 9499 3304 9629 2668 11190 2795 11581 10038 18998 10800 18998 18424 11581 17915 10930 10673 3253 10038 3253">
            <v:group id="Group 6" o:spid="_x0000_s1035" style="position:absolute;left:1986;top:9360;width:1830;height:1815" coordorigin="1140,8946" coordsize="1830,1815">
              <v:group id="Group 7" o:spid="_x0000_s1036" style="position:absolute;left:1140;top:8946;width:1830;height:1815" coordorigin="1140,8946" coordsize="1830,1815">
                <v:shape id="Text Box 8" o:spid="_x0000_s1037" type="#_x0000_t202" style="position:absolute;left:1629;top:9081;width:674;height:450;visibility:visible" filled="f" stroked="f">
                  <v:textbox>
                    <w:txbxContent>
                      <w:p w:rsidR="00EC7ADD" w:rsidRPr="00DA51A8" w:rsidRDefault="00EC7ADD" w:rsidP="00DA51A8">
                        <w:pPr>
                          <w:rPr>
                            <w:sz w:val="20"/>
                            <w:szCs w:val="20"/>
                            <w:vertAlign w:val="superscript"/>
                          </w:rPr>
                        </w:pPr>
                        <w:r w:rsidRPr="00DA51A8">
                          <w:rPr>
                            <w:sz w:val="20"/>
                            <w:szCs w:val="20"/>
                          </w:rPr>
                          <w:t>25</w:t>
                        </w:r>
                        <w:r w:rsidRPr="00DA51A8">
                          <w:rPr>
                            <w:sz w:val="20"/>
                            <w:szCs w:val="20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group id="Group 9" o:spid="_x0000_s1038" style="position:absolute;left:1140;top:8946;width:1830;height:1815" coordorigin="1447,9390" coordsize="1073,1365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0" o:spid="_x0000_s1039" type="#_x0000_t4" style="position:absolute;left:1447;top:9390;width:1073;height:1365;visibility:visible" filled="f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1" o:spid="_x0000_s1040" type="#_x0000_t32" style="position:absolute;left:1987;top:9390;width:0;height:1365;visibility:visible" o:connectortype="straight"/>
                  <v:shape id="AutoShape 12" o:spid="_x0000_s1041" type="#_x0000_t32" style="position:absolute;left:1447;top:10065;width:1073;height:15;visibility:visible" o:connectortype="straight"/>
                </v:group>
                <v:shape id="Arc 13" o:spid="_x0000_s1042" style="position:absolute;left:1282;top:9660;width:165;height:184;visibility:visible" coordsize="21600,21600" o:spt="100" adj="0,,0" path="m,nfc11929,,21600,9670,21600,21600em,nsc11929,,21600,9670,21600,21600l,21600,,xe" filled="f">
                  <v:stroke joinstyle="round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extrusionok="f" o:connecttype="custom" o:connectlocs="0,0;165,184;0,184" o:connectangles="0,0,0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v:group>
              <v:shape id="Arc 14" o:spid="_x0000_s1043" style="position:absolute;left:1881;top:9066;width:210;height:174;flip:x y;visibility:visible" coordsize="21600,21600" o:spt="100" adj="0,,0" path="m,nfc11929,,21600,9670,21600,21600em,nsc11929,,21600,9670,21600,21600l,21600,,xe" filled="f">
                <v:stroke joinstyle="round"/>
                <v:formulas>
                  <v:f eqn="val #1"/>
                  <v:f eqn="val #0"/>
                  <v:f eqn="sum #1 0 #0"/>
                  <v:f eqn="val 10800"/>
                  <v:f eqn="sum 0 0 #1"/>
                  <v:f eqn="sumangle @2 360 0"/>
                  <v:f eqn="if @2 @2 @5"/>
                  <v:f eqn="sum 0 0 @6"/>
                  <v:f eqn="val #2"/>
                  <v:f eqn="sum 0 0 #0"/>
                  <v:f eqn="sum #2 0 2700"/>
                  <v:f eqn="cos @10 #1"/>
                  <v:f eqn="sin @10 #1"/>
                  <v:f eqn="cos 13500 #1"/>
                  <v:f eqn="sin 13500 #1"/>
                  <v:f eqn="sum @11 10800 0"/>
                  <v:f eqn="sum @12 10800 0"/>
                  <v:f eqn="sum @13 10800 0"/>
                  <v:f eqn="sum @14 10800 0"/>
                  <v:f eqn="prod #2 1 2"/>
                  <v:f eqn="sum @19 5400 0"/>
                  <v:f eqn="cos @20 #1"/>
                  <v:f eqn="sin @20 #1"/>
                  <v:f eqn="sum @21 10800 0"/>
                  <v:f eqn="sum @12 @23 @22"/>
                  <v:f eqn="sum @22 @23 @11"/>
                  <v:f eqn="cos 10800 #1"/>
                  <v:f eqn="sin 10800 #1"/>
                  <v:f eqn="cos #2 #1"/>
                  <v:f eqn="sin #2 #1"/>
                  <v:f eqn="sum @26 10800 0"/>
                  <v:f eqn="sum @27 10800 0"/>
                  <v:f eqn="sum @28 10800 0"/>
                  <v:f eqn="sum @29 10800 0"/>
                  <v:f eqn="sum @19 5400 0"/>
                  <v:f eqn="cos @34 #0"/>
                  <v:f eqn="sin @34 #0"/>
                  <v:f eqn="mid #0 #1"/>
                  <v:f eqn="sumangle @37 180 0"/>
                  <v:f eqn="if @2 @37 @38"/>
                  <v:f eqn="cos 10800 @39"/>
                  <v:f eqn="sin 10800 @39"/>
                  <v:f eqn="cos #2 @39"/>
                  <v:f eqn="sin #2 @39"/>
                  <v:f eqn="sum @40 10800 0"/>
                  <v:f eqn="sum @41 10800 0"/>
                  <v:f eqn="sum @42 10800 0"/>
                  <v:f eqn="sum @43 10800 0"/>
                  <v:f eqn="sum @35 10800 0"/>
                  <v:f eqn="sum @36 10800 0"/>
                </v:formulas>
                <v:path arrowok="t" o:extrusionok="f" o:connecttype="custom" o:connectlocs="0,0;210,174;0,174" o:connectangles="0,0,0" textboxrect="3163,3163,18437,18437"/>
                <v:handles>
                  <v:h position="@3,#0" polar="10800,10800"/>
                  <v:h position="#2,#1" polar="10800,10800" radiusrange="0,10800"/>
                </v:handles>
              </v:shape>
            </v:group>
            <v:shape id="Text Box 15" o:spid="_x0000_s1044" type="#_x0000_t202" style="position:absolute;left:1661;top:10059;width:501;height:390;visibility:visible" filled="f" stroked="f">
              <v:textbox>
                <w:txbxContent>
                  <w:p w:rsidR="00EC7ADD" w:rsidRPr="00A53420" w:rsidRDefault="00EC7ADD" w:rsidP="00DA51A8">
                    <w:pPr>
                      <w:rPr>
                        <w:vertAlign w:val="superscript"/>
                      </w:rPr>
                    </w:pPr>
                    <w:r>
                      <w:t>A</w:t>
                    </w:r>
                  </w:p>
                </w:txbxContent>
              </v:textbox>
            </v:shape>
            <v:shape id="Text Box 16" o:spid="_x0000_s1045" type="#_x0000_t202" style="position:absolute;left:2685;top:11070;width:501;height:390;visibility:visible" filled="f" stroked="f">
              <v:textbox>
                <w:txbxContent>
                  <w:p w:rsidR="00EC7ADD" w:rsidRPr="00A53420" w:rsidRDefault="00EC7ADD" w:rsidP="00DA51A8">
                    <w:pPr>
                      <w:rPr>
                        <w:vertAlign w:val="superscript"/>
                      </w:rPr>
                    </w:pPr>
                    <w:r>
                      <w:t>B</w:t>
                    </w:r>
                  </w:p>
                </w:txbxContent>
              </v:textbox>
            </v:shape>
            <v:shape id="Text Box 17" o:spid="_x0000_s1046" type="#_x0000_t202" style="position:absolute;left:3715;top:10074;width:501;height:390;visibility:visible" filled="f" stroked="f">
              <v:textbox>
                <w:txbxContent>
                  <w:p w:rsidR="00EC7ADD" w:rsidRPr="00A53420" w:rsidRDefault="00EC7ADD" w:rsidP="00DA51A8">
                    <w:pPr>
                      <w:rPr>
                        <w:vertAlign w:val="superscript"/>
                      </w:rPr>
                    </w:pPr>
                    <w:r>
                      <w:t>C</w:t>
                    </w:r>
                  </w:p>
                </w:txbxContent>
              </v:textbox>
            </v:shape>
            <v:shape id="Text Box 18" o:spid="_x0000_s1047" type="#_x0000_t202" style="position:absolute;left:2648;top:8970;width:501;height:390;visibility:visible" filled="f" stroked="f">
              <v:textbox>
                <w:txbxContent>
                  <w:p w:rsidR="00EC7ADD" w:rsidRPr="00A53420" w:rsidRDefault="00EC7ADD" w:rsidP="00DA51A8">
                    <w:pPr>
                      <w:rPr>
                        <w:vertAlign w:val="superscript"/>
                      </w:rPr>
                    </w:pPr>
                    <w:r>
                      <w:t>D</w:t>
                    </w:r>
                  </w:p>
                </w:txbxContent>
              </v:textbox>
            </v:shape>
            <w10:wrap type="tight"/>
          </v:group>
        </w:pic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Pr="00FD425F" w:rsidRDefault="00EC7ADD" w:rsidP="00FD425F">
      <w:pPr>
        <w:rPr>
          <w:rFonts w:ascii="Calibri" w:hAnsi="Calibri" w:cs="Calibri"/>
        </w:rPr>
      </w:pPr>
      <w:r>
        <w:rPr>
          <w:b/>
          <w:bCs/>
        </w:rPr>
        <w:t>1</w:t>
      </w:r>
      <w:r w:rsidRPr="00FD425F">
        <w:rPr>
          <w:b/>
          <w:bCs/>
        </w:rPr>
        <w:t>5)</w:t>
      </w:r>
      <w:r>
        <w:rPr>
          <w:b/>
          <w:bCs/>
        </w:rPr>
        <w:t xml:space="preserve">    </w:t>
      </w:r>
      <w:r w:rsidRPr="008F17DA">
        <w:rPr>
          <w:rFonts w:ascii="Calibri" w:hAnsi="Calibri" w:cs="Calibri"/>
        </w:rPr>
        <w:fldChar w:fldCharType="begin"/>
      </w:r>
      <w:r w:rsidRPr="008F17DA">
        <w:rPr>
          <w:rFonts w:ascii="Calibri" w:hAnsi="Calibri" w:cs="Calibri"/>
        </w:rPr>
        <w:instrText xml:space="preserve"> QUOTE </w:instrText>
      </w:r>
      <w:r w:rsidRPr="008F17DA">
        <w:pict>
          <v:shape id="_x0000_i1042" type="#_x0000_t75" style="width:26.25pt;height:13.5pt">
            <v:imagedata r:id="rId32" o:title="" chromakey="white"/>
          </v:shape>
        </w:pict>
      </w:r>
      <w:r w:rsidRPr="008F17DA">
        <w:rPr>
          <w:rFonts w:ascii="Calibri" w:hAnsi="Calibri" w:cs="Calibri"/>
        </w:rPr>
        <w:instrText xml:space="preserve"> </w:instrText>
      </w:r>
      <w:r w:rsidRPr="008F17DA">
        <w:rPr>
          <w:rFonts w:ascii="Calibri" w:hAnsi="Calibri" w:cs="Calibri"/>
        </w:rPr>
        <w:fldChar w:fldCharType="separate"/>
      </w:r>
      <w:r w:rsidRPr="008F17DA">
        <w:pict>
          <v:shape id="_x0000_i1043" type="#_x0000_t75" style="width:26.25pt;height:13.5pt">
            <v:imagedata r:id="rId32" o:title="" chromakey="white"/>
          </v:shape>
        </w:pict>
      </w:r>
      <w:r w:rsidRPr="008F17DA">
        <w:rPr>
          <w:rFonts w:ascii="Calibri" w:hAnsi="Calibri" w:cs="Calibri"/>
        </w:rPr>
        <w:fldChar w:fldCharType="end"/>
      </w:r>
      <w:r w:rsidRPr="00FD425F">
        <w:rPr>
          <w:rFonts w:ascii="Calibri" w:hAnsi="Calibri" w:cs="Calibri"/>
        </w:rPr>
        <w:t xml:space="preserve">  devirli ondalık sayısını rasyonel sayı şeklinde yazınız.</w:t>
      </w: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</w:p>
    <w:p w:rsidR="00EC7ADD" w:rsidRDefault="00EC7ADD" w:rsidP="008B317B">
      <w:pPr>
        <w:outlineLvl w:val="0"/>
        <w:rPr>
          <w:b/>
          <w:bCs/>
        </w:rPr>
      </w:pPr>
      <w:r>
        <w:rPr>
          <w:b/>
          <w:bCs/>
        </w:rPr>
        <w:t xml:space="preserve">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Kemal BULUT</w:t>
      </w:r>
    </w:p>
    <w:p w:rsidR="00EC7ADD" w:rsidRPr="00EB3346" w:rsidRDefault="00EC7ADD" w:rsidP="008B317B">
      <w:pPr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Matematik Öğretmeni</w:t>
      </w:r>
      <w:bookmarkStart w:id="0" w:name="_PictureBullets"/>
      <w:r w:rsidRPr="003B664D">
        <w:rPr>
          <w:vanish/>
        </w:rPr>
        <w:pict>
          <v:shape id="_x0000_i1044" type="#_x0000_t75" style="width:1.5pt;height:1.5pt" o:bullet="t">
            <v:imagedata r:id="rId33" o:title=""/>
          </v:shape>
        </w:pict>
      </w:r>
      <w:r w:rsidRPr="003B664D">
        <w:rPr>
          <w:vanish/>
        </w:rPr>
        <w:pict>
          <v:shape id="_x0000_i1045" type="#_x0000_t75" style="width:11.25pt;height:11.25pt" o:bullet="t">
            <v:imagedata r:id="rId34" o:title=""/>
          </v:shape>
        </w:pict>
      </w:r>
      <w:bookmarkEnd w:id="0"/>
    </w:p>
    <w:sectPr w:rsidR="00EC7ADD" w:rsidRPr="00EB3346" w:rsidSect="00D75FFC">
      <w:type w:val="continuous"/>
      <w:pgSz w:w="11906" w:h="16838"/>
      <w:pgMar w:top="0" w:right="566" w:bottom="284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ADD" w:rsidRDefault="00EC7ADD" w:rsidP="00B91EDF">
      <w:r>
        <w:separator/>
      </w:r>
    </w:p>
  </w:endnote>
  <w:endnote w:type="continuationSeparator" w:id="0">
    <w:p w:rsidR="00EC7ADD" w:rsidRDefault="00EC7ADD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ADD" w:rsidRDefault="00EC7ADD" w:rsidP="00B91EDF">
      <w:r>
        <w:separator/>
      </w:r>
    </w:p>
  </w:footnote>
  <w:footnote w:type="continuationSeparator" w:id="0">
    <w:p w:rsidR="00EC7ADD" w:rsidRDefault="00EC7ADD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hint="default"/>
        <w:b/>
        <w:bCs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5F87A07"/>
    <w:multiLevelType w:val="hybridMultilevel"/>
    <w:tmpl w:val="89668472"/>
    <w:lvl w:ilvl="0" w:tplc="9E9EB22A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C1193C"/>
    <w:multiLevelType w:val="hybridMultilevel"/>
    <w:tmpl w:val="911AF9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B0B83"/>
    <w:multiLevelType w:val="hybridMultilevel"/>
    <w:tmpl w:val="CCBE4CD0"/>
    <w:lvl w:ilvl="0" w:tplc="BDCE04A0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5" w:hanging="360"/>
      </w:pPr>
    </w:lvl>
    <w:lvl w:ilvl="2" w:tplc="041F001B">
      <w:start w:val="1"/>
      <w:numFmt w:val="lowerRoman"/>
      <w:lvlText w:val="%3."/>
      <w:lvlJc w:val="right"/>
      <w:pPr>
        <w:ind w:left="1875" w:hanging="180"/>
      </w:pPr>
    </w:lvl>
    <w:lvl w:ilvl="3" w:tplc="041F000F">
      <w:start w:val="1"/>
      <w:numFmt w:val="decimal"/>
      <w:lvlText w:val="%4."/>
      <w:lvlJc w:val="left"/>
      <w:pPr>
        <w:ind w:left="2595" w:hanging="360"/>
      </w:pPr>
    </w:lvl>
    <w:lvl w:ilvl="4" w:tplc="041F0019">
      <w:start w:val="1"/>
      <w:numFmt w:val="lowerLetter"/>
      <w:lvlText w:val="%5."/>
      <w:lvlJc w:val="left"/>
      <w:pPr>
        <w:ind w:left="3315" w:hanging="360"/>
      </w:pPr>
    </w:lvl>
    <w:lvl w:ilvl="5" w:tplc="041F001B">
      <w:start w:val="1"/>
      <w:numFmt w:val="lowerRoman"/>
      <w:lvlText w:val="%6."/>
      <w:lvlJc w:val="right"/>
      <w:pPr>
        <w:ind w:left="4035" w:hanging="180"/>
      </w:pPr>
    </w:lvl>
    <w:lvl w:ilvl="6" w:tplc="041F000F">
      <w:start w:val="1"/>
      <w:numFmt w:val="decimal"/>
      <w:lvlText w:val="%7."/>
      <w:lvlJc w:val="left"/>
      <w:pPr>
        <w:ind w:left="4755" w:hanging="360"/>
      </w:pPr>
    </w:lvl>
    <w:lvl w:ilvl="7" w:tplc="041F0019">
      <w:start w:val="1"/>
      <w:numFmt w:val="lowerLetter"/>
      <w:lvlText w:val="%8."/>
      <w:lvlJc w:val="left"/>
      <w:pPr>
        <w:ind w:left="5475" w:hanging="360"/>
      </w:pPr>
    </w:lvl>
    <w:lvl w:ilvl="8" w:tplc="041F001B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A5A3A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08062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FC6D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CE8C6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DC10EF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B4A58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52269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C068D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640239"/>
    <w:multiLevelType w:val="hybridMultilevel"/>
    <w:tmpl w:val="0D7EFD06"/>
    <w:lvl w:ilvl="0" w:tplc="E7CE6D5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4C1E3B"/>
    <w:multiLevelType w:val="hybridMultilevel"/>
    <w:tmpl w:val="36442204"/>
    <w:lvl w:ilvl="0" w:tplc="635AE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31452F"/>
    <w:multiLevelType w:val="hybridMultilevel"/>
    <w:tmpl w:val="3A7AB47C"/>
    <w:lvl w:ilvl="0" w:tplc="479CC00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/>
        <w:iCs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/>
        <w:i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1"/>
  </w:num>
  <w:num w:numId="3">
    <w:abstractNumId w:val="30"/>
  </w:num>
  <w:num w:numId="4">
    <w:abstractNumId w:val="15"/>
  </w:num>
  <w:num w:numId="5">
    <w:abstractNumId w:val="11"/>
  </w:num>
  <w:num w:numId="6">
    <w:abstractNumId w:val="9"/>
  </w:num>
  <w:num w:numId="7">
    <w:abstractNumId w:val="18"/>
  </w:num>
  <w:num w:numId="8">
    <w:abstractNumId w:val="14"/>
  </w:num>
  <w:num w:numId="9">
    <w:abstractNumId w:val="3"/>
  </w:num>
  <w:num w:numId="10">
    <w:abstractNumId w:val="13"/>
  </w:num>
  <w:num w:numId="11">
    <w:abstractNumId w:val="37"/>
  </w:num>
  <w:num w:numId="12">
    <w:abstractNumId w:val="4"/>
  </w:num>
  <w:num w:numId="13">
    <w:abstractNumId w:val="21"/>
  </w:num>
  <w:num w:numId="14">
    <w:abstractNumId w:val="32"/>
  </w:num>
  <w:num w:numId="15">
    <w:abstractNumId w:val="7"/>
  </w:num>
  <w:num w:numId="16">
    <w:abstractNumId w:val="29"/>
  </w:num>
  <w:num w:numId="17">
    <w:abstractNumId w:val="0"/>
  </w:num>
  <w:num w:numId="18">
    <w:abstractNumId w:val="1"/>
  </w:num>
  <w:num w:numId="19">
    <w:abstractNumId w:val="19"/>
  </w:num>
  <w:num w:numId="20">
    <w:abstractNumId w:val="10"/>
  </w:num>
  <w:num w:numId="21">
    <w:abstractNumId w:val="38"/>
  </w:num>
  <w:num w:numId="22">
    <w:abstractNumId w:val="12"/>
  </w:num>
  <w:num w:numId="23">
    <w:abstractNumId w:val="28"/>
  </w:num>
  <w:num w:numId="24">
    <w:abstractNumId w:val="34"/>
  </w:num>
  <w:num w:numId="25">
    <w:abstractNumId w:val="27"/>
  </w:num>
  <w:num w:numId="26">
    <w:abstractNumId w:val="35"/>
  </w:num>
  <w:num w:numId="27">
    <w:abstractNumId w:val="2"/>
  </w:num>
  <w:num w:numId="28">
    <w:abstractNumId w:val="33"/>
  </w:num>
  <w:num w:numId="29">
    <w:abstractNumId w:val="26"/>
  </w:num>
  <w:num w:numId="30">
    <w:abstractNumId w:val="16"/>
  </w:num>
  <w:num w:numId="31">
    <w:abstractNumId w:val="36"/>
  </w:num>
  <w:num w:numId="32">
    <w:abstractNumId w:val="25"/>
  </w:num>
  <w:num w:numId="33">
    <w:abstractNumId w:val="40"/>
  </w:num>
  <w:num w:numId="34">
    <w:abstractNumId w:val="20"/>
  </w:num>
  <w:num w:numId="35">
    <w:abstractNumId w:val="39"/>
  </w:num>
  <w:num w:numId="36">
    <w:abstractNumId w:val="23"/>
  </w:num>
  <w:num w:numId="37">
    <w:abstractNumId w:val="17"/>
  </w:num>
  <w:num w:numId="38">
    <w:abstractNumId w:val="24"/>
  </w:num>
  <w:num w:numId="39">
    <w:abstractNumId w:val="5"/>
  </w:num>
  <w:num w:numId="40">
    <w:abstractNumId w:val="8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0727"/>
    <w:rsid w:val="00000C18"/>
    <w:rsid w:val="0000213F"/>
    <w:rsid w:val="00004FBF"/>
    <w:rsid w:val="000129CF"/>
    <w:rsid w:val="00012DE0"/>
    <w:rsid w:val="00015DDC"/>
    <w:rsid w:val="00022A2E"/>
    <w:rsid w:val="00023A63"/>
    <w:rsid w:val="00024E2A"/>
    <w:rsid w:val="0002616C"/>
    <w:rsid w:val="000261F9"/>
    <w:rsid w:val="000278BF"/>
    <w:rsid w:val="00030787"/>
    <w:rsid w:val="00033878"/>
    <w:rsid w:val="00035595"/>
    <w:rsid w:val="0004134A"/>
    <w:rsid w:val="00041420"/>
    <w:rsid w:val="000461FF"/>
    <w:rsid w:val="00046237"/>
    <w:rsid w:val="00046F42"/>
    <w:rsid w:val="00047E4D"/>
    <w:rsid w:val="00050117"/>
    <w:rsid w:val="00051181"/>
    <w:rsid w:val="00052A2E"/>
    <w:rsid w:val="000536F8"/>
    <w:rsid w:val="00053A68"/>
    <w:rsid w:val="00053FD8"/>
    <w:rsid w:val="00055A1B"/>
    <w:rsid w:val="00057033"/>
    <w:rsid w:val="00057182"/>
    <w:rsid w:val="00060B1D"/>
    <w:rsid w:val="00066C63"/>
    <w:rsid w:val="0006716B"/>
    <w:rsid w:val="00067C31"/>
    <w:rsid w:val="00067EB1"/>
    <w:rsid w:val="00074BB0"/>
    <w:rsid w:val="0007509F"/>
    <w:rsid w:val="00075FF8"/>
    <w:rsid w:val="00077634"/>
    <w:rsid w:val="0008067C"/>
    <w:rsid w:val="00080FAC"/>
    <w:rsid w:val="000839E5"/>
    <w:rsid w:val="00093E0E"/>
    <w:rsid w:val="000A14AA"/>
    <w:rsid w:val="000A233B"/>
    <w:rsid w:val="000A2B98"/>
    <w:rsid w:val="000A3760"/>
    <w:rsid w:val="000A3F10"/>
    <w:rsid w:val="000B057C"/>
    <w:rsid w:val="000B2D0B"/>
    <w:rsid w:val="000B445D"/>
    <w:rsid w:val="000B6537"/>
    <w:rsid w:val="000B6953"/>
    <w:rsid w:val="000B7365"/>
    <w:rsid w:val="000B7526"/>
    <w:rsid w:val="000C3AB9"/>
    <w:rsid w:val="000C5D1E"/>
    <w:rsid w:val="000C710A"/>
    <w:rsid w:val="000D711A"/>
    <w:rsid w:val="000D7279"/>
    <w:rsid w:val="000E6AD9"/>
    <w:rsid w:val="000E7CEC"/>
    <w:rsid w:val="000F0079"/>
    <w:rsid w:val="001006EC"/>
    <w:rsid w:val="0010072E"/>
    <w:rsid w:val="00106520"/>
    <w:rsid w:val="00111297"/>
    <w:rsid w:val="00111611"/>
    <w:rsid w:val="0011274D"/>
    <w:rsid w:val="0011441D"/>
    <w:rsid w:val="001161FC"/>
    <w:rsid w:val="001162AD"/>
    <w:rsid w:val="00120BBC"/>
    <w:rsid w:val="00120E44"/>
    <w:rsid w:val="00126ADC"/>
    <w:rsid w:val="0012767E"/>
    <w:rsid w:val="00130CF2"/>
    <w:rsid w:val="001311DE"/>
    <w:rsid w:val="00136ACA"/>
    <w:rsid w:val="001451E8"/>
    <w:rsid w:val="0014698B"/>
    <w:rsid w:val="00146ADB"/>
    <w:rsid w:val="00151758"/>
    <w:rsid w:val="001532DC"/>
    <w:rsid w:val="0015623E"/>
    <w:rsid w:val="00160A8E"/>
    <w:rsid w:val="00160E9B"/>
    <w:rsid w:val="00166164"/>
    <w:rsid w:val="001719EA"/>
    <w:rsid w:val="00172144"/>
    <w:rsid w:val="0017487C"/>
    <w:rsid w:val="00175942"/>
    <w:rsid w:val="001819F7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A6F84"/>
    <w:rsid w:val="001B03AD"/>
    <w:rsid w:val="001B06F2"/>
    <w:rsid w:val="001B3293"/>
    <w:rsid w:val="001B43B1"/>
    <w:rsid w:val="001B6F43"/>
    <w:rsid w:val="001C1029"/>
    <w:rsid w:val="001D764B"/>
    <w:rsid w:val="001E5A19"/>
    <w:rsid w:val="001E5F8B"/>
    <w:rsid w:val="001E62FC"/>
    <w:rsid w:val="001E7AB4"/>
    <w:rsid w:val="001F18FE"/>
    <w:rsid w:val="001F2A14"/>
    <w:rsid w:val="001F2FD0"/>
    <w:rsid w:val="001F49A8"/>
    <w:rsid w:val="001F7605"/>
    <w:rsid w:val="00202A11"/>
    <w:rsid w:val="00204893"/>
    <w:rsid w:val="00205CE5"/>
    <w:rsid w:val="00212E6A"/>
    <w:rsid w:val="00212FB8"/>
    <w:rsid w:val="0021609A"/>
    <w:rsid w:val="00221C6F"/>
    <w:rsid w:val="002245DC"/>
    <w:rsid w:val="0022492D"/>
    <w:rsid w:val="002251C7"/>
    <w:rsid w:val="002308F2"/>
    <w:rsid w:val="002323BA"/>
    <w:rsid w:val="00232750"/>
    <w:rsid w:val="002376A2"/>
    <w:rsid w:val="00241824"/>
    <w:rsid w:val="00241E8C"/>
    <w:rsid w:val="00242B26"/>
    <w:rsid w:val="00243803"/>
    <w:rsid w:val="00244058"/>
    <w:rsid w:val="002443C4"/>
    <w:rsid w:val="00246362"/>
    <w:rsid w:val="00246754"/>
    <w:rsid w:val="002477F8"/>
    <w:rsid w:val="00254065"/>
    <w:rsid w:val="00257C33"/>
    <w:rsid w:val="002608C4"/>
    <w:rsid w:val="0026581C"/>
    <w:rsid w:val="00265BDD"/>
    <w:rsid w:val="00266D47"/>
    <w:rsid w:val="00270C09"/>
    <w:rsid w:val="00274B61"/>
    <w:rsid w:val="00283610"/>
    <w:rsid w:val="00287F0C"/>
    <w:rsid w:val="00295405"/>
    <w:rsid w:val="002970B9"/>
    <w:rsid w:val="002A082F"/>
    <w:rsid w:val="002A19BA"/>
    <w:rsid w:val="002A2EC9"/>
    <w:rsid w:val="002A3B72"/>
    <w:rsid w:val="002A4E20"/>
    <w:rsid w:val="002A6A3B"/>
    <w:rsid w:val="002B0917"/>
    <w:rsid w:val="002C53ED"/>
    <w:rsid w:val="002C5468"/>
    <w:rsid w:val="002C6FE3"/>
    <w:rsid w:val="002D19A7"/>
    <w:rsid w:val="002E3AD4"/>
    <w:rsid w:val="002E6916"/>
    <w:rsid w:val="002F482C"/>
    <w:rsid w:val="003005A8"/>
    <w:rsid w:val="00302B4A"/>
    <w:rsid w:val="0030427F"/>
    <w:rsid w:val="00306855"/>
    <w:rsid w:val="00306D73"/>
    <w:rsid w:val="00307BB6"/>
    <w:rsid w:val="00312828"/>
    <w:rsid w:val="00312F11"/>
    <w:rsid w:val="00325BE8"/>
    <w:rsid w:val="00326C21"/>
    <w:rsid w:val="00330954"/>
    <w:rsid w:val="00332261"/>
    <w:rsid w:val="00333216"/>
    <w:rsid w:val="003353F6"/>
    <w:rsid w:val="00341401"/>
    <w:rsid w:val="003417CC"/>
    <w:rsid w:val="00342374"/>
    <w:rsid w:val="003441F3"/>
    <w:rsid w:val="00347250"/>
    <w:rsid w:val="0035165F"/>
    <w:rsid w:val="00354DBE"/>
    <w:rsid w:val="0036157A"/>
    <w:rsid w:val="00371888"/>
    <w:rsid w:val="00372E38"/>
    <w:rsid w:val="0037687F"/>
    <w:rsid w:val="00376FBB"/>
    <w:rsid w:val="00380281"/>
    <w:rsid w:val="003812A1"/>
    <w:rsid w:val="00384911"/>
    <w:rsid w:val="00384D0A"/>
    <w:rsid w:val="00387571"/>
    <w:rsid w:val="0039046F"/>
    <w:rsid w:val="00391600"/>
    <w:rsid w:val="0039196F"/>
    <w:rsid w:val="00392195"/>
    <w:rsid w:val="003922B6"/>
    <w:rsid w:val="00393EB5"/>
    <w:rsid w:val="003949D9"/>
    <w:rsid w:val="003A1B8D"/>
    <w:rsid w:val="003A1F41"/>
    <w:rsid w:val="003A228C"/>
    <w:rsid w:val="003A7450"/>
    <w:rsid w:val="003B0151"/>
    <w:rsid w:val="003B337D"/>
    <w:rsid w:val="003B5AC5"/>
    <w:rsid w:val="003B5EAF"/>
    <w:rsid w:val="003B664D"/>
    <w:rsid w:val="003C3514"/>
    <w:rsid w:val="003C37C5"/>
    <w:rsid w:val="003C5F07"/>
    <w:rsid w:val="003D2604"/>
    <w:rsid w:val="003D2E89"/>
    <w:rsid w:val="003D3325"/>
    <w:rsid w:val="003D55D8"/>
    <w:rsid w:val="003D5AD5"/>
    <w:rsid w:val="003D5D39"/>
    <w:rsid w:val="003D7478"/>
    <w:rsid w:val="003D77CE"/>
    <w:rsid w:val="003E1334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23786"/>
    <w:rsid w:val="0042743B"/>
    <w:rsid w:val="0043156B"/>
    <w:rsid w:val="004353D7"/>
    <w:rsid w:val="00442CDC"/>
    <w:rsid w:val="0045058D"/>
    <w:rsid w:val="004549B8"/>
    <w:rsid w:val="00454E9B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2D9"/>
    <w:rsid w:val="00483CD2"/>
    <w:rsid w:val="00490426"/>
    <w:rsid w:val="0049132E"/>
    <w:rsid w:val="004915EA"/>
    <w:rsid w:val="00493649"/>
    <w:rsid w:val="004A0F6A"/>
    <w:rsid w:val="004A201E"/>
    <w:rsid w:val="004A2619"/>
    <w:rsid w:val="004A2A61"/>
    <w:rsid w:val="004A2CAB"/>
    <w:rsid w:val="004A3DCD"/>
    <w:rsid w:val="004A46DB"/>
    <w:rsid w:val="004B082A"/>
    <w:rsid w:val="004B2844"/>
    <w:rsid w:val="004B2985"/>
    <w:rsid w:val="004B3767"/>
    <w:rsid w:val="004C11D1"/>
    <w:rsid w:val="004C1718"/>
    <w:rsid w:val="004C1792"/>
    <w:rsid w:val="004C349F"/>
    <w:rsid w:val="004C739A"/>
    <w:rsid w:val="004D08FB"/>
    <w:rsid w:val="004D1838"/>
    <w:rsid w:val="004E1E68"/>
    <w:rsid w:val="004E299A"/>
    <w:rsid w:val="004E3F00"/>
    <w:rsid w:val="004E5AE8"/>
    <w:rsid w:val="004E71E8"/>
    <w:rsid w:val="004F0A79"/>
    <w:rsid w:val="004F246C"/>
    <w:rsid w:val="004F4949"/>
    <w:rsid w:val="004F570D"/>
    <w:rsid w:val="004F6695"/>
    <w:rsid w:val="005001EF"/>
    <w:rsid w:val="00502CA3"/>
    <w:rsid w:val="00502E00"/>
    <w:rsid w:val="00502E9B"/>
    <w:rsid w:val="00504971"/>
    <w:rsid w:val="00506A17"/>
    <w:rsid w:val="005129BD"/>
    <w:rsid w:val="00512E3A"/>
    <w:rsid w:val="005148C9"/>
    <w:rsid w:val="00515655"/>
    <w:rsid w:val="00521680"/>
    <w:rsid w:val="005250E4"/>
    <w:rsid w:val="00530404"/>
    <w:rsid w:val="00531A6A"/>
    <w:rsid w:val="00535F17"/>
    <w:rsid w:val="005466BF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7B56"/>
    <w:rsid w:val="00583CEB"/>
    <w:rsid w:val="005851C4"/>
    <w:rsid w:val="00585504"/>
    <w:rsid w:val="0058571C"/>
    <w:rsid w:val="00587136"/>
    <w:rsid w:val="00587B6B"/>
    <w:rsid w:val="00592326"/>
    <w:rsid w:val="00592842"/>
    <w:rsid w:val="00595900"/>
    <w:rsid w:val="0059592B"/>
    <w:rsid w:val="005978B8"/>
    <w:rsid w:val="00597A2C"/>
    <w:rsid w:val="005A1A55"/>
    <w:rsid w:val="005A1B6A"/>
    <w:rsid w:val="005A478B"/>
    <w:rsid w:val="005A68C5"/>
    <w:rsid w:val="005B0EE5"/>
    <w:rsid w:val="005B58C6"/>
    <w:rsid w:val="005B78AC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6AA9"/>
    <w:rsid w:val="005D7132"/>
    <w:rsid w:val="005D7CED"/>
    <w:rsid w:val="005E29C5"/>
    <w:rsid w:val="005E3FD6"/>
    <w:rsid w:val="005E5C47"/>
    <w:rsid w:val="005E6E67"/>
    <w:rsid w:val="005F4C7A"/>
    <w:rsid w:val="00601D53"/>
    <w:rsid w:val="00602866"/>
    <w:rsid w:val="006029C0"/>
    <w:rsid w:val="006078B4"/>
    <w:rsid w:val="006115E4"/>
    <w:rsid w:val="006128E4"/>
    <w:rsid w:val="00613A3C"/>
    <w:rsid w:val="00613E72"/>
    <w:rsid w:val="00621526"/>
    <w:rsid w:val="00624296"/>
    <w:rsid w:val="006273EE"/>
    <w:rsid w:val="00630252"/>
    <w:rsid w:val="00630F33"/>
    <w:rsid w:val="006316D3"/>
    <w:rsid w:val="0063282D"/>
    <w:rsid w:val="00635335"/>
    <w:rsid w:val="00635F34"/>
    <w:rsid w:val="00636397"/>
    <w:rsid w:val="006401C4"/>
    <w:rsid w:val="00644739"/>
    <w:rsid w:val="0064714F"/>
    <w:rsid w:val="00647D2D"/>
    <w:rsid w:val="00647DFD"/>
    <w:rsid w:val="0065699D"/>
    <w:rsid w:val="00656AA0"/>
    <w:rsid w:val="00661B20"/>
    <w:rsid w:val="00661D6B"/>
    <w:rsid w:val="00663166"/>
    <w:rsid w:val="0066384C"/>
    <w:rsid w:val="00663B20"/>
    <w:rsid w:val="00664950"/>
    <w:rsid w:val="006655EA"/>
    <w:rsid w:val="00667541"/>
    <w:rsid w:val="0067390B"/>
    <w:rsid w:val="00673BDD"/>
    <w:rsid w:val="0067549C"/>
    <w:rsid w:val="0067794E"/>
    <w:rsid w:val="00681060"/>
    <w:rsid w:val="00681978"/>
    <w:rsid w:val="00683F35"/>
    <w:rsid w:val="00684EB5"/>
    <w:rsid w:val="00686CDD"/>
    <w:rsid w:val="006874C5"/>
    <w:rsid w:val="00687ABB"/>
    <w:rsid w:val="00687D07"/>
    <w:rsid w:val="0069300E"/>
    <w:rsid w:val="00696739"/>
    <w:rsid w:val="006973D0"/>
    <w:rsid w:val="00697D1C"/>
    <w:rsid w:val="006A1421"/>
    <w:rsid w:val="006A2C2C"/>
    <w:rsid w:val="006A3C35"/>
    <w:rsid w:val="006A7914"/>
    <w:rsid w:val="006B0A98"/>
    <w:rsid w:val="006B60DC"/>
    <w:rsid w:val="006C0409"/>
    <w:rsid w:val="006C2DFA"/>
    <w:rsid w:val="006C6164"/>
    <w:rsid w:val="006C74C8"/>
    <w:rsid w:val="006D4E31"/>
    <w:rsid w:val="006D5CD6"/>
    <w:rsid w:val="006E05FE"/>
    <w:rsid w:val="006E4081"/>
    <w:rsid w:val="006E6FA5"/>
    <w:rsid w:val="006E75C5"/>
    <w:rsid w:val="006E7BA0"/>
    <w:rsid w:val="006F0AC6"/>
    <w:rsid w:val="006F186C"/>
    <w:rsid w:val="006F21C0"/>
    <w:rsid w:val="006F3C5C"/>
    <w:rsid w:val="007017BE"/>
    <w:rsid w:val="00702ECE"/>
    <w:rsid w:val="007067F4"/>
    <w:rsid w:val="00706A96"/>
    <w:rsid w:val="00710CA9"/>
    <w:rsid w:val="0071103A"/>
    <w:rsid w:val="00714FBB"/>
    <w:rsid w:val="00720705"/>
    <w:rsid w:val="0072395E"/>
    <w:rsid w:val="007240F2"/>
    <w:rsid w:val="007244C6"/>
    <w:rsid w:val="007248A2"/>
    <w:rsid w:val="00730ECA"/>
    <w:rsid w:val="00737D49"/>
    <w:rsid w:val="007476DD"/>
    <w:rsid w:val="00747C18"/>
    <w:rsid w:val="007520EC"/>
    <w:rsid w:val="00753D95"/>
    <w:rsid w:val="0075594B"/>
    <w:rsid w:val="00756B36"/>
    <w:rsid w:val="007608DA"/>
    <w:rsid w:val="007622D7"/>
    <w:rsid w:val="007635C0"/>
    <w:rsid w:val="00765E64"/>
    <w:rsid w:val="00767B44"/>
    <w:rsid w:val="00774A7A"/>
    <w:rsid w:val="00775782"/>
    <w:rsid w:val="00775CAC"/>
    <w:rsid w:val="00781A00"/>
    <w:rsid w:val="00792E7F"/>
    <w:rsid w:val="00793A8F"/>
    <w:rsid w:val="00794112"/>
    <w:rsid w:val="0079778F"/>
    <w:rsid w:val="007A0F35"/>
    <w:rsid w:val="007A4BA7"/>
    <w:rsid w:val="007A764E"/>
    <w:rsid w:val="007A7C1C"/>
    <w:rsid w:val="007B0D0C"/>
    <w:rsid w:val="007B53E4"/>
    <w:rsid w:val="007B77EE"/>
    <w:rsid w:val="007C61A3"/>
    <w:rsid w:val="007D21B8"/>
    <w:rsid w:val="007D41BA"/>
    <w:rsid w:val="007D4DD1"/>
    <w:rsid w:val="007E3031"/>
    <w:rsid w:val="007E3CD5"/>
    <w:rsid w:val="007E3D71"/>
    <w:rsid w:val="007E3EAA"/>
    <w:rsid w:val="007E435B"/>
    <w:rsid w:val="007E5A77"/>
    <w:rsid w:val="007E7520"/>
    <w:rsid w:val="007F12D8"/>
    <w:rsid w:val="007F1858"/>
    <w:rsid w:val="007F19A5"/>
    <w:rsid w:val="007F27A8"/>
    <w:rsid w:val="007F5897"/>
    <w:rsid w:val="00800108"/>
    <w:rsid w:val="00804A5A"/>
    <w:rsid w:val="0080661D"/>
    <w:rsid w:val="008070AB"/>
    <w:rsid w:val="00810400"/>
    <w:rsid w:val="00816531"/>
    <w:rsid w:val="00824B51"/>
    <w:rsid w:val="00826B66"/>
    <w:rsid w:val="0083146C"/>
    <w:rsid w:val="008340D4"/>
    <w:rsid w:val="008418B6"/>
    <w:rsid w:val="00841A13"/>
    <w:rsid w:val="008428CC"/>
    <w:rsid w:val="00842C12"/>
    <w:rsid w:val="00844622"/>
    <w:rsid w:val="00845181"/>
    <w:rsid w:val="00845F79"/>
    <w:rsid w:val="00850990"/>
    <w:rsid w:val="00851C1A"/>
    <w:rsid w:val="00855F7A"/>
    <w:rsid w:val="0086522F"/>
    <w:rsid w:val="00870AD4"/>
    <w:rsid w:val="00870D94"/>
    <w:rsid w:val="0087147F"/>
    <w:rsid w:val="00874A95"/>
    <w:rsid w:val="00874F85"/>
    <w:rsid w:val="008826BE"/>
    <w:rsid w:val="0088376E"/>
    <w:rsid w:val="00883A15"/>
    <w:rsid w:val="00885032"/>
    <w:rsid w:val="00885D46"/>
    <w:rsid w:val="008902CC"/>
    <w:rsid w:val="00891E53"/>
    <w:rsid w:val="00892BB4"/>
    <w:rsid w:val="00895D84"/>
    <w:rsid w:val="008A04AB"/>
    <w:rsid w:val="008A201A"/>
    <w:rsid w:val="008A3284"/>
    <w:rsid w:val="008A71B1"/>
    <w:rsid w:val="008B21E1"/>
    <w:rsid w:val="008B231C"/>
    <w:rsid w:val="008B317B"/>
    <w:rsid w:val="008B394C"/>
    <w:rsid w:val="008B5659"/>
    <w:rsid w:val="008B64E5"/>
    <w:rsid w:val="008C0A2F"/>
    <w:rsid w:val="008D1233"/>
    <w:rsid w:val="008D14DB"/>
    <w:rsid w:val="008D6423"/>
    <w:rsid w:val="008E1600"/>
    <w:rsid w:val="008E1938"/>
    <w:rsid w:val="008E19F6"/>
    <w:rsid w:val="008E3178"/>
    <w:rsid w:val="008E5ADF"/>
    <w:rsid w:val="008E6D8E"/>
    <w:rsid w:val="008F17DA"/>
    <w:rsid w:val="008F4CC0"/>
    <w:rsid w:val="008F744B"/>
    <w:rsid w:val="00900E86"/>
    <w:rsid w:val="00904918"/>
    <w:rsid w:val="00910589"/>
    <w:rsid w:val="009108D7"/>
    <w:rsid w:val="0091274C"/>
    <w:rsid w:val="00915D9F"/>
    <w:rsid w:val="00920A23"/>
    <w:rsid w:val="009272F2"/>
    <w:rsid w:val="0093532F"/>
    <w:rsid w:val="009402F5"/>
    <w:rsid w:val="00946EA6"/>
    <w:rsid w:val="00954301"/>
    <w:rsid w:val="009545AF"/>
    <w:rsid w:val="009557FE"/>
    <w:rsid w:val="00956283"/>
    <w:rsid w:val="00961DEB"/>
    <w:rsid w:val="00963040"/>
    <w:rsid w:val="00965768"/>
    <w:rsid w:val="0096667C"/>
    <w:rsid w:val="00967803"/>
    <w:rsid w:val="009702E1"/>
    <w:rsid w:val="0097081C"/>
    <w:rsid w:val="0097206C"/>
    <w:rsid w:val="0097419B"/>
    <w:rsid w:val="009742C2"/>
    <w:rsid w:val="00980410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39DE"/>
    <w:rsid w:val="009A4292"/>
    <w:rsid w:val="009A6B1D"/>
    <w:rsid w:val="009B6942"/>
    <w:rsid w:val="009B78B5"/>
    <w:rsid w:val="009C0592"/>
    <w:rsid w:val="009C2B75"/>
    <w:rsid w:val="009D3B89"/>
    <w:rsid w:val="009D4159"/>
    <w:rsid w:val="009D7271"/>
    <w:rsid w:val="009E21D3"/>
    <w:rsid w:val="009F02A4"/>
    <w:rsid w:val="009F1CFA"/>
    <w:rsid w:val="009F4645"/>
    <w:rsid w:val="009F5D1B"/>
    <w:rsid w:val="009F6739"/>
    <w:rsid w:val="00A01C9F"/>
    <w:rsid w:val="00A05A01"/>
    <w:rsid w:val="00A1111C"/>
    <w:rsid w:val="00A11AA9"/>
    <w:rsid w:val="00A15235"/>
    <w:rsid w:val="00A15B7D"/>
    <w:rsid w:val="00A22389"/>
    <w:rsid w:val="00A27DCD"/>
    <w:rsid w:val="00A33638"/>
    <w:rsid w:val="00A34740"/>
    <w:rsid w:val="00A35194"/>
    <w:rsid w:val="00A361DB"/>
    <w:rsid w:val="00A40DF0"/>
    <w:rsid w:val="00A41154"/>
    <w:rsid w:val="00A41BAE"/>
    <w:rsid w:val="00A435D3"/>
    <w:rsid w:val="00A47159"/>
    <w:rsid w:val="00A47F53"/>
    <w:rsid w:val="00A532BD"/>
    <w:rsid w:val="00A53420"/>
    <w:rsid w:val="00A60A1B"/>
    <w:rsid w:val="00A60F9B"/>
    <w:rsid w:val="00A617FF"/>
    <w:rsid w:val="00A6422A"/>
    <w:rsid w:val="00A650CE"/>
    <w:rsid w:val="00A66663"/>
    <w:rsid w:val="00A70C75"/>
    <w:rsid w:val="00A83066"/>
    <w:rsid w:val="00A83EDF"/>
    <w:rsid w:val="00A86D31"/>
    <w:rsid w:val="00A94B49"/>
    <w:rsid w:val="00A950F4"/>
    <w:rsid w:val="00A96FEB"/>
    <w:rsid w:val="00AA0001"/>
    <w:rsid w:val="00AA53E5"/>
    <w:rsid w:val="00AA54F7"/>
    <w:rsid w:val="00AA5AC8"/>
    <w:rsid w:val="00AA6B02"/>
    <w:rsid w:val="00AB1107"/>
    <w:rsid w:val="00AB1722"/>
    <w:rsid w:val="00AB2CC4"/>
    <w:rsid w:val="00AB5997"/>
    <w:rsid w:val="00AB5C4E"/>
    <w:rsid w:val="00AB6C64"/>
    <w:rsid w:val="00AC0C96"/>
    <w:rsid w:val="00AC5F48"/>
    <w:rsid w:val="00AC6922"/>
    <w:rsid w:val="00AC7380"/>
    <w:rsid w:val="00AC7FDB"/>
    <w:rsid w:val="00AD29C0"/>
    <w:rsid w:val="00AD2FC0"/>
    <w:rsid w:val="00AD4E6F"/>
    <w:rsid w:val="00AE182B"/>
    <w:rsid w:val="00AE5203"/>
    <w:rsid w:val="00AE57B6"/>
    <w:rsid w:val="00AE59C9"/>
    <w:rsid w:val="00AE679F"/>
    <w:rsid w:val="00AE6B96"/>
    <w:rsid w:val="00AF4570"/>
    <w:rsid w:val="00AF6C40"/>
    <w:rsid w:val="00AF760E"/>
    <w:rsid w:val="00B00F3B"/>
    <w:rsid w:val="00B02A4E"/>
    <w:rsid w:val="00B07224"/>
    <w:rsid w:val="00B1697F"/>
    <w:rsid w:val="00B1700E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450B"/>
    <w:rsid w:val="00B55569"/>
    <w:rsid w:val="00B6179C"/>
    <w:rsid w:val="00B617EB"/>
    <w:rsid w:val="00B62795"/>
    <w:rsid w:val="00B64715"/>
    <w:rsid w:val="00B65452"/>
    <w:rsid w:val="00B6607E"/>
    <w:rsid w:val="00B76534"/>
    <w:rsid w:val="00B77B37"/>
    <w:rsid w:val="00B816C5"/>
    <w:rsid w:val="00B818AD"/>
    <w:rsid w:val="00B81968"/>
    <w:rsid w:val="00B8554F"/>
    <w:rsid w:val="00B91EDF"/>
    <w:rsid w:val="00B93F81"/>
    <w:rsid w:val="00B979A7"/>
    <w:rsid w:val="00BA4E0D"/>
    <w:rsid w:val="00BB2AF3"/>
    <w:rsid w:val="00BB38E7"/>
    <w:rsid w:val="00BB55BD"/>
    <w:rsid w:val="00BC25BF"/>
    <w:rsid w:val="00BC5829"/>
    <w:rsid w:val="00BD0838"/>
    <w:rsid w:val="00BD36CE"/>
    <w:rsid w:val="00BD49F3"/>
    <w:rsid w:val="00BE1C5E"/>
    <w:rsid w:val="00BE2B59"/>
    <w:rsid w:val="00BE34F2"/>
    <w:rsid w:val="00BE46C3"/>
    <w:rsid w:val="00BE72DB"/>
    <w:rsid w:val="00BE74DD"/>
    <w:rsid w:val="00BE7960"/>
    <w:rsid w:val="00BF314A"/>
    <w:rsid w:val="00BF4FE0"/>
    <w:rsid w:val="00BF63A0"/>
    <w:rsid w:val="00C03363"/>
    <w:rsid w:val="00C06875"/>
    <w:rsid w:val="00C07F70"/>
    <w:rsid w:val="00C10E93"/>
    <w:rsid w:val="00C11EB0"/>
    <w:rsid w:val="00C128B5"/>
    <w:rsid w:val="00C12CC0"/>
    <w:rsid w:val="00C21381"/>
    <w:rsid w:val="00C22381"/>
    <w:rsid w:val="00C267A5"/>
    <w:rsid w:val="00C277FD"/>
    <w:rsid w:val="00C32217"/>
    <w:rsid w:val="00C323B1"/>
    <w:rsid w:val="00C34639"/>
    <w:rsid w:val="00C3661C"/>
    <w:rsid w:val="00C430EC"/>
    <w:rsid w:val="00C459DF"/>
    <w:rsid w:val="00C50DDC"/>
    <w:rsid w:val="00C56D8B"/>
    <w:rsid w:val="00C575DF"/>
    <w:rsid w:val="00C63669"/>
    <w:rsid w:val="00C66B7D"/>
    <w:rsid w:val="00C712F8"/>
    <w:rsid w:val="00C7161D"/>
    <w:rsid w:val="00C75A66"/>
    <w:rsid w:val="00C7660A"/>
    <w:rsid w:val="00C77FE5"/>
    <w:rsid w:val="00C8117C"/>
    <w:rsid w:val="00C825C1"/>
    <w:rsid w:val="00C8294E"/>
    <w:rsid w:val="00C9011A"/>
    <w:rsid w:val="00C90864"/>
    <w:rsid w:val="00C91672"/>
    <w:rsid w:val="00C92818"/>
    <w:rsid w:val="00C93311"/>
    <w:rsid w:val="00C9415F"/>
    <w:rsid w:val="00C95AD2"/>
    <w:rsid w:val="00CA0A26"/>
    <w:rsid w:val="00CA2368"/>
    <w:rsid w:val="00CA3B37"/>
    <w:rsid w:val="00CA4870"/>
    <w:rsid w:val="00CA5596"/>
    <w:rsid w:val="00CB5B15"/>
    <w:rsid w:val="00CB728F"/>
    <w:rsid w:val="00CD017E"/>
    <w:rsid w:val="00CD1146"/>
    <w:rsid w:val="00CD5DD1"/>
    <w:rsid w:val="00CD6E17"/>
    <w:rsid w:val="00CD7573"/>
    <w:rsid w:val="00CF38F1"/>
    <w:rsid w:val="00CF3FEB"/>
    <w:rsid w:val="00D05C1B"/>
    <w:rsid w:val="00D07539"/>
    <w:rsid w:val="00D24882"/>
    <w:rsid w:val="00D2680D"/>
    <w:rsid w:val="00D272F8"/>
    <w:rsid w:val="00D27B3B"/>
    <w:rsid w:val="00D3480D"/>
    <w:rsid w:val="00D35D9E"/>
    <w:rsid w:val="00D35DAD"/>
    <w:rsid w:val="00D509C5"/>
    <w:rsid w:val="00D53CF5"/>
    <w:rsid w:val="00D53FD5"/>
    <w:rsid w:val="00D54AE4"/>
    <w:rsid w:val="00D56101"/>
    <w:rsid w:val="00D56D32"/>
    <w:rsid w:val="00D669FE"/>
    <w:rsid w:val="00D715C3"/>
    <w:rsid w:val="00D75FFC"/>
    <w:rsid w:val="00D80561"/>
    <w:rsid w:val="00D8655D"/>
    <w:rsid w:val="00D910BD"/>
    <w:rsid w:val="00D968D7"/>
    <w:rsid w:val="00D969FC"/>
    <w:rsid w:val="00DA023C"/>
    <w:rsid w:val="00DA26F0"/>
    <w:rsid w:val="00DA3690"/>
    <w:rsid w:val="00DA51A8"/>
    <w:rsid w:val="00DA6446"/>
    <w:rsid w:val="00DB07FB"/>
    <w:rsid w:val="00DB203B"/>
    <w:rsid w:val="00DC08F4"/>
    <w:rsid w:val="00DC4F6B"/>
    <w:rsid w:val="00DC64AE"/>
    <w:rsid w:val="00DC64D3"/>
    <w:rsid w:val="00DD217A"/>
    <w:rsid w:val="00DD500F"/>
    <w:rsid w:val="00DD58FC"/>
    <w:rsid w:val="00DE2AB4"/>
    <w:rsid w:val="00DE5BCA"/>
    <w:rsid w:val="00DE640F"/>
    <w:rsid w:val="00DF3ED9"/>
    <w:rsid w:val="00DF4406"/>
    <w:rsid w:val="00DF786B"/>
    <w:rsid w:val="00E061D5"/>
    <w:rsid w:val="00E07553"/>
    <w:rsid w:val="00E149CA"/>
    <w:rsid w:val="00E14CF9"/>
    <w:rsid w:val="00E16F37"/>
    <w:rsid w:val="00E21D09"/>
    <w:rsid w:val="00E22345"/>
    <w:rsid w:val="00E2348C"/>
    <w:rsid w:val="00E23C19"/>
    <w:rsid w:val="00E2446B"/>
    <w:rsid w:val="00E24A6B"/>
    <w:rsid w:val="00E26555"/>
    <w:rsid w:val="00E274B0"/>
    <w:rsid w:val="00E304F2"/>
    <w:rsid w:val="00E41EBA"/>
    <w:rsid w:val="00E42AB0"/>
    <w:rsid w:val="00E43AF8"/>
    <w:rsid w:val="00E46AC1"/>
    <w:rsid w:val="00E47C31"/>
    <w:rsid w:val="00E517AC"/>
    <w:rsid w:val="00E517F3"/>
    <w:rsid w:val="00E652F4"/>
    <w:rsid w:val="00E714B4"/>
    <w:rsid w:val="00E73052"/>
    <w:rsid w:val="00E75B7D"/>
    <w:rsid w:val="00E76B20"/>
    <w:rsid w:val="00E858D0"/>
    <w:rsid w:val="00E87CC3"/>
    <w:rsid w:val="00E92E59"/>
    <w:rsid w:val="00E93D9E"/>
    <w:rsid w:val="00E94C47"/>
    <w:rsid w:val="00E95F44"/>
    <w:rsid w:val="00E97838"/>
    <w:rsid w:val="00EA0BD4"/>
    <w:rsid w:val="00EA4515"/>
    <w:rsid w:val="00EA7046"/>
    <w:rsid w:val="00EB0802"/>
    <w:rsid w:val="00EB3346"/>
    <w:rsid w:val="00EB4733"/>
    <w:rsid w:val="00EB5A57"/>
    <w:rsid w:val="00EC3BC0"/>
    <w:rsid w:val="00EC417C"/>
    <w:rsid w:val="00EC4480"/>
    <w:rsid w:val="00EC518A"/>
    <w:rsid w:val="00EC5626"/>
    <w:rsid w:val="00EC7ADD"/>
    <w:rsid w:val="00ED2B99"/>
    <w:rsid w:val="00ED3AF3"/>
    <w:rsid w:val="00ED43A7"/>
    <w:rsid w:val="00ED4755"/>
    <w:rsid w:val="00ED755F"/>
    <w:rsid w:val="00EE25E0"/>
    <w:rsid w:val="00EE2945"/>
    <w:rsid w:val="00EE5B64"/>
    <w:rsid w:val="00EF3397"/>
    <w:rsid w:val="00EF4599"/>
    <w:rsid w:val="00EF6278"/>
    <w:rsid w:val="00F1453E"/>
    <w:rsid w:val="00F14B54"/>
    <w:rsid w:val="00F14F5F"/>
    <w:rsid w:val="00F15657"/>
    <w:rsid w:val="00F16821"/>
    <w:rsid w:val="00F16D65"/>
    <w:rsid w:val="00F21225"/>
    <w:rsid w:val="00F23DEB"/>
    <w:rsid w:val="00F267C8"/>
    <w:rsid w:val="00F3589F"/>
    <w:rsid w:val="00F35D32"/>
    <w:rsid w:val="00F37ACF"/>
    <w:rsid w:val="00F40B23"/>
    <w:rsid w:val="00F40E7C"/>
    <w:rsid w:val="00F5106A"/>
    <w:rsid w:val="00F52686"/>
    <w:rsid w:val="00F52ABD"/>
    <w:rsid w:val="00F5508F"/>
    <w:rsid w:val="00F60F15"/>
    <w:rsid w:val="00F6152E"/>
    <w:rsid w:val="00F66249"/>
    <w:rsid w:val="00F66DBA"/>
    <w:rsid w:val="00F715DF"/>
    <w:rsid w:val="00F72087"/>
    <w:rsid w:val="00F74EDD"/>
    <w:rsid w:val="00F75FD9"/>
    <w:rsid w:val="00F777F3"/>
    <w:rsid w:val="00F77A94"/>
    <w:rsid w:val="00F81C77"/>
    <w:rsid w:val="00F85910"/>
    <w:rsid w:val="00F94000"/>
    <w:rsid w:val="00F94A0E"/>
    <w:rsid w:val="00F97060"/>
    <w:rsid w:val="00F9709A"/>
    <w:rsid w:val="00F974F3"/>
    <w:rsid w:val="00F975E2"/>
    <w:rsid w:val="00FA0275"/>
    <w:rsid w:val="00FA04B1"/>
    <w:rsid w:val="00FA4219"/>
    <w:rsid w:val="00FA4E4D"/>
    <w:rsid w:val="00FB6484"/>
    <w:rsid w:val="00FB7164"/>
    <w:rsid w:val="00FC370D"/>
    <w:rsid w:val="00FC6A8B"/>
    <w:rsid w:val="00FC7D78"/>
    <w:rsid w:val="00FD30C0"/>
    <w:rsid w:val="00FD425F"/>
    <w:rsid w:val="00FD42F5"/>
    <w:rsid w:val="00FE2434"/>
    <w:rsid w:val="00FE356E"/>
    <w:rsid w:val="00FE51D8"/>
    <w:rsid w:val="00FE5E96"/>
    <w:rsid w:val="00FF40DE"/>
    <w:rsid w:val="00FF5285"/>
    <w:rsid w:val="00FF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6E0E"/>
    <w:pPr>
      <w:ind w:left="105"/>
      <w:jc w:val="both"/>
    </w:pPr>
    <w:rPr>
      <w:sz w:val="21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01F4D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F7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01F4D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1F4D"/>
    <w:rPr>
      <w:sz w:val="24"/>
      <w:szCs w:val="24"/>
    </w:rPr>
  </w:style>
  <w:style w:type="paragraph" w:customStyle="1" w:styleId="ListeParagraf1">
    <w:name w:val="Liste Paragraf1"/>
    <w:basedOn w:val="Normal"/>
    <w:uiPriority w:val="99"/>
    <w:rsid w:val="006401C4"/>
    <w:pPr>
      <w:ind w:left="720"/>
    </w:pPr>
  </w:style>
  <w:style w:type="paragraph" w:styleId="ListParagraph">
    <w:name w:val="List Paragraph"/>
    <w:basedOn w:val="Normal"/>
    <w:uiPriority w:val="99"/>
    <w:qFormat/>
    <w:rsid w:val="00EC518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B91E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91ED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30E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0E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B73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1672"/>
    <w:rPr>
      <w:color w:val="808080"/>
    </w:rPr>
  </w:style>
  <w:style w:type="paragraph" w:styleId="NoSpacing">
    <w:name w:val="No Spacing"/>
    <w:uiPriority w:val="99"/>
    <w:qFormat/>
    <w:rsid w:val="00051181"/>
    <w:rPr>
      <w:rFonts w:ascii="Calibri" w:hAnsi="Calibri" w:cs="Calibri"/>
      <w:lang w:eastAsia="en-US"/>
    </w:rPr>
  </w:style>
  <w:style w:type="paragraph" w:customStyle="1" w:styleId="MTDisplayEquation">
    <w:name w:val="MTDisplayEquation"/>
    <w:basedOn w:val="Normal"/>
    <w:next w:val="Normal"/>
    <w:uiPriority w:val="99"/>
    <w:rsid w:val="00EC5626"/>
    <w:pPr>
      <w:tabs>
        <w:tab w:val="center" w:pos="2520"/>
        <w:tab w:val="right" w:pos="5040"/>
      </w:tabs>
    </w:pPr>
    <w:rPr>
      <w:b/>
      <w:bCs/>
    </w:rPr>
  </w:style>
  <w:style w:type="paragraph" w:styleId="Caption">
    <w:name w:val="caption"/>
    <w:basedOn w:val="Normal"/>
    <w:next w:val="Normal"/>
    <w:uiPriority w:val="99"/>
    <w:qFormat/>
    <w:rsid w:val="00A01C9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C366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82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/" TargetMode="External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140</Words>
  <Characters>800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dc:description/>
  <cp:lastModifiedBy>edanur</cp:lastModifiedBy>
  <cp:revision>12</cp:revision>
  <cp:lastPrinted>2014-11-19T17:55:00Z</cp:lastPrinted>
  <dcterms:created xsi:type="dcterms:W3CDTF">2015-03-10T16:24:00Z</dcterms:created>
  <dcterms:modified xsi:type="dcterms:W3CDTF">2015-03-15T09:35:00Z</dcterms:modified>
</cp:coreProperties>
</file>