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CE" w:rsidRDefault="00FE75CE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3.45pt;margin-top:-20.1pt;width:72.6pt;height:27.75pt;z-index:251653120" stroked="f">
            <v:textbox style="mso-next-textbox:#_x0000_s1026">
              <w:txbxContent>
                <w:p w:rsidR="00FE75CE" w:rsidRPr="00555837" w:rsidRDefault="00FE75CE" w:rsidP="00F158CA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shape>
        </w:pict>
      </w:r>
      <w:r w:rsidRPr="00555837">
        <w:rPr>
          <w:rFonts w:ascii="Arial" w:hAnsi="Arial" w:cs="Arial"/>
          <w:b/>
          <w:bCs/>
          <w:sz w:val="20"/>
          <w:szCs w:val="20"/>
        </w:rPr>
        <w:t xml:space="preserve">2014 - 2015 EĞİTİM - ÖĞRETİM YILI </w:t>
      </w:r>
      <w:r>
        <w:rPr>
          <w:rFonts w:ascii="Arial" w:hAnsi="Arial" w:cs="Arial"/>
          <w:b/>
          <w:bCs/>
          <w:sz w:val="20"/>
          <w:szCs w:val="20"/>
        </w:rPr>
        <w:t>Şehit Efkan Yıldırım Ortaokulu</w:t>
      </w:r>
      <w:r>
        <w:rPr>
          <w:rFonts w:ascii="Arial" w:hAnsi="Arial" w:cs="Arial"/>
          <w:b/>
          <w:bCs/>
          <w:sz w:val="20"/>
          <w:szCs w:val="20"/>
        </w:rPr>
        <w:br/>
        <w:t>7</w:t>
      </w:r>
      <w:r w:rsidRPr="00555837">
        <w:rPr>
          <w:rFonts w:ascii="Arial" w:hAnsi="Arial" w:cs="Arial"/>
          <w:b/>
          <w:bCs/>
          <w:sz w:val="20"/>
          <w:szCs w:val="20"/>
        </w:rPr>
        <w:t>. SINIF</w:t>
      </w:r>
      <w:r>
        <w:rPr>
          <w:rFonts w:ascii="Arial" w:hAnsi="Arial" w:cs="Arial"/>
          <w:b/>
          <w:bCs/>
          <w:sz w:val="20"/>
          <w:szCs w:val="20"/>
        </w:rPr>
        <w:t xml:space="preserve"> MATEMATİK DERSİ 2</w:t>
      </w:r>
      <w:r w:rsidRPr="00555837">
        <w:rPr>
          <w:rFonts w:ascii="Arial" w:hAnsi="Arial" w:cs="Arial"/>
          <w:b/>
          <w:bCs/>
          <w:sz w:val="20"/>
          <w:szCs w:val="20"/>
        </w:rPr>
        <w:t xml:space="preserve">. DÖNEM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555837">
        <w:rPr>
          <w:rFonts w:ascii="Arial" w:hAnsi="Arial" w:cs="Arial"/>
          <w:b/>
          <w:bCs/>
          <w:sz w:val="20"/>
          <w:szCs w:val="20"/>
        </w:rPr>
        <w:t>. YAZILI SINAVI</w:t>
      </w:r>
    </w:p>
    <w:p w:rsidR="00FE75CE" w:rsidRPr="005731EB" w:rsidRDefault="00FE75CE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1727"/>
        <w:gridCol w:w="1924"/>
        <w:gridCol w:w="2338"/>
      </w:tblGrid>
      <w:tr w:rsidR="00FE75CE" w:rsidRPr="00555837">
        <w:trPr>
          <w:trHeight w:val="261"/>
        </w:trPr>
        <w:tc>
          <w:tcPr>
            <w:tcW w:w="4028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İsim-Soyisim</w:t>
            </w:r>
          </w:p>
        </w:tc>
        <w:tc>
          <w:tcPr>
            <w:tcW w:w="1727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Numara</w:t>
            </w:r>
          </w:p>
        </w:tc>
        <w:tc>
          <w:tcPr>
            <w:tcW w:w="1924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Sınıf</w:t>
            </w:r>
          </w:p>
        </w:tc>
        <w:tc>
          <w:tcPr>
            <w:tcW w:w="2338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Süre</w:t>
            </w:r>
          </w:p>
        </w:tc>
      </w:tr>
      <w:tr w:rsidR="00FE75CE" w:rsidRPr="00555837">
        <w:trPr>
          <w:trHeight w:val="537"/>
        </w:trPr>
        <w:tc>
          <w:tcPr>
            <w:tcW w:w="4028" w:type="dxa"/>
          </w:tcPr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4" w:type="dxa"/>
          </w:tcPr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8" w:type="dxa"/>
          </w:tcPr>
          <w:p w:rsidR="00FE75CE" w:rsidRPr="00555837" w:rsidRDefault="00FE75CE" w:rsidP="00EA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5837">
              <w:rPr>
                <w:rFonts w:ascii="Arial" w:hAnsi="Arial" w:cs="Arial"/>
                <w:sz w:val="20"/>
                <w:szCs w:val="20"/>
              </w:rPr>
              <w:t>40 dk</w:t>
            </w:r>
          </w:p>
        </w:tc>
      </w:tr>
    </w:tbl>
    <w:p w:rsidR="00FE75CE" w:rsidRPr="00555837" w:rsidRDefault="00FE75CE" w:rsidP="00EA6724">
      <w:pPr>
        <w:rPr>
          <w:rFonts w:ascii="Arial" w:hAnsi="Arial" w:cs="Arial"/>
          <w:sz w:val="20"/>
          <w:szCs w:val="20"/>
        </w:rPr>
        <w:sectPr w:rsidR="00FE75CE" w:rsidRPr="00555837" w:rsidSect="003349AD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FE75CE" w:rsidRPr="00555837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555837" w:rsidRDefault="00FE75CE" w:rsidP="00097398">
      <w:pPr>
        <w:rPr>
          <w:rFonts w:ascii="Arial" w:hAnsi="Arial" w:cs="Arial"/>
          <w:b/>
          <w:bCs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 xml:space="preserve">1.)   ( 5 puan ) </w:t>
      </w:r>
    </w:p>
    <w:p w:rsidR="00FE75CE" w:rsidRDefault="00FE75CE" w:rsidP="00534E81">
      <w:pPr>
        <w:jc w:val="center"/>
        <w:rPr>
          <w:rFonts w:ascii="Arial" w:hAnsi="Arial" w:cs="Arial"/>
          <w:sz w:val="20"/>
          <w:szCs w:val="20"/>
        </w:rPr>
      </w:pP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5x-11 = 3x</w:t>
      </w:r>
      <w:r>
        <w:rPr>
          <w:rFonts w:ascii="Tahoma" w:hAnsi="Tahoma" w:cs="Tahoma"/>
          <w:color w:val="3E3E3E"/>
          <w:sz w:val="22"/>
          <w:szCs w:val="22"/>
        </w:rPr>
        <w:t>+7 denkleminin çözüm kümesini bulunuz.</w:t>
      </w: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FE75CE" w:rsidRDefault="00FE75CE" w:rsidP="00097398">
      <w:pPr>
        <w:rPr>
          <w:rFonts w:ascii="Arial" w:hAnsi="Arial" w:cs="Arial"/>
          <w:sz w:val="20"/>
          <w:szCs w:val="20"/>
        </w:rPr>
      </w:pPr>
    </w:p>
    <w:p w:rsidR="00FE75CE" w:rsidRPr="00555837" w:rsidRDefault="00FE75CE" w:rsidP="00097398">
      <w:pPr>
        <w:rPr>
          <w:rFonts w:ascii="Arial" w:hAnsi="Arial" w:cs="Arial"/>
          <w:sz w:val="20"/>
          <w:szCs w:val="20"/>
        </w:rPr>
      </w:pPr>
    </w:p>
    <w:p w:rsidR="00FE75CE" w:rsidRDefault="00FE75CE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Pr="00555837">
        <w:rPr>
          <w:rFonts w:ascii="Arial" w:hAnsi="Arial" w:cs="Arial"/>
          <w:b/>
          <w:bCs/>
          <w:sz w:val="20"/>
          <w:szCs w:val="20"/>
        </w:rPr>
        <w:t>.)  ( 5 puan )</w:t>
      </w:r>
    </w:p>
    <w:p w:rsidR="00FE75CE" w:rsidRDefault="00FE75CE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5CE" w:rsidRPr="00067960" w:rsidRDefault="00FE75CE" w:rsidP="00296674">
      <w:pPr>
        <w:jc w:val="both"/>
        <w:rPr>
          <w:rFonts w:ascii="Arial" w:hAnsi="Arial" w:cs="Arial"/>
          <w:sz w:val="20"/>
          <w:szCs w:val="20"/>
        </w:rPr>
      </w:pPr>
      <w:r w:rsidRPr="00067960">
        <w:rPr>
          <w:rFonts w:ascii="Arial" w:hAnsi="Arial" w:cs="Arial"/>
          <w:sz w:val="20"/>
          <w:szCs w:val="20"/>
        </w:rPr>
        <w:t>Bir sınıftaki</w:t>
      </w:r>
      <w:r>
        <w:rPr>
          <w:rFonts w:ascii="Arial" w:hAnsi="Arial" w:cs="Arial"/>
          <w:sz w:val="20"/>
          <w:szCs w:val="20"/>
        </w:rPr>
        <w:t xml:space="preserve"> kızların sayısının erkeklerin sayısına oranı </w:t>
      </w:r>
      <w:r w:rsidRPr="00067960">
        <w:rPr>
          <w:rFonts w:ascii="Arial" w:hAnsi="Arial" w:cs="Arial"/>
          <w:position w:val="-24"/>
          <w:sz w:val="20"/>
          <w:szCs w:val="2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7" o:title=""/>
          </v:shape>
          <o:OLEObject Type="Embed" ProgID="Msxml2.SAXXMLReader.5.0" ShapeID="_x0000_i1025" DrawAspect="Content" ObjectID="_1488099111" r:id="rId8"/>
        </w:object>
      </w:r>
      <w:r>
        <w:rPr>
          <w:rFonts w:ascii="Arial" w:hAnsi="Arial" w:cs="Arial"/>
          <w:sz w:val="20"/>
          <w:szCs w:val="20"/>
        </w:rPr>
        <w:t>tür. Sınıf mevcudu 32 olduğuna göre sınıftaki erkek öğrencilerin saysı kaçtır?</w:t>
      </w: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Pr="00F16162" w:rsidRDefault="00FE75CE" w:rsidP="00F16162">
      <w:pPr>
        <w:rPr>
          <w:rFonts w:ascii="Arial" w:hAnsi="Arial" w:cs="Arial"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>3.)  ( 5 puan )</w:t>
      </w: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babanın yaşı oğlunun yaşının 5 katının 2 eksiğidir. Baba ve oğlunun yaşları toplamı 40 olduğuna göre babanın yaşı kaçtır?</w:t>
      </w: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Pr="00067960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b/>
          <w:bCs/>
          <w:sz w:val="20"/>
          <w:szCs w:val="20"/>
        </w:rPr>
      </w:pPr>
      <w:r w:rsidRPr="00790F2A">
        <w:rPr>
          <w:rFonts w:ascii="Arial" w:hAnsi="Arial" w:cs="Arial"/>
          <w:b/>
          <w:bCs/>
          <w:sz w:val="20"/>
          <w:szCs w:val="20"/>
        </w:rPr>
        <w:t>4.)  ( 5 puan )</w:t>
      </w:r>
    </w:p>
    <w:p w:rsidR="00FE75CE" w:rsidRPr="00790F2A" w:rsidRDefault="00FE75CE" w:rsidP="002D5FAE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iç açısı 144 derece olan düzgün çokgen kaç kenarlıdır?</w:t>
      </w: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5.)  ( 5 puan )</w:t>
      </w:r>
    </w:p>
    <w:p w:rsidR="00FE75CE" w:rsidRDefault="00FE75CE" w:rsidP="007211E6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  <w:r w:rsidRPr="00067960">
        <w:rPr>
          <w:rFonts w:ascii="Arial" w:hAnsi="Arial" w:cs="Arial"/>
          <w:position w:val="-6"/>
          <w:sz w:val="20"/>
          <w:szCs w:val="20"/>
        </w:rPr>
        <w:pict>
          <v:shape id="_x0000_i1026" type="#_x0000_t75" style="width:120.75pt;height:15.75pt">
            <v:imagedata r:id="rId9" o:title=""/>
          </v:shape>
        </w:pict>
      </w:r>
      <w:r>
        <w:rPr>
          <w:rFonts w:ascii="Arial" w:hAnsi="Arial" w:cs="Arial"/>
          <w:sz w:val="20"/>
          <w:szCs w:val="20"/>
        </w:rPr>
        <w:t xml:space="preserve"> cebirsel ifadenin en sade halini yazarak x=1 için değerini bulunuz.</w:t>
      </w: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Pr="00A8741A" w:rsidRDefault="00FE75CE" w:rsidP="00095D65">
      <w:pPr>
        <w:rPr>
          <w:rFonts w:ascii="Arial" w:hAnsi="Arial" w:cs="Arial"/>
          <w:sz w:val="20"/>
          <w:szCs w:val="20"/>
        </w:rPr>
      </w:pPr>
      <w:r w:rsidRPr="00A8741A">
        <w:rPr>
          <w:rFonts w:ascii="Arial" w:hAnsi="Arial" w:cs="Arial"/>
          <w:sz w:val="20"/>
          <w:szCs w:val="20"/>
        </w:rPr>
        <w:t>.</w:t>
      </w:r>
    </w:p>
    <w:p w:rsidR="00FE75CE" w:rsidRDefault="00FE75CE" w:rsidP="007211E6">
      <w:pPr>
        <w:rPr>
          <w:rFonts w:ascii="Arial" w:hAnsi="Arial" w:cs="Arial"/>
          <w:sz w:val="20"/>
          <w:szCs w:val="20"/>
        </w:rPr>
      </w:pPr>
    </w:p>
    <w:p w:rsidR="00FE75CE" w:rsidRDefault="00FE75CE" w:rsidP="00810587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6.)  ( 5 puan )</w:t>
      </w:r>
    </w:p>
    <w:p w:rsidR="00FE75CE" w:rsidRDefault="00FE75CE" w:rsidP="00EE309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E309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5609E">
      <w:pPr>
        <w:rPr>
          <w:rFonts w:ascii="Arial" w:hAnsi="Arial" w:cs="Arial"/>
          <w:position w:val="-24"/>
          <w:sz w:val="20"/>
          <w:szCs w:val="20"/>
        </w:rPr>
      </w:pPr>
      <w:r>
        <w:rPr>
          <w:rFonts w:ascii="Arial" w:hAnsi="Arial" w:cs="Arial"/>
          <w:position w:val="-24"/>
          <w:sz w:val="20"/>
          <w:szCs w:val="20"/>
        </w:rPr>
        <w:t>ABCD ile EFGH dörtgenleri benzerdir.ABCD dörtgenin uzun kenarı 4 cm ve çevresi 15 cm dir. EFGH dörtgenin uzun kenarı 12 cm olduguna göre EFGH dörtgenin çevresi kaç cm’dir?</w:t>
      </w:r>
    </w:p>
    <w:p w:rsidR="00FE75CE" w:rsidRDefault="00FE75CE" w:rsidP="00E5609E">
      <w:pPr>
        <w:rPr>
          <w:rFonts w:ascii="Arial" w:hAnsi="Arial" w:cs="Arial"/>
          <w:position w:val="-24"/>
          <w:sz w:val="20"/>
          <w:szCs w:val="20"/>
        </w:rPr>
      </w:pPr>
    </w:p>
    <w:p w:rsidR="00FE75CE" w:rsidRDefault="00FE75CE" w:rsidP="00E5609E">
      <w:pPr>
        <w:rPr>
          <w:rFonts w:ascii="Arial" w:hAnsi="Arial" w:cs="Arial"/>
          <w:position w:val="-24"/>
          <w:sz w:val="20"/>
          <w:szCs w:val="20"/>
        </w:rPr>
      </w:pPr>
    </w:p>
    <w:p w:rsidR="00FE75CE" w:rsidRDefault="00FE75CE" w:rsidP="00E5609E">
      <w:pPr>
        <w:rPr>
          <w:rFonts w:ascii="Arial" w:hAnsi="Arial" w:cs="Arial"/>
          <w:sz w:val="20"/>
          <w:szCs w:val="20"/>
        </w:rPr>
      </w:pPr>
    </w:p>
    <w:p w:rsidR="00FE75CE" w:rsidRDefault="00FE75CE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7.)  ( 5 puan )</w:t>
      </w:r>
    </w:p>
    <w:p w:rsidR="00FE75CE" w:rsidRDefault="00FE75CE" w:rsidP="00F1475C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F147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elbise maliyet  fiyatı üzerinden yüzde 30 karla 52 TL ye satılmaktadır. Buna göre elbisenin maliyet fiyatı kaç TL’dir ?</w:t>
      </w:r>
    </w:p>
    <w:p w:rsidR="00FE75CE" w:rsidRDefault="00FE75CE" w:rsidP="00F1475C">
      <w:pPr>
        <w:rPr>
          <w:rFonts w:ascii="Arial" w:hAnsi="Arial" w:cs="Arial"/>
          <w:sz w:val="20"/>
          <w:szCs w:val="20"/>
        </w:rPr>
      </w:pPr>
    </w:p>
    <w:p w:rsidR="00FE75CE" w:rsidRPr="00653CEC" w:rsidRDefault="00FE75CE" w:rsidP="00653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A)22</w:t>
      </w:r>
      <w:r>
        <w:rPr>
          <w:rFonts w:ascii="Arial" w:hAnsi="Arial" w:cs="Arial"/>
          <w:sz w:val="20"/>
          <w:szCs w:val="20"/>
        </w:rPr>
        <w:tab/>
        <w:t>B)30</w:t>
      </w:r>
      <w:r>
        <w:rPr>
          <w:rFonts w:ascii="Arial" w:hAnsi="Arial" w:cs="Arial"/>
          <w:sz w:val="20"/>
          <w:szCs w:val="20"/>
        </w:rPr>
        <w:tab/>
        <w:t>C)40</w:t>
      </w:r>
      <w:r>
        <w:rPr>
          <w:rFonts w:ascii="Arial" w:hAnsi="Arial" w:cs="Arial"/>
          <w:sz w:val="20"/>
          <w:szCs w:val="20"/>
        </w:rPr>
        <w:tab/>
        <w:t>D)82</w:t>
      </w:r>
    </w:p>
    <w:p w:rsidR="00FE75CE" w:rsidRDefault="00FE75CE" w:rsidP="00F1475C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8.)  ( 5 puan )</w:t>
      </w:r>
    </w:p>
    <w:p w:rsidR="00FE75CE" w:rsidRDefault="00FE75CE" w:rsidP="008C003C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353B3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Bir düzgün ongenin bir iç açı ölçüsünün , düzgün sekizgenin bir iç açı ölçüsüne oranı kaçtır? </w:t>
      </w:r>
    </w:p>
    <w:p w:rsidR="00FE75CE" w:rsidRDefault="00FE75CE" w:rsidP="0035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653CEC">
        <w:rPr>
          <w:rFonts w:ascii="Arial" w:hAnsi="Arial" w:cs="Arial"/>
          <w:position w:val="-24"/>
          <w:sz w:val="20"/>
          <w:szCs w:val="20"/>
        </w:rPr>
        <w:pict>
          <v:shape id="_x0000_i1027" type="#_x0000_t75" style="width:12pt;height:30.75pt">
            <v:imagedata r:id="rId10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   B)</w:t>
      </w:r>
      <w:r w:rsidRPr="00653CEC">
        <w:rPr>
          <w:rFonts w:ascii="Arial" w:hAnsi="Arial" w:cs="Arial"/>
          <w:position w:val="-24"/>
          <w:sz w:val="20"/>
          <w:szCs w:val="20"/>
        </w:rPr>
        <w:pict>
          <v:shape id="_x0000_i1028" type="#_x0000_t75" style="width:12pt;height:30.75pt">
            <v:imagedata r:id="rId11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   C) </w:t>
      </w:r>
      <w:r w:rsidRPr="00653CEC">
        <w:rPr>
          <w:rFonts w:ascii="Arial" w:hAnsi="Arial" w:cs="Arial"/>
          <w:position w:val="-24"/>
          <w:sz w:val="20"/>
          <w:szCs w:val="20"/>
        </w:rPr>
        <w:pict>
          <v:shape id="_x0000_i1029" type="#_x0000_t75" style="width:12pt;height:30.75pt">
            <v:imagedata r:id="rId12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D) </w:t>
      </w:r>
      <w:r w:rsidRPr="00653CEC">
        <w:rPr>
          <w:rFonts w:ascii="Arial" w:hAnsi="Arial" w:cs="Arial"/>
          <w:position w:val="-24"/>
          <w:sz w:val="20"/>
          <w:szCs w:val="20"/>
        </w:rPr>
        <w:pict>
          <v:shape id="_x0000_i1030" type="#_x0000_t75" style="width:12pt;height:30.75pt">
            <v:imagedata r:id="rId13" o:title=""/>
          </v:shape>
        </w:pict>
      </w:r>
      <w:r>
        <w:rPr>
          <w:rFonts w:ascii="Arial" w:hAnsi="Arial" w:cs="Arial"/>
          <w:sz w:val="20"/>
          <w:szCs w:val="20"/>
        </w:rPr>
        <w:t xml:space="preserve"> </w:t>
      </w: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9.)  ( 5 puan )</w:t>
      </w:r>
    </w:p>
    <w:p w:rsidR="00FE75CE" w:rsidRDefault="00FE75CE" w:rsidP="00095D65">
      <w:pPr>
        <w:rPr>
          <w:rFonts w:ascii="Calibri" w:hAnsi="Calibri" w:cs="Calibri"/>
        </w:rPr>
      </w:pPr>
      <w:r>
        <w:rPr>
          <w:rFonts w:ascii="Calibri" w:hAnsi="Calibri" w:cs="Calibri"/>
        </w:rPr>
        <w:t>Aşağıdakilerden hangisi bir süslemenin kodudur?</w:t>
      </w:r>
    </w:p>
    <w:p w:rsidR="00FE75CE" w:rsidRDefault="00FE75CE" w:rsidP="00095D65">
      <w:pPr>
        <w:rPr>
          <w:rFonts w:ascii="Calibri" w:hAnsi="Calibri" w:cs="Calibri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Calibri" w:hAnsi="Calibri" w:cs="Calibri"/>
        </w:rPr>
        <w:t>(6,6,6,6)  B)(4,4,4) C)(6,4,6,4)   D) (6,3,4,4)</w:t>
      </w:r>
    </w:p>
    <w:p w:rsidR="00FE75CE" w:rsidRDefault="00FE75CE" w:rsidP="00095D65">
      <w:pPr>
        <w:rPr>
          <w:rFonts w:ascii="Calibri" w:hAnsi="Calibri" w:cs="Calibri"/>
        </w:rPr>
      </w:pPr>
    </w:p>
    <w:p w:rsidR="00FE75CE" w:rsidRDefault="00FE75CE" w:rsidP="00095D65">
      <w:pPr>
        <w:rPr>
          <w:rFonts w:ascii="Calibri" w:hAnsi="Calibri" w:cs="Calibri"/>
        </w:rPr>
      </w:pPr>
    </w:p>
    <w:p w:rsidR="00FE75CE" w:rsidRDefault="00FE75CE" w:rsidP="00095D65">
      <w:pPr>
        <w:rPr>
          <w:rFonts w:ascii="Calibri" w:hAnsi="Calibri" w:cs="Calibri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10.) ( 5 puan)</w:t>
      </w:r>
    </w:p>
    <w:p w:rsidR="00FE75CE" w:rsidRDefault="00FE75CE" w:rsidP="00852539">
      <w:r w:rsidRPr="00A900A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>Aşağıdaki ifadeler doğru ise D harifini yanlış ise Y harfini koyunuz.</w:t>
      </w:r>
    </w:p>
    <w:p w:rsidR="00FE75CE" w:rsidRDefault="00FE75CE" w:rsidP="009F4813">
      <w:r>
        <w:t>Bir noktanın bir doğruya en yakın uzaklığı doğruya indirilen dikmedir ……</w:t>
      </w:r>
    </w:p>
    <w:p w:rsidR="00FE75CE" w:rsidRDefault="00FE75CE" w:rsidP="009F4813">
      <w:r>
        <w:t>Bir çokgenin bir köşesine ait iç ve dış açıları bütünlerdir……</w:t>
      </w:r>
    </w:p>
    <w:p w:rsidR="00FE75CE" w:rsidRDefault="00FE75CE" w:rsidP="009F4813">
      <w:r>
        <w:t>İçbükey ve dışbükey çokgenlerde köşegenlerin tamamı çokgensel bölge içerisinde yer alır…….</w:t>
      </w:r>
    </w:p>
    <w:p w:rsidR="00FE75CE" w:rsidRDefault="00FE75CE" w:rsidP="009F4813">
      <w:r>
        <w:t>Bir çokgenin ardaşık olmayan herhangi iki köşesinin birleştiren doğru parçasına köşegen denir……</w:t>
      </w:r>
    </w:p>
    <w:p w:rsidR="00FE75CE" w:rsidRDefault="00FE75CE" w:rsidP="009F4813"/>
    <w:p w:rsidR="00FE75CE" w:rsidRDefault="00FE75CE" w:rsidP="009F4813"/>
    <w:p w:rsidR="00FE75CE" w:rsidRDefault="00FE75CE" w:rsidP="009F4813"/>
    <w:p w:rsidR="00FE75CE" w:rsidRDefault="00FE75CE" w:rsidP="009F4813"/>
    <w:p w:rsidR="00FE75CE" w:rsidRDefault="00FE75CE" w:rsidP="009F4813"/>
    <w:p w:rsidR="00FE75CE" w:rsidRDefault="00FE75CE" w:rsidP="009F4813"/>
    <w:p w:rsidR="00FE75CE" w:rsidRPr="00D3281B" w:rsidRDefault="00FE75CE" w:rsidP="00EA6724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11.) ( 10 puan )</w:t>
      </w:r>
    </w:p>
    <w:p w:rsidR="00FE75CE" w:rsidRDefault="00FE75C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  <w:r w:rsidRPr="003341E6">
        <w:rPr>
          <w:rFonts w:ascii="Arial" w:hAnsi="Arial" w:cs="Arial"/>
          <w:noProof/>
          <w:sz w:val="20"/>
          <w:szCs w:val="20"/>
        </w:rPr>
        <w:pict>
          <v:shape id="Resim 55" o:spid="_x0000_i1031" type="#_x0000_t75" style="width:174.75pt;height:125.25pt;visibility:visible">
            <v:imagedata r:id="rId14" o:title=""/>
          </v:shape>
        </w:pict>
      </w: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S(ABC) kaç derecedir?</w:t>
      </w: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12.) ( 10 puan )</w:t>
      </w:r>
    </w:p>
    <w:p w:rsidR="00FE75CE" w:rsidRDefault="00FE75C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  <w:r w:rsidRPr="003341E6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Resim 56" o:spid="_x0000_i1032" type="#_x0000_t75" style="width:216.75pt;height:123.75pt;visibility:visible">
            <v:imagedata r:id="rId15" o:title=""/>
          </v:shape>
        </w:pict>
      </w:r>
    </w:p>
    <w:p w:rsidR="00FE75CE" w:rsidRDefault="00FE75C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(BA //  (DE  olduğuna göre x kaç derecedir?</w:t>
      </w:r>
    </w:p>
    <w:p w:rsidR="00FE75CE" w:rsidRDefault="00FE75C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F7362B">
      <w:pPr>
        <w:pStyle w:val="ListParagraph"/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13.) ( 10 puan )</w:t>
      </w:r>
    </w:p>
    <w:p w:rsidR="00FE75CE" w:rsidRDefault="00FE75CE" w:rsidP="00530325">
      <w:pPr>
        <w:rPr>
          <w:rFonts w:ascii="Arial" w:hAnsi="Arial" w:cs="Arial"/>
          <w:sz w:val="20"/>
          <w:szCs w:val="20"/>
        </w:rPr>
      </w:pPr>
      <w:r w:rsidRPr="003341E6">
        <w:rPr>
          <w:rFonts w:ascii="Arial" w:hAnsi="Arial" w:cs="Arial"/>
          <w:noProof/>
          <w:sz w:val="20"/>
          <w:szCs w:val="20"/>
        </w:rPr>
        <w:pict>
          <v:shape id="Resim 57" o:spid="_x0000_i1033" type="#_x0000_t75" style="width:3in;height:95.25pt;visibility:visible">
            <v:imagedata r:id="rId16" o:title=""/>
          </v:shape>
        </w:pict>
      </w:r>
    </w:p>
    <w:p w:rsidR="00FE75CE" w:rsidRPr="00983998" w:rsidRDefault="00FE75CE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d1 //d2 olduğuna göre m(CBE)=?</w:t>
      </w:r>
    </w:p>
    <w:p w:rsidR="00FE75CE" w:rsidRPr="00983998" w:rsidRDefault="00FE75CE" w:rsidP="00530325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530325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990006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14.)  ( 10 puan )</w:t>
      </w: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Düzgün onikigenin iç açı ölçüleri toplamı kaçtır?</w:t>
      </w: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15.)  ( 10 puan )</w:t>
      </w: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2C23B7">
      <w:pPr>
        <w:rPr>
          <w:rFonts w:ascii="Arial" w:hAnsi="Arial" w:cs="Arial"/>
          <w:sz w:val="20"/>
          <w:szCs w:val="20"/>
        </w:rPr>
      </w:pPr>
      <w:r w:rsidRPr="003341E6">
        <w:rPr>
          <w:rFonts w:ascii="Arial" w:hAnsi="Arial" w:cs="Arial"/>
          <w:noProof/>
          <w:sz w:val="20"/>
          <w:szCs w:val="20"/>
        </w:rPr>
        <w:pict>
          <v:shape id="Resim 62" o:spid="_x0000_i1034" type="#_x0000_t75" style="width:211.5pt;height:209.25pt;visibility:visible">
            <v:imagedata r:id="rId17" o:title=""/>
          </v:shape>
        </w:pict>
      </w:r>
    </w:p>
    <w:p w:rsidR="00FE75CE" w:rsidRPr="00983998" w:rsidRDefault="00FE75CE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açısının ölçüsü kaç derecedir?</w:t>
      </w:r>
      <w:r w:rsidRPr="00983998">
        <w:rPr>
          <w:rFonts w:ascii="Arial" w:hAnsi="Arial" w:cs="Arial"/>
          <w:sz w:val="20"/>
          <w:szCs w:val="20"/>
        </w:rPr>
        <w:t xml:space="preserve">   </w:t>
      </w:r>
    </w:p>
    <w:p w:rsidR="00FE75CE" w:rsidRPr="00983998" w:rsidRDefault="00FE75CE" w:rsidP="006C7AC2">
      <w:pPr>
        <w:rPr>
          <w:rFonts w:ascii="Arial" w:hAnsi="Arial" w:cs="Arial"/>
          <w:sz w:val="20"/>
          <w:szCs w:val="20"/>
        </w:rPr>
      </w:pPr>
    </w:p>
    <w:p w:rsidR="00FE75CE" w:rsidRDefault="00FE75CE" w:rsidP="003A2242">
      <w:hyperlink r:id="rId1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E75CE" w:rsidRPr="006C7AC2" w:rsidRDefault="00FE75CE" w:rsidP="006C7AC2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27" type="#_x0000_t202" style="position:absolute;margin-left:83.25pt;margin-top:8.75pt;width:195.45pt;height:64.35pt;z-index:251662336" stroked="f">
            <v:textbox style="mso-next-textbox:#_x0000_s1027">
              <w:txbxContent>
                <w:p w:rsidR="00FE75CE" w:rsidRPr="00CE4141" w:rsidRDefault="00FE75CE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aşarılar dileriz. </w:t>
                  </w:r>
                  <w:r w:rsidRPr="00975BB3">
                    <w:rPr>
                      <w:rFonts w:ascii="Comic Sans MS" w:hAnsi="Comic Sans MS" w:cs="Comic Sans MS"/>
                      <w:sz w:val="28"/>
                      <w:szCs w:val="28"/>
                    </w:rPr>
                    <w:sym w:font="Wingdings" w:char="F04A"/>
                  </w:r>
                </w:p>
                <w:p w:rsidR="00FE75CE" w:rsidRPr="00CE4141" w:rsidRDefault="00FE75CE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71.95pt;margin-top:583.55pt;width:114.05pt;height:154.4pt;z-index:251655168;visibility:visible">
            <v:textbox style="mso-next-textbox:#_x0000_s1028;mso-fit-shape-to-text:t">
              <w:txbxContent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4B650F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4B650F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71.95pt;margin-top:583.55pt;width:114.05pt;height:154.4pt;z-index:251656192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0" type="#_x0000_t202" style="position:absolute;margin-left:471.95pt;margin-top:583.55pt;width:114.05pt;height:154.4pt;z-index:251654144;visibility:visible">
            <v:textbox style="mso-fit-shape-to-text:t">
              <w:txbxContent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4B650F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4B650F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71.95pt;margin-top:583.55pt;width:114.05pt;height:154.4pt;z-index:251657216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471.95pt;margin-top:583.55pt;width:114.05pt;height:154.4pt;z-index:251658240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71.95pt;margin-top:583.55pt;width:114.05pt;height:154.4pt;z-index:251659264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471.95pt;margin-top:583.55pt;width:114.05pt;height:154.4pt;z-index:251660288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71.95pt;margin-top:583.55pt;width:114.05pt;height:154.4pt;z-index:251661312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</w:p>
    <w:sectPr w:rsidR="00FE75CE" w:rsidRPr="006C7AC2" w:rsidSect="003349AD">
      <w:type w:val="continuous"/>
      <w:pgSz w:w="11906" w:h="16838" w:code="9"/>
      <w:pgMar w:top="624" w:right="1247" w:bottom="624" w:left="124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5CE" w:rsidRDefault="00FE75CE">
      <w:r>
        <w:separator/>
      </w:r>
    </w:p>
  </w:endnote>
  <w:endnote w:type="continuationSeparator" w:id="0">
    <w:p w:rsidR="00FE75CE" w:rsidRDefault="00FE7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5CE" w:rsidRDefault="00FE75CE">
      <w:r>
        <w:separator/>
      </w:r>
    </w:p>
  </w:footnote>
  <w:footnote w:type="continuationSeparator" w:id="0">
    <w:p w:rsidR="00FE75CE" w:rsidRDefault="00FE75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6B"/>
    <w:multiLevelType w:val="multilevel"/>
    <w:tmpl w:val="A8BCD0AE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3019E"/>
    <w:multiLevelType w:val="hybridMultilevel"/>
    <w:tmpl w:val="01EC0AF0"/>
    <w:lvl w:ilvl="0" w:tplc="04E4DD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15C7"/>
    <w:multiLevelType w:val="hybridMultilevel"/>
    <w:tmpl w:val="46A82A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F70E0"/>
    <w:multiLevelType w:val="hybridMultilevel"/>
    <w:tmpl w:val="163ED1A2"/>
    <w:lvl w:ilvl="0" w:tplc="58960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245"/>
    <w:multiLevelType w:val="hybridMultilevel"/>
    <w:tmpl w:val="5010D90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4640"/>
    <w:multiLevelType w:val="hybridMultilevel"/>
    <w:tmpl w:val="C2FE174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12DBC"/>
    <w:multiLevelType w:val="hybridMultilevel"/>
    <w:tmpl w:val="A8BCD0AE"/>
    <w:lvl w:ilvl="0" w:tplc="6BDAF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E7C07"/>
    <w:multiLevelType w:val="hybridMultilevel"/>
    <w:tmpl w:val="4E5A4AF2"/>
    <w:lvl w:ilvl="0" w:tplc="4150286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E3535"/>
    <w:multiLevelType w:val="hybridMultilevel"/>
    <w:tmpl w:val="E3D87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578EC"/>
    <w:multiLevelType w:val="hybridMultilevel"/>
    <w:tmpl w:val="54F49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D0C94"/>
    <w:multiLevelType w:val="hybridMultilevel"/>
    <w:tmpl w:val="5FB8ACD4"/>
    <w:lvl w:ilvl="0" w:tplc="8FF8A05C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A0217"/>
    <w:multiLevelType w:val="hybridMultilevel"/>
    <w:tmpl w:val="C83C5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7A76"/>
    <w:multiLevelType w:val="hybridMultilevel"/>
    <w:tmpl w:val="EAE60644"/>
    <w:lvl w:ilvl="0" w:tplc="308C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74B3D"/>
    <w:multiLevelType w:val="hybridMultilevel"/>
    <w:tmpl w:val="691005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02B8D"/>
    <w:multiLevelType w:val="hybridMultilevel"/>
    <w:tmpl w:val="C2B65C68"/>
    <w:lvl w:ilvl="0" w:tplc="A6E29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D164D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B7D5E"/>
    <w:multiLevelType w:val="hybridMultilevel"/>
    <w:tmpl w:val="C3E2386A"/>
    <w:lvl w:ilvl="0" w:tplc="922AC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1E7FC1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367FD"/>
    <w:multiLevelType w:val="hybridMultilevel"/>
    <w:tmpl w:val="9E2A36CE"/>
    <w:lvl w:ilvl="0" w:tplc="90AA6DC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92768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C22E9"/>
    <w:multiLevelType w:val="multilevel"/>
    <w:tmpl w:val="E32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690090"/>
    <w:multiLevelType w:val="hybridMultilevel"/>
    <w:tmpl w:val="86365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ED4B41"/>
    <w:multiLevelType w:val="hybridMultilevel"/>
    <w:tmpl w:val="EE780D74"/>
    <w:lvl w:ilvl="0" w:tplc="16BEF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CB1A33"/>
    <w:multiLevelType w:val="hybridMultilevel"/>
    <w:tmpl w:val="A4B076AE"/>
    <w:lvl w:ilvl="0" w:tplc="02C80A1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C3D11"/>
    <w:multiLevelType w:val="hybridMultilevel"/>
    <w:tmpl w:val="673E3C92"/>
    <w:lvl w:ilvl="0" w:tplc="37E0FF6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51BE1"/>
    <w:multiLevelType w:val="hybridMultilevel"/>
    <w:tmpl w:val="EAB6E214"/>
    <w:lvl w:ilvl="0" w:tplc="BCC45C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0239B"/>
    <w:multiLevelType w:val="hybridMultilevel"/>
    <w:tmpl w:val="4C2A47E8"/>
    <w:lvl w:ilvl="0" w:tplc="126E7D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4A7E91"/>
    <w:multiLevelType w:val="hybridMultilevel"/>
    <w:tmpl w:val="24CCE94C"/>
    <w:lvl w:ilvl="0" w:tplc="D250F52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B3324"/>
    <w:multiLevelType w:val="hybridMultilevel"/>
    <w:tmpl w:val="6248D270"/>
    <w:lvl w:ilvl="0" w:tplc="1FD6B794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E13C3F"/>
    <w:multiLevelType w:val="hybridMultilevel"/>
    <w:tmpl w:val="BAF26E8C"/>
    <w:lvl w:ilvl="0" w:tplc="151E7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11F12"/>
    <w:multiLevelType w:val="hybridMultilevel"/>
    <w:tmpl w:val="628ADA3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D35EB0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0F76"/>
    <w:multiLevelType w:val="hybridMultilevel"/>
    <w:tmpl w:val="4D02CB0A"/>
    <w:lvl w:ilvl="0" w:tplc="FB8606E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7B5DB9"/>
    <w:multiLevelType w:val="hybridMultilevel"/>
    <w:tmpl w:val="625A8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11"/>
  </w:num>
  <w:num w:numId="4">
    <w:abstractNumId w:val="15"/>
  </w:num>
  <w:num w:numId="5">
    <w:abstractNumId w:val="40"/>
  </w:num>
  <w:num w:numId="6">
    <w:abstractNumId w:val="31"/>
  </w:num>
  <w:num w:numId="7">
    <w:abstractNumId w:val="38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16"/>
  </w:num>
  <w:num w:numId="13">
    <w:abstractNumId w:val="46"/>
  </w:num>
  <w:num w:numId="14">
    <w:abstractNumId w:val="19"/>
  </w:num>
  <w:num w:numId="15">
    <w:abstractNumId w:val="29"/>
  </w:num>
  <w:num w:numId="16">
    <w:abstractNumId w:val="43"/>
  </w:num>
  <w:num w:numId="17">
    <w:abstractNumId w:val="12"/>
  </w:num>
  <w:num w:numId="18">
    <w:abstractNumId w:val="14"/>
  </w:num>
  <w:num w:numId="19">
    <w:abstractNumId w:val="35"/>
  </w:num>
  <w:num w:numId="20">
    <w:abstractNumId w:val="45"/>
  </w:num>
  <w:num w:numId="21">
    <w:abstractNumId w:val="37"/>
  </w:num>
  <w:num w:numId="22">
    <w:abstractNumId w:val="34"/>
  </w:num>
  <w:num w:numId="23">
    <w:abstractNumId w:val="22"/>
  </w:num>
  <w:num w:numId="24">
    <w:abstractNumId w:val="7"/>
  </w:num>
  <w:num w:numId="25">
    <w:abstractNumId w:val="24"/>
  </w:num>
  <w:num w:numId="26">
    <w:abstractNumId w:val="26"/>
  </w:num>
  <w:num w:numId="27">
    <w:abstractNumId w:val="5"/>
  </w:num>
  <w:num w:numId="28">
    <w:abstractNumId w:val="42"/>
  </w:num>
  <w:num w:numId="29">
    <w:abstractNumId w:val="10"/>
  </w:num>
  <w:num w:numId="30">
    <w:abstractNumId w:val="0"/>
  </w:num>
  <w:num w:numId="31">
    <w:abstractNumId w:val="6"/>
  </w:num>
  <w:num w:numId="32">
    <w:abstractNumId w:val="44"/>
  </w:num>
  <w:num w:numId="33">
    <w:abstractNumId w:val="27"/>
  </w:num>
  <w:num w:numId="34">
    <w:abstractNumId w:val="23"/>
  </w:num>
  <w:num w:numId="35">
    <w:abstractNumId w:val="39"/>
  </w:num>
  <w:num w:numId="36">
    <w:abstractNumId w:val="9"/>
  </w:num>
  <w:num w:numId="37">
    <w:abstractNumId w:val="13"/>
  </w:num>
  <w:num w:numId="38">
    <w:abstractNumId w:val="21"/>
  </w:num>
  <w:num w:numId="39">
    <w:abstractNumId w:val="2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1"/>
  </w:num>
  <w:num w:numId="44">
    <w:abstractNumId w:val="20"/>
  </w:num>
  <w:num w:numId="45">
    <w:abstractNumId w:val="8"/>
  </w:num>
  <w:num w:numId="46">
    <w:abstractNumId w:val="36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BDE"/>
    <w:rsid w:val="00001594"/>
    <w:rsid w:val="00015586"/>
    <w:rsid w:val="00016E8C"/>
    <w:rsid w:val="00022CD6"/>
    <w:rsid w:val="00026F99"/>
    <w:rsid w:val="0004551A"/>
    <w:rsid w:val="000478D5"/>
    <w:rsid w:val="00063199"/>
    <w:rsid w:val="00065FAE"/>
    <w:rsid w:val="00067960"/>
    <w:rsid w:val="00077900"/>
    <w:rsid w:val="00082E52"/>
    <w:rsid w:val="00083EE0"/>
    <w:rsid w:val="00084A07"/>
    <w:rsid w:val="000902B9"/>
    <w:rsid w:val="00090FA9"/>
    <w:rsid w:val="00095D65"/>
    <w:rsid w:val="00097398"/>
    <w:rsid w:val="000A7E16"/>
    <w:rsid w:val="000D1EDF"/>
    <w:rsid w:val="000D4D19"/>
    <w:rsid w:val="000D7480"/>
    <w:rsid w:val="000E2FDC"/>
    <w:rsid w:val="000F4081"/>
    <w:rsid w:val="000F4F0E"/>
    <w:rsid w:val="000F6AC2"/>
    <w:rsid w:val="001005C5"/>
    <w:rsid w:val="00126071"/>
    <w:rsid w:val="0013748E"/>
    <w:rsid w:val="001450AC"/>
    <w:rsid w:val="00147BEF"/>
    <w:rsid w:val="0019265B"/>
    <w:rsid w:val="001936A0"/>
    <w:rsid w:val="00194E4D"/>
    <w:rsid w:val="00196E1F"/>
    <w:rsid w:val="001C37B0"/>
    <w:rsid w:val="001D60C3"/>
    <w:rsid w:val="001E268E"/>
    <w:rsid w:val="001E30A8"/>
    <w:rsid w:val="001E5888"/>
    <w:rsid w:val="001F34C6"/>
    <w:rsid w:val="001F671E"/>
    <w:rsid w:val="0020091A"/>
    <w:rsid w:val="00203C0C"/>
    <w:rsid w:val="00226671"/>
    <w:rsid w:val="00236CF4"/>
    <w:rsid w:val="002425D9"/>
    <w:rsid w:val="002435B5"/>
    <w:rsid w:val="002455BB"/>
    <w:rsid w:val="00252883"/>
    <w:rsid w:val="00252FA8"/>
    <w:rsid w:val="00253ABD"/>
    <w:rsid w:val="002619F1"/>
    <w:rsid w:val="00265029"/>
    <w:rsid w:val="00266636"/>
    <w:rsid w:val="00275D5D"/>
    <w:rsid w:val="002816B0"/>
    <w:rsid w:val="00282450"/>
    <w:rsid w:val="00285B3A"/>
    <w:rsid w:val="0029458E"/>
    <w:rsid w:val="00296674"/>
    <w:rsid w:val="002A4E32"/>
    <w:rsid w:val="002A78B6"/>
    <w:rsid w:val="002B0831"/>
    <w:rsid w:val="002B2EC4"/>
    <w:rsid w:val="002C23B7"/>
    <w:rsid w:val="002C3A0A"/>
    <w:rsid w:val="002C3FCF"/>
    <w:rsid w:val="002C6849"/>
    <w:rsid w:val="002D5FAE"/>
    <w:rsid w:val="002E0102"/>
    <w:rsid w:val="002F1A6A"/>
    <w:rsid w:val="0030388A"/>
    <w:rsid w:val="00333ED7"/>
    <w:rsid w:val="003341E6"/>
    <w:rsid w:val="003349AD"/>
    <w:rsid w:val="00336F4C"/>
    <w:rsid w:val="00337BEC"/>
    <w:rsid w:val="0034068E"/>
    <w:rsid w:val="003463B3"/>
    <w:rsid w:val="00353B3C"/>
    <w:rsid w:val="00356765"/>
    <w:rsid w:val="003922DC"/>
    <w:rsid w:val="0039257B"/>
    <w:rsid w:val="003A2242"/>
    <w:rsid w:val="003B16F8"/>
    <w:rsid w:val="003B6181"/>
    <w:rsid w:val="003B7660"/>
    <w:rsid w:val="003C28B5"/>
    <w:rsid w:val="003C6E5E"/>
    <w:rsid w:val="003E70B6"/>
    <w:rsid w:val="003F77CA"/>
    <w:rsid w:val="004171C1"/>
    <w:rsid w:val="0044004B"/>
    <w:rsid w:val="00455F9F"/>
    <w:rsid w:val="004565AB"/>
    <w:rsid w:val="00467EC4"/>
    <w:rsid w:val="00495DA2"/>
    <w:rsid w:val="004A3998"/>
    <w:rsid w:val="004B650F"/>
    <w:rsid w:val="004C63EB"/>
    <w:rsid w:val="004D076E"/>
    <w:rsid w:val="004D77EF"/>
    <w:rsid w:val="004E07EB"/>
    <w:rsid w:val="004E179B"/>
    <w:rsid w:val="004E4FDF"/>
    <w:rsid w:val="004E72E1"/>
    <w:rsid w:val="004F4D26"/>
    <w:rsid w:val="00507CD2"/>
    <w:rsid w:val="00530325"/>
    <w:rsid w:val="00533D5B"/>
    <w:rsid w:val="0053456F"/>
    <w:rsid w:val="00534E81"/>
    <w:rsid w:val="00555837"/>
    <w:rsid w:val="005675D7"/>
    <w:rsid w:val="005731EB"/>
    <w:rsid w:val="00586B58"/>
    <w:rsid w:val="00587C7A"/>
    <w:rsid w:val="00590BDB"/>
    <w:rsid w:val="005910E5"/>
    <w:rsid w:val="00594B4E"/>
    <w:rsid w:val="005A37D9"/>
    <w:rsid w:val="005B0E09"/>
    <w:rsid w:val="005D0E08"/>
    <w:rsid w:val="005D5124"/>
    <w:rsid w:val="005D7CE3"/>
    <w:rsid w:val="005F3FE2"/>
    <w:rsid w:val="005F444D"/>
    <w:rsid w:val="00610CF0"/>
    <w:rsid w:val="00637AEE"/>
    <w:rsid w:val="00646808"/>
    <w:rsid w:val="006473CB"/>
    <w:rsid w:val="00653CEC"/>
    <w:rsid w:val="00657879"/>
    <w:rsid w:val="00661850"/>
    <w:rsid w:val="0066663A"/>
    <w:rsid w:val="00667792"/>
    <w:rsid w:val="00672086"/>
    <w:rsid w:val="00673CBD"/>
    <w:rsid w:val="006747D7"/>
    <w:rsid w:val="00690E4D"/>
    <w:rsid w:val="006B0F70"/>
    <w:rsid w:val="006C4D38"/>
    <w:rsid w:val="006C7AC2"/>
    <w:rsid w:val="006D1D74"/>
    <w:rsid w:val="006D6072"/>
    <w:rsid w:val="006E210E"/>
    <w:rsid w:val="006E389D"/>
    <w:rsid w:val="006F2F7A"/>
    <w:rsid w:val="0070109C"/>
    <w:rsid w:val="0070525F"/>
    <w:rsid w:val="00713876"/>
    <w:rsid w:val="00717430"/>
    <w:rsid w:val="007211E6"/>
    <w:rsid w:val="0072341E"/>
    <w:rsid w:val="0072445E"/>
    <w:rsid w:val="00725FCB"/>
    <w:rsid w:val="00732CC3"/>
    <w:rsid w:val="00734D8B"/>
    <w:rsid w:val="00741E6D"/>
    <w:rsid w:val="00753626"/>
    <w:rsid w:val="00754829"/>
    <w:rsid w:val="0075674A"/>
    <w:rsid w:val="007657EE"/>
    <w:rsid w:val="00767B51"/>
    <w:rsid w:val="00790F2A"/>
    <w:rsid w:val="007A6851"/>
    <w:rsid w:val="007B25B6"/>
    <w:rsid w:val="007C15AB"/>
    <w:rsid w:val="007E3223"/>
    <w:rsid w:val="00810587"/>
    <w:rsid w:val="00822329"/>
    <w:rsid w:val="00825C73"/>
    <w:rsid w:val="00826A35"/>
    <w:rsid w:val="00830708"/>
    <w:rsid w:val="00832AC0"/>
    <w:rsid w:val="00832C62"/>
    <w:rsid w:val="00837F88"/>
    <w:rsid w:val="00846080"/>
    <w:rsid w:val="00850169"/>
    <w:rsid w:val="00852539"/>
    <w:rsid w:val="0088601A"/>
    <w:rsid w:val="0089659B"/>
    <w:rsid w:val="008A48B3"/>
    <w:rsid w:val="008C003C"/>
    <w:rsid w:val="008C26A5"/>
    <w:rsid w:val="008E3E28"/>
    <w:rsid w:val="008E680E"/>
    <w:rsid w:val="008F6B0F"/>
    <w:rsid w:val="009004BC"/>
    <w:rsid w:val="00902B1E"/>
    <w:rsid w:val="00914C3A"/>
    <w:rsid w:val="009160DC"/>
    <w:rsid w:val="00924C27"/>
    <w:rsid w:val="00972DE1"/>
    <w:rsid w:val="00975BB3"/>
    <w:rsid w:val="00976F13"/>
    <w:rsid w:val="00983998"/>
    <w:rsid w:val="00990006"/>
    <w:rsid w:val="009B4A7F"/>
    <w:rsid w:val="009C4D76"/>
    <w:rsid w:val="009C642B"/>
    <w:rsid w:val="009C7F32"/>
    <w:rsid w:val="009D5CD8"/>
    <w:rsid w:val="009E11AF"/>
    <w:rsid w:val="009F1507"/>
    <w:rsid w:val="009F26C6"/>
    <w:rsid w:val="009F4813"/>
    <w:rsid w:val="00A067EE"/>
    <w:rsid w:val="00A138A2"/>
    <w:rsid w:val="00A1734B"/>
    <w:rsid w:val="00A271E6"/>
    <w:rsid w:val="00A313FD"/>
    <w:rsid w:val="00A45110"/>
    <w:rsid w:val="00A56FDE"/>
    <w:rsid w:val="00A6383C"/>
    <w:rsid w:val="00A663F6"/>
    <w:rsid w:val="00A77447"/>
    <w:rsid w:val="00A81925"/>
    <w:rsid w:val="00A8741A"/>
    <w:rsid w:val="00A87D5B"/>
    <w:rsid w:val="00A900A1"/>
    <w:rsid w:val="00AA61FE"/>
    <w:rsid w:val="00AD3A9B"/>
    <w:rsid w:val="00AD5BE0"/>
    <w:rsid w:val="00AE6DDE"/>
    <w:rsid w:val="00AF2978"/>
    <w:rsid w:val="00AF40CE"/>
    <w:rsid w:val="00AF4921"/>
    <w:rsid w:val="00AF6858"/>
    <w:rsid w:val="00B04067"/>
    <w:rsid w:val="00B06FE7"/>
    <w:rsid w:val="00B13E40"/>
    <w:rsid w:val="00B16CC2"/>
    <w:rsid w:val="00B217B8"/>
    <w:rsid w:val="00B334AE"/>
    <w:rsid w:val="00B35D9E"/>
    <w:rsid w:val="00B361C3"/>
    <w:rsid w:val="00B461AB"/>
    <w:rsid w:val="00B5159F"/>
    <w:rsid w:val="00B67BDE"/>
    <w:rsid w:val="00B8633D"/>
    <w:rsid w:val="00B92965"/>
    <w:rsid w:val="00B96426"/>
    <w:rsid w:val="00BB7292"/>
    <w:rsid w:val="00BC2356"/>
    <w:rsid w:val="00BD63DA"/>
    <w:rsid w:val="00BE347D"/>
    <w:rsid w:val="00BE40C3"/>
    <w:rsid w:val="00BE5DDC"/>
    <w:rsid w:val="00BF1C66"/>
    <w:rsid w:val="00C004E4"/>
    <w:rsid w:val="00C11F1E"/>
    <w:rsid w:val="00C42686"/>
    <w:rsid w:val="00C42A28"/>
    <w:rsid w:val="00C505B8"/>
    <w:rsid w:val="00C53FE9"/>
    <w:rsid w:val="00C62020"/>
    <w:rsid w:val="00C702A9"/>
    <w:rsid w:val="00C9356D"/>
    <w:rsid w:val="00C96D68"/>
    <w:rsid w:val="00CA1845"/>
    <w:rsid w:val="00CA299B"/>
    <w:rsid w:val="00CA64B2"/>
    <w:rsid w:val="00CD0420"/>
    <w:rsid w:val="00CE1424"/>
    <w:rsid w:val="00CE25B3"/>
    <w:rsid w:val="00CE3CCC"/>
    <w:rsid w:val="00CE4141"/>
    <w:rsid w:val="00CF20E8"/>
    <w:rsid w:val="00D0025A"/>
    <w:rsid w:val="00D025E2"/>
    <w:rsid w:val="00D07F9B"/>
    <w:rsid w:val="00D11F56"/>
    <w:rsid w:val="00D13AE0"/>
    <w:rsid w:val="00D2212C"/>
    <w:rsid w:val="00D3108B"/>
    <w:rsid w:val="00D322E8"/>
    <w:rsid w:val="00D3281B"/>
    <w:rsid w:val="00D53136"/>
    <w:rsid w:val="00D6517B"/>
    <w:rsid w:val="00D65648"/>
    <w:rsid w:val="00D65B20"/>
    <w:rsid w:val="00D74CC8"/>
    <w:rsid w:val="00D8290A"/>
    <w:rsid w:val="00D8665A"/>
    <w:rsid w:val="00D97606"/>
    <w:rsid w:val="00DA0112"/>
    <w:rsid w:val="00DA0E8E"/>
    <w:rsid w:val="00DA2589"/>
    <w:rsid w:val="00DA2654"/>
    <w:rsid w:val="00DA467A"/>
    <w:rsid w:val="00DC205B"/>
    <w:rsid w:val="00DC3240"/>
    <w:rsid w:val="00DD2BEA"/>
    <w:rsid w:val="00DE28CA"/>
    <w:rsid w:val="00DE37E0"/>
    <w:rsid w:val="00DF1C16"/>
    <w:rsid w:val="00DF55D9"/>
    <w:rsid w:val="00E12519"/>
    <w:rsid w:val="00E264C0"/>
    <w:rsid w:val="00E3135C"/>
    <w:rsid w:val="00E3256A"/>
    <w:rsid w:val="00E34F35"/>
    <w:rsid w:val="00E5609E"/>
    <w:rsid w:val="00E658D1"/>
    <w:rsid w:val="00E72645"/>
    <w:rsid w:val="00E73D5E"/>
    <w:rsid w:val="00E80F7D"/>
    <w:rsid w:val="00E86724"/>
    <w:rsid w:val="00E93E7B"/>
    <w:rsid w:val="00EA6724"/>
    <w:rsid w:val="00EB094E"/>
    <w:rsid w:val="00EC1E97"/>
    <w:rsid w:val="00ED0BD5"/>
    <w:rsid w:val="00ED198C"/>
    <w:rsid w:val="00EE2188"/>
    <w:rsid w:val="00EE2F6B"/>
    <w:rsid w:val="00EE3094"/>
    <w:rsid w:val="00F07FC2"/>
    <w:rsid w:val="00F1475C"/>
    <w:rsid w:val="00F158CA"/>
    <w:rsid w:val="00F16162"/>
    <w:rsid w:val="00F22BD6"/>
    <w:rsid w:val="00F23906"/>
    <w:rsid w:val="00F3490E"/>
    <w:rsid w:val="00F35A23"/>
    <w:rsid w:val="00F46558"/>
    <w:rsid w:val="00F55540"/>
    <w:rsid w:val="00F6455D"/>
    <w:rsid w:val="00F7362B"/>
    <w:rsid w:val="00F749FB"/>
    <w:rsid w:val="00F86F4F"/>
    <w:rsid w:val="00F9635A"/>
    <w:rsid w:val="00FA3C2F"/>
    <w:rsid w:val="00FB0A32"/>
    <w:rsid w:val="00FC4725"/>
    <w:rsid w:val="00FC73A5"/>
    <w:rsid w:val="00FD4BD2"/>
    <w:rsid w:val="00FD5D10"/>
    <w:rsid w:val="00FE2502"/>
    <w:rsid w:val="00FE4686"/>
    <w:rsid w:val="00FE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51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0D5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0D5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7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D5C"/>
    <w:rPr>
      <w:sz w:val="0"/>
      <w:szCs w:val="0"/>
    </w:rPr>
  </w:style>
  <w:style w:type="paragraph" w:styleId="NoSpacing">
    <w:name w:val="No Spacing"/>
    <w:uiPriority w:val="99"/>
    <w:qFormat/>
    <w:rsid w:val="00D13AE0"/>
    <w:rPr>
      <w:rFonts w:ascii="Calibri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741E6D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1E6D"/>
    <w:rPr>
      <w:b/>
      <w:bCs/>
      <w:sz w:val="24"/>
      <w:szCs w:val="24"/>
    </w:rPr>
  </w:style>
  <w:style w:type="character" w:customStyle="1" w:styleId="stil46">
    <w:name w:val="stil46"/>
    <w:uiPriority w:val="99"/>
    <w:rsid w:val="00D53136"/>
  </w:style>
  <w:style w:type="character" w:styleId="Strong">
    <w:name w:val="Strong"/>
    <w:basedOn w:val="DefaultParagraphFont"/>
    <w:uiPriority w:val="99"/>
    <w:qFormat/>
    <w:rsid w:val="00D53136"/>
    <w:rPr>
      <w:b/>
      <w:bCs/>
    </w:rPr>
  </w:style>
  <w:style w:type="paragraph" w:styleId="NormalWeb">
    <w:name w:val="Normal (Web)"/>
    <w:basedOn w:val="Normal"/>
    <w:uiPriority w:val="99"/>
    <w:rsid w:val="00A1734B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1734B"/>
  </w:style>
  <w:style w:type="character" w:customStyle="1" w:styleId="A1">
    <w:name w:val="A1"/>
    <w:uiPriority w:val="99"/>
    <w:rsid w:val="00661850"/>
    <w:rPr>
      <w:color w:val="000000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4400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72445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753626"/>
    <w:pPr>
      <w:ind w:left="720"/>
    </w:pPr>
  </w:style>
  <w:style w:type="paragraph" w:customStyle="1" w:styleId="Default">
    <w:name w:val="Default"/>
    <w:uiPriority w:val="99"/>
    <w:rsid w:val="00F555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F1616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12">
    <w:name w:val="A1+2"/>
    <w:uiPriority w:val="99"/>
    <w:rsid w:val="00353B3C"/>
    <w:rPr>
      <w:color w:val="000000"/>
      <w:sz w:val="22"/>
      <w:szCs w:val="22"/>
    </w:rPr>
  </w:style>
  <w:style w:type="character" w:customStyle="1" w:styleId="A13">
    <w:name w:val="A1+3"/>
    <w:uiPriority w:val="99"/>
    <w:rsid w:val="007211E6"/>
    <w:rPr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rsid w:val="003A22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2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327</Words>
  <Characters>1865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akif</dc:creator>
  <cp:keywords>www.sorubak.com</cp:keywords>
  <dc:description/>
  <cp:lastModifiedBy>edanur</cp:lastModifiedBy>
  <cp:revision>3</cp:revision>
  <cp:lastPrinted>2010-04-12T06:52:00Z</cp:lastPrinted>
  <dcterms:created xsi:type="dcterms:W3CDTF">2015-03-14T21:25:00Z</dcterms:created>
  <dcterms:modified xsi:type="dcterms:W3CDTF">2015-03-17T10:05:00Z</dcterms:modified>
  <cp:category>www.sorubak.com</cp:category>
</cp:coreProperties>
</file>