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80" w:rsidRPr="004B7134" w:rsidRDefault="00B94580" w:rsidP="004B7134">
      <w:pPr>
        <w:pStyle w:val="NoSpacing"/>
        <w:jc w:val="center"/>
        <w:rPr>
          <w:b/>
          <w:bCs/>
          <w:sz w:val="24"/>
          <w:szCs w:val="24"/>
          <w:lang w:val="en-US"/>
        </w:rPr>
      </w:pPr>
      <w:r w:rsidRPr="004B7134">
        <w:rPr>
          <w:b/>
          <w:bCs/>
          <w:sz w:val="24"/>
          <w:szCs w:val="24"/>
          <w:lang w:val="en-US"/>
        </w:rPr>
        <w:t xml:space="preserve">2014-2015 EDUCATIONAL YEAR H. CEVRİYE ÜNSAL SECONDARY SCHOOL </w:t>
      </w:r>
    </w:p>
    <w:p w:rsidR="00B94580" w:rsidRPr="004B7134" w:rsidRDefault="00B94580" w:rsidP="004B7134">
      <w:pPr>
        <w:pStyle w:val="NoSpacing"/>
        <w:jc w:val="center"/>
        <w:rPr>
          <w:b/>
          <w:bCs/>
          <w:sz w:val="24"/>
          <w:szCs w:val="24"/>
          <w:lang w:val="en-US"/>
        </w:rPr>
      </w:pPr>
      <w:r w:rsidRPr="004B7134">
        <w:rPr>
          <w:b/>
          <w:bCs/>
          <w:sz w:val="24"/>
          <w:szCs w:val="24"/>
          <w:lang w:val="en-US"/>
        </w:rPr>
        <w:t>7</w:t>
      </w:r>
      <w:r w:rsidRPr="004B7134">
        <w:rPr>
          <w:b/>
          <w:bCs/>
          <w:sz w:val="24"/>
          <w:szCs w:val="24"/>
          <w:vertAlign w:val="superscript"/>
          <w:lang w:val="en-US"/>
        </w:rPr>
        <w:t>TH</w:t>
      </w:r>
      <w:r w:rsidRPr="004B7134">
        <w:rPr>
          <w:b/>
          <w:bCs/>
          <w:sz w:val="24"/>
          <w:szCs w:val="24"/>
          <w:lang w:val="en-US"/>
        </w:rPr>
        <w:t xml:space="preserve"> CLASS 2</w:t>
      </w:r>
      <w:r w:rsidRPr="004B7134">
        <w:rPr>
          <w:b/>
          <w:bCs/>
          <w:sz w:val="24"/>
          <w:szCs w:val="24"/>
          <w:vertAlign w:val="superscript"/>
          <w:lang w:val="en-US"/>
        </w:rPr>
        <w:t>nd</w:t>
      </w:r>
      <w:r w:rsidRPr="004B7134">
        <w:rPr>
          <w:b/>
          <w:bCs/>
          <w:sz w:val="24"/>
          <w:szCs w:val="24"/>
          <w:lang w:val="en-US"/>
        </w:rPr>
        <w:t xml:space="preserve">  TERM 1</w:t>
      </w:r>
      <w:r w:rsidRPr="004B7134">
        <w:rPr>
          <w:b/>
          <w:bCs/>
          <w:sz w:val="24"/>
          <w:szCs w:val="24"/>
          <w:vertAlign w:val="superscript"/>
          <w:lang w:val="en-US"/>
        </w:rPr>
        <w:t>st</w:t>
      </w:r>
      <w:r w:rsidRPr="004B7134">
        <w:rPr>
          <w:b/>
          <w:bCs/>
          <w:sz w:val="24"/>
          <w:szCs w:val="24"/>
          <w:lang w:val="en-US"/>
        </w:rPr>
        <w:t xml:space="preserve">  EXAMINATION</w:t>
      </w:r>
    </w:p>
    <w:p w:rsidR="00B94580" w:rsidRDefault="00B94580" w:rsidP="004B7134">
      <w:pPr>
        <w:pStyle w:val="NoSpacing"/>
        <w:rPr>
          <w:b/>
          <w:bCs/>
          <w:sz w:val="28"/>
          <w:szCs w:val="28"/>
          <w:lang w:val="en-US"/>
        </w:rPr>
      </w:pPr>
      <w:r w:rsidRPr="00B27E1E">
        <w:rPr>
          <w:b/>
          <w:bCs/>
          <w:sz w:val="28"/>
          <w:szCs w:val="28"/>
          <w:lang w:val="en-US"/>
        </w:rPr>
        <w:t>NAME:                               SURNAME:                             CLASS:                                  NUMBER:</w:t>
      </w:r>
    </w:p>
    <w:p w:rsidR="00B94580" w:rsidRDefault="00B94580" w:rsidP="004B7134">
      <w:pPr>
        <w:rPr>
          <w:b/>
          <w:bCs/>
          <w:color w:val="FF0000"/>
          <w:lang w:val="tr-TR"/>
        </w:rPr>
      </w:pPr>
    </w:p>
    <w:p w:rsidR="00B94580" w:rsidRPr="002A744C" w:rsidRDefault="00B94580" w:rsidP="004B7134">
      <w:pPr>
        <w:rPr>
          <w:b/>
          <w:bCs/>
          <w:color w:val="FF0000"/>
          <w:lang w:val="tr-TR"/>
        </w:rPr>
      </w:pPr>
      <w:r w:rsidRPr="00C757F8">
        <w:rPr>
          <w:b/>
          <w:bCs/>
          <w:color w:val="FF0000"/>
          <w:lang w:val="tr-TR"/>
        </w:rPr>
        <w:t xml:space="preserve">Part </w:t>
      </w:r>
      <w:r>
        <w:rPr>
          <w:b/>
          <w:bCs/>
          <w:color w:val="FF0000"/>
          <w:lang w:val="tr-TR"/>
        </w:rPr>
        <w:t xml:space="preserve">1)  </w:t>
      </w:r>
      <w:r>
        <w:rPr>
          <w:rFonts w:ascii="Calibri" w:hAnsi="Calibri" w:cs="Calibri"/>
          <w:b/>
          <w:bCs/>
          <w:noProof w:val="0"/>
          <w:color w:val="FF0000"/>
          <w:sz w:val="22"/>
          <w:szCs w:val="22"/>
          <w:lang w:eastAsia="en-US"/>
        </w:rPr>
        <w:t>Cümlelerin sonundaki bulunan sıfatları comparative (karşılaştırma sıfatları) çevirip cümle oluşturunuz.</w:t>
      </w:r>
    </w:p>
    <w:p w:rsidR="00B94580" w:rsidRDefault="00B94580" w:rsidP="004B7134">
      <w:pPr>
        <w:pStyle w:val="NoSpacing"/>
        <w:rPr>
          <w:b/>
          <w:bCs/>
          <w:lang w:val="en-US"/>
        </w:rPr>
      </w:pPr>
      <w:r w:rsidRPr="000B0162">
        <w:rPr>
          <w:b/>
          <w:bCs/>
          <w:lang w:val="en-US"/>
        </w:rPr>
        <w:t xml:space="preserve"> 1. </w:t>
      </w:r>
      <w:r w:rsidRPr="000B0162">
        <w:rPr>
          <w:b/>
          <w:bCs/>
        </w:rPr>
        <w:t xml:space="preserve"> </w:t>
      </w:r>
      <w:r w:rsidRPr="00C225B9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42pt">
            <v:imagedata r:id="rId4" r:href="rId5"/>
          </v:shape>
        </w:pict>
      </w:r>
      <w:r w:rsidRPr="000B0162">
        <w:rPr>
          <w:b/>
          <w:bCs/>
        </w:rPr>
        <w:t xml:space="preserve">    Mary is</w:t>
      </w:r>
      <w:r w:rsidRPr="000B0162">
        <w:rPr>
          <w:b/>
          <w:bCs/>
          <w:lang w:val="en-US"/>
        </w:rPr>
        <w:t xml:space="preserve">    …………</w:t>
      </w:r>
      <w:r>
        <w:rPr>
          <w:b/>
          <w:bCs/>
          <w:lang w:val="en-US"/>
        </w:rPr>
        <w:t>………………………………….</w:t>
      </w:r>
      <w:r w:rsidRPr="000B0162">
        <w:rPr>
          <w:b/>
          <w:bCs/>
          <w:lang w:val="en-US"/>
        </w:rPr>
        <w:t xml:space="preserve"> .………………Julia.  </w:t>
      </w:r>
      <w:r w:rsidRPr="000C49CE">
        <w:rPr>
          <w:b/>
          <w:bCs/>
          <w:noProof/>
          <w:lang w:eastAsia="tr-TR"/>
        </w:rPr>
        <w:pict>
          <v:shape id="Resim 1" o:spid="_x0000_i1026" type="#_x0000_t75" alt="IMAGE0008" style="width:35.25pt;height:36.75pt;visibility:visible">
            <v:imagedata r:id="rId6" o:title=""/>
          </v:shape>
        </w:pict>
      </w:r>
      <w:r w:rsidRPr="000B0162">
        <w:rPr>
          <w:b/>
          <w:bCs/>
          <w:lang w:val="en-US"/>
        </w:rPr>
        <w:t xml:space="preserve"> ( tall )           </w:t>
      </w:r>
    </w:p>
    <w:p w:rsidR="00B94580" w:rsidRPr="000B0162" w:rsidRDefault="00B94580" w:rsidP="004B7134">
      <w:pPr>
        <w:pStyle w:val="NoSpacing"/>
        <w:rPr>
          <w:b/>
          <w:bCs/>
        </w:rPr>
      </w:pPr>
      <w:r w:rsidRPr="000B0162">
        <w:rPr>
          <w:b/>
          <w:bCs/>
          <w:lang w:val="en-US"/>
        </w:rPr>
        <w:t xml:space="preserve"> 2.</w:t>
      </w:r>
      <w:r w:rsidRPr="000C49CE">
        <w:rPr>
          <w:b/>
          <w:bCs/>
          <w:noProof/>
          <w:lang w:eastAsia="tr-TR"/>
        </w:rPr>
        <w:pict>
          <v:shape id="Resim 2" o:spid="_x0000_i1027" type="#_x0000_t75" alt="IMAGE0022" style="width:93pt;height:34.5pt;visibility:visible">
            <v:imagedata r:id="rId7" o:title=""/>
          </v:shape>
        </w:pict>
      </w:r>
      <w:r w:rsidRPr="000B0162">
        <w:rPr>
          <w:b/>
          <w:bCs/>
          <w:lang w:val="en-US"/>
        </w:rPr>
        <w:t xml:space="preserve">  </w:t>
      </w:r>
      <w:r w:rsidRPr="000B0162">
        <w:rPr>
          <w:b/>
          <w:bCs/>
        </w:rPr>
        <w:t xml:space="preserve">An elephant is…………………………………………………………….a dog.   </w:t>
      </w:r>
      <w:r w:rsidRPr="000C49CE">
        <w:rPr>
          <w:b/>
          <w:bCs/>
          <w:noProof/>
          <w:lang w:eastAsia="tr-TR"/>
        </w:rPr>
        <w:pict>
          <v:shape id="Resim 3" o:spid="_x0000_i1028" type="#_x0000_t75" alt="dog" style="width:40.5pt;height:22.5pt;visibility:visible">
            <v:imagedata r:id="rId8" o:title=""/>
          </v:shape>
        </w:pict>
      </w:r>
      <w:r w:rsidRPr="000B0162">
        <w:rPr>
          <w:b/>
          <w:bCs/>
        </w:rPr>
        <w:t>( big )</w:t>
      </w:r>
    </w:p>
    <w:p w:rsidR="00B94580" w:rsidRPr="000B0162" w:rsidRDefault="00B94580" w:rsidP="004B7134">
      <w:pPr>
        <w:pStyle w:val="NoSpacing"/>
        <w:rPr>
          <w:b/>
          <w:bCs/>
          <w:lang w:val="en-US"/>
        </w:rPr>
      </w:pPr>
      <w:r w:rsidRPr="000B0162">
        <w:rPr>
          <w:b/>
          <w:bCs/>
          <w:lang w:val="en-US"/>
        </w:rPr>
        <w:t xml:space="preserve"> 3.</w:t>
      </w:r>
      <w:r w:rsidRPr="000B0162">
        <w:rPr>
          <w:b/>
          <w:bCs/>
        </w:rPr>
        <w:t xml:space="preserve"> </w:t>
      </w:r>
      <w:r w:rsidRPr="000C49CE">
        <w:rPr>
          <w:b/>
          <w:bCs/>
          <w:noProof/>
          <w:lang w:eastAsia="tr-TR"/>
        </w:rPr>
        <w:pict>
          <v:shape id="Resim 4" o:spid="_x0000_i1029" type="#_x0000_t75" style="width:34.5pt;height:29.25pt;visibility:visible" filled="t">
            <v:imagedata r:id="rId9" o:title=""/>
          </v:shape>
        </w:pict>
      </w:r>
      <w:r w:rsidRPr="000B0162">
        <w:rPr>
          <w:b/>
          <w:bCs/>
        </w:rPr>
        <w:t xml:space="preserve"> Hakkari  is …………………………………………………………….  Antalya. </w:t>
      </w:r>
      <w:r w:rsidRPr="000C49CE">
        <w:rPr>
          <w:b/>
          <w:bCs/>
          <w:noProof/>
          <w:lang w:eastAsia="tr-TR"/>
        </w:rPr>
        <w:pict>
          <v:shape id="Resim 5" o:spid="_x0000_i1030" type="#_x0000_t75" style="width:43.5pt;height:26.25pt;visibility:visible" filled="t">
            <v:imagedata r:id="rId10" o:title=""/>
          </v:shape>
        </w:pict>
      </w:r>
      <w:r w:rsidRPr="000B0162">
        <w:rPr>
          <w:b/>
          <w:bCs/>
        </w:rPr>
        <w:t xml:space="preserve">  ( cold )</w:t>
      </w:r>
    </w:p>
    <w:p w:rsidR="00B94580" w:rsidRPr="000B0162" w:rsidRDefault="00B94580" w:rsidP="004B7134">
      <w:pPr>
        <w:pStyle w:val="NoSpacing"/>
        <w:rPr>
          <w:b/>
          <w:bCs/>
        </w:rPr>
      </w:pPr>
      <w:r w:rsidRPr="000B0162">
        <w:rPr>
          <w:b/>
          <w:bCs/>
          <w:lang w:val="en-US"/>
        </w:rPr>
        <w:t>4.</w:t>
      </w:r>
      <w:r w:rsidRPr="000B0162">
        <w:rPr>
          <w:b/>
          <w:bCs/>
        </w:rPr>
        <w:t xml:space="preserve"> </w:t>
      </w:r>
      <w:hyperlink r:id="rId11" w:tgtFrame="_blank" w:history="1">
        <w:r>
          <w:pict>
            <v:shape id="_x0000_i1031" type="#_x0000_t75" style="width:63.75pt;height:41.25pt" o:button="t">
              <v:imagedata r:id="rId12" r:href="rId13"/>
            </v:shape>
          </w:pict>
        </w:r>
      </w:hyperlink>
      <w:r w:rsidRPr="000B0162">
        <w:rPr>
          <w:b/>
          <w:bCs/>
        </w:rPr>
        <w:t>The traffic in İstanbul is………………………………the traffic in Ankara.</w:t>
      </w:r>
      <w:r w:rsidRPr="000B0162">
        <w:t xml:space="preserve"> </w:t>
      </w:r>
      <w:hyperlink r:id="rId14" w:tgtFrame="_blank" w:history="1">
        <w:r>
          <w:pict>
            <v:shape id="_x0000_i1032" type="#_x0000_t75" style="width:64.5pt;height:41.25pt" o:button="t">
              <v:imagedata r:id="rId15" r:href="rId16"/>
            </v:shape>
          </w:pict>
        </w:r>
      </w:hyperlink>
      <w:r w:rsidRPr="000B0162">
        <w:rPr>
          <w:b/>
          <w:bCs/>
        </w:rPr>
        <w:t>(bad)</w:t>
      </w:r>
    </w:p>
    <w:p w:rsidR="00B94580" w:rsidRDefault="00B94580" w:rsidP="004B7134">
      <w:pPr>
        <w:pStyle w:val="NoSpacing"/>
        <w:rPr>
          <w:b/>
          <w:bCs/>
        </w:rPr>
      </w:pPr>
      <w:r w:rsidRPr="000B0162">
        <w:rPr>
          <w:b/>
          <w:bCs/>
        </w:rPr>
        <w:t>5.</w:t>
      </w:r>
      <w:r w:rsidRPr="000C49CE">
        <w:rPr>
          <w:b/>
          <w:bCs/>
          <w:noProof/>
          <w:lang w:eastAsia="tr-TR"/>
        </w:rPr>
        <w:pict>
          <v:shape id="Resim 6" o:spid="_x0000_i1033" type="#_x0000_t75" style="width:49.5pt;height:36.75pt;visibility:visible">
            <v:imagedata r:id="rId17" o:title=""/>
          </v:shape>
        </w:pict>
      </w:r>
      <w:r w:rsidRPr="000B0162">
        <w:rPr>
          <w:b/>
          <w:bCs/>
        </w:rPr>
        <w:t xml:space="preserve"> Elizabeth is ……………………………………………………………… Gloria. </w:t>
      </w:r>
      <w:r w:rsidRPr="00C225B9">
        <w:rPr>
          <w:b/>
          <w:bCs/>
        </w:rPr>
        <w:pict>
          <v:shape id="_x0000_i1034" type="#_x0000_t75" style="width:41.25pt;height:36.75pt">
            <v:imagedata r:id="rId18" r:href="rId19"/>
          </v:shape>
        </w:pict>
      </w:r>
      <w:r w:rsidRPr="000B0162">
        <w:rPr>
          <w:b/>
          <w:bCs/>
        </w:rPr>
        <w:t>( beautiful )</w:t>
      </w:r>
    </w:p>
    <w:p w:rsidR="00B94580" w:rsidRDefault="00B94580" w:rsidP="004B7134">
      <w:pPr>
        <w:pStyle w:val="NoSpacing"/>
        <w:rPr>
          <w:b/>
          <w:bCs/>
          <w:sz w:val="20"/>
          <w:szCs w:val="20"/>
          <w:lang w:val="en-US"/>
        </w:rPr>
      </w:pPr>
    </w:p>
    <w:p w:rsidR="00B94580" w:rsidRPr="00296BA5" w:rsidRDefault="00B94580" w:rsidP="003878CC">
      <w:pPr>
        <w:rPr>
          <w:b/>
          <w:bCs/>
          <w:color w:val="FF0000"/>
          <w:lang w:val="tr-TR"/>
        </w:rPr>
      </w:pPr>
      <w:r w:rsidRPr="00C757F8">
        <w:rPr>
          <w:b/>
          <w:bCs/>
          <w:color w:val="FF0000"/>
          <w:lang w:val="tr-TR"/>
        </w:rPr>
        <w:t xml:space="preserve">Part </w:t>
      </w:r>
      <w:r>
        <w:rPr>
          <w:b/>
          <w:bCs/>
          <w:color w:val="FF0000"/>
          <w:lang w:val="tr-TR"/>
        </w:rPr>
        <w:t>2) Sağ taraftaki fiillerin 2. Hallerini kullanarak geçmiş zaman cümleleri kurunuz.</w:t>
      </w:r>
    </w:p>
    <w:p w:rsidR="00B94580" w:rsidRDefault="00B94580" w:rsidP="003878CC">
      <w:pPr>
        <w:tabs>
          <w:tab w:val="left" w:pos="2550"/>
        </w:tabs>
        <w:ind w:right="-1008"/>
      </w:pPr>
      <w:r>
        <w:rPr>
          <w:lang w:val="tr-TR"/>
        </w:rPr>
        <w:pict>
          <v:roundrect id="Yuvarlatılmış Dikdörtgen 27" o:spid="_x0000_s1026" style="position:absolute;margin-left:325.5pt;margin-top:6.45pt;width:192.75pt;height:78.75pt;z-index:251651072;visibility:visible;v-text-anchor:middle" arcsize="10923f" fillcolor="window" strokecolor="#70ad47" strokeweight="1pt">
            <v:stroke joinstyle="miter"/>
            <v:textbox>
              <w:txbxContent>
                <w:p w:rsidR="00B94580" w:rsidRPr="00C757F8" w:rsidRDefault="00B94580" w:rsidP="003878CC">
                  <w:pPr>
                    <w:jc w:val="center"/>
                    <w:rPr>
                      <w:b/>
                      <w:bCs/>
                      <w:lang w:val="tr-TR"/>
                    </w:rPr>
                  </w:pPr>
                  <w:r w:rsidRPr="00C757F8">
                    <w:rPr>
                      <w:b/>
                      <w:bCs/>
                      <w:lang w:val="tr-TR"/>
                    </w:rPr>
                    <w:t xml:space="preserve">play   stay      listen  </w:t>
                  </w:r>
                </w:p>
                <w:p w:rsidR="00B94580" w:rsidRPr="00C757F8" w:rsidRDefault="00B94580" w:rsidP="003878CC">
                  <w:pPr>
                    <w:jc w:val="center"/>
                    <w:rPr>
                      <w:b/>
                      <w:bCs/>
                      <w:lang w:val="tr-TR"/>
                    </w:rPr>
                  </w:pPr>
                </w:p>
                <w:p w:rsidR="00B94580" w:rsidRPr="00C757F8" w:rsidRDefault="00B94580" w:rsidP="003878CC">
                  <w:pPr>
                    <w:jc w:val="center"/>
                    <w:rPr>
                      <w:b/>
                      <w:bCs/>
                      <w:lang w:val="tr-TR"/>
                    </w:rPr>
                  </w:pPr>
                  <w:r w:rsidRPr="00C757F8">
                    <w:rPr>
                      <w:b/>
                      <w:bCs/>
                      <w:lang w:val="tr-TR"/>
                    </w:rPr>
                    <w:t xml:space="preserve"> watch  visit</w:t>
                  </w:r>
                </w:p>
              </w:txbxContent>
            </v:textbox>
          </v:roundrect>
        </w:pict>
      </w:r>
    </w:p>
    <w:p w:rsidR="00B94580" w:rsidRPr="00C92595" w:rsidRDefault="00B94580" w:rsidP="003878CC">
      <w:pPr>
        <w:tabs>
          <w:tab w:val="left" w:pos="2550"/>
        </w:tabs>
        <w:ind w:right="-1008"/>
        <w:rPr>
          <w:b/>
          <w:bCs/>
          <w:sz w:val="28"/>
          <w:szCs w:val="28"/>
        </w:rPr>
      </w:pPr>
      <w:r w:rsidRPr="00BA43E0">
        <w:rPr>
          <w:b/>
          <w:bCs/>
        </w:rPr>
        <w:t>1</w:t>
      </w:r>
      <w:r>
        <w:t>)  We  ........................... basketball yesterday.</w:t>
      </w:r>
      <w:r>
        <w:tab/>
      </w:r>
    </w:p>
    <w:p w:rsidR="00B94580" w:rsidRDefault="00B94580" w:rsidP="003878CC">
      <w:r>
        <w:rPr>
          <w:lang w:val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42" o:spid="_x0000_s1027" type="#_x0000_t93" style="position:absolute;margin-left:261pt;margin-top:1.95pt;width:60pt;height:25.5pt;rotation:180;z-index:251661312;visibility:visible;v-text-anchor:middle" adj="14580" fillcolor="window" strokecolor="#70ad47" strokeweight="1pt"/>
        </w:pict>
      </w:r>
      <w:r w:rsidRPr="00BA43E0">
        <w:rPr>
          <w:b/>
          <w:bCs/>
        </w:rPr>
        <w:t>2</w:t>
      </w:r>
      <w:r>
        <w:t>)  I .............................. a horror film last night.</w:t>
      </w:r>
      <w:r>
        <w:tab/>
      </w:r>
      <w:r>
        <w:tab/>
      </w:r>
      <w:r>
        <w:tab/>
      </w:r>
    </w:p>
    <w:p w:rsidR="00B94580" w:rsidRDefault="00B94580" w:rsidP="003878CC">
      <w:r w:rsidRPr="00BA43E0">
        <w:rPr>
          <w:b/>
          <w:bCs/>
        </w:rPr>
        <w:t>3</w:t>
      </w:r>
      <w:r>
        <w:t>)  She ...................... at a hotel yesterday.</w:t>
      </w:r>
      <w:r>
        <w:tab/>
      </w:r>
      <w:r>
        <w:tab/>
        <w:t xml:space="preserve">                                         </w:t>
      </w:r>
    </w:p>
    <w:p w:rsidR="00B94580" w:rsidRDefault="00B94580" w:rsidP="003878CC">
      <w:r w:rsidRPr="00BA43E0">
        <w:rPr>
          <w:b/>
          <w:bCs/>
        </w:rPr>
        <w:t>4</w:t>
      </w:r>
      <w:r>
        <w:t xml:space="preserve">)  They ...........................their grandparents last Monday. </w:t>
      </w:r>
    </w:p>
    <w:p w:rsidR="00B94580" w:rsidRDefault="00B94580" w:rsidP="003878CC">
      <w:r w:rsidRPr="00BA43E0">
        <w:rPr>
          <w:b/>
          <w:bCs/>
        </w:rPr>
        <w:t>5</w:t>
      </w:r>
      <w:r>
        <w:t>)  You ................................ to music yesterday.</w:t>
      </w:r>
    </w:p>
    <w:p w:rsidR="00B94580" w:rsidRDefault="00B94580" w:rsidP="004B7134">
      <w:pPr>
        <w:pStyle w:val="NoSpacing"/>
        <w:rPr>
          <w:b/>
          <w:bCs/>
          <w:sz w:val="20"/>
          <w:szCs w:val="20"/>
          <w:lang w:val="en-US"/>
        </w:rPr>
      </w:pPr>
    </w:p>
    <w:p w:rsidR="00B94580" w:rsidRPr="00BA43E0" w:rsidRDefault="00B94580" w:rsidP="003878CC">
      <w:pPr>
        <w:pStyle w:val="NoSpacing"/>
        <w:rPr>
          <w:b/>
          <w:bCs/>
          <w:color w:val="FF0000"/>
        </w:rPr>
      </w:pPr>
      <w:r>
        <w:rPr>
          <w:noProof/>
          <w:lang w:eastAsia="tr-TR"/>
        </w:rPr>
        <w:pict>
          <v:roundrect id="Yuvarlatılmış Dikdörtgen 39" o:spid="_x0000_s1028" style="position:absolute;margin-left:270pt;margin-top:.75pt;width:274.5pt;height:135.75pt;z-index:251652096;visibility:visible;v-text-anchor:middle" arcsize="10923f" fillcolor="window" strokecolor="#70ad47" strokeweight="1pt">
            <v:stroke joinstyle="miter"/>
            <v:textbox>
              <w:txbxContent>
                <w:p w:rsidR="00B94580" w:rsidRPr="00296BA5" w:rsidRDefault="00B94580" w:rsidP="003878CC">
                  <w:pPr>
                    <w:pStyle w:val="NoSpacing"/>
                  </w:pPr>
                  <w:r w:rsidRPr="00BA43E0">
                    <w:rPr>
                      <w:b/>
                      <w:bCs/>
                    </w:rPr>
                    <w:t>1)</w:t>
                  </w:r>
                  <w:r>
                    <w:t xml:space="preserve"> </w:t>
                  </w:r>
                  <w:r w:rsidRPr="00296BA5">
                    <w:t>Naz and İpek never ride a motorbike.    _________</w:t>
                  </w:r>
                </w:p>
                <w:p w:rsidR="00B94580" w:rsidRPr="00296BA5" w:rsidRDefault="00B94580" w:rsidP="003878CC">
                  <w:pPr>
                    <w:pStyle w:val="NoSpacing"/>
                  </w:pPr>
                  <w:r w:rsidRPr="00BA43E0">
                    <w:rPr>
                      <w:b/>
                      <w:bCs/>
                    </w:rPr>
                    <w:t>2)</w:t>
                  </w:r>
                  <w:r>
                    <w:t xml:space="preserve"> </w:t>
                  </w:r>
                  <w:r w:rsidRPr="00296BA5">
                    <w:t xml:space="preserve">Kenan always plays tennis. </w:t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softHyphen/>
                  </w:r>
                  <w:r w:rsidRPr="00296BA5">
                    <w:tab/>
                  </w:r>
                  <w:r w:rsidRPr="00296BA5">
                    <w:tab/>
                  </w:r>
                  <w:r>
                    <w:t xml:space="preserve">    </w:t>
                  </w:r>
                  <w:r w:rsidRPr="00296BA5">
                    <w:t>_________</w:t>
                  </w:r>
                </w:p>
                <w:p w:rsidR="00B94580" w:rsidRPr="00296BA5" w:rsidRDefault="00B94580" w:rsidP="003878CC">
                  <w:pPr>
                    <w:pStyle w:val="NoSpacing"/>
                  </w:pPr>
                  <w:r w:rsidRPr="00BA43E0">
                    <w:rPr>
                      <w:b/>
                      <w:bCs/>
                    </w:rPr>
                    <w:t>3)</w:t>
                  </w:r>
                  <w:r>
                    <w:t xml:space="preserve"> </w:t>
                  </w:r>
                  <w:r w:rsidRPr="00296BA5">
                    <w:t xml:space="preserve">Deniz sometimes swims. </w:t>
                  </w:r>
                  <w:r w:rsidRPr="00296BA5">
                    <w:tab/>
                  </w:r>
                  <w:r w:rsidRPr="00296BA5">
                    <w:tab/>
                  </w:r>
                  <w:r>
                    <w:t xml:space="preserve">    </w:t>
                  </w:r>
                  <w:r w:rsidRPr="00296BA5">
                    <w:t>_________</w:t>
                  </w:r>
                </w:p>
                <w:p w:rsidR="00B94580" w:rsidRPr="00296BA5" w:rsidRDefault="00B94580" w:rsidP="003878CC">
                  <w:pPr>
                    <w:pStyle w:val="NoSpacing"/>
                  </w:pPr>
                  <w:r w:rsidRPr="00BA43E0">
                    <w:rPr>
                      <w:b/>
                      <w:bCs/>
                    </w:rPr>
                    <w:t>4)</w:t>
                  </w:r>
                  <w:r>
                    <w:t xml:space="preserve"> </w:t>
                  </w:r>
                  <w:r w:rsidRPr="00296BA5">
                    <w:t xml:space="preserve">Naz often swims. </w:t>
                  </w:r>
                  <w:r w:rsidRPr="00296BA5">
                    <w:tab/>
                  </w:r>
                  <w:r w:rsidRPr="00296BA5">
                    <w:tab/>
                  </w:r>
                  <w:r w:rsidRPr="00296BA5">
                    <w:tab/>
                  </w:r>
                  <w:r>
                    <w:t xml:space="preserve">     </w:t>
                  </w:r>
                  <w:r w:rsidRPr="00296BA5">
                    <w:t>_________</w:t>
                  </w:r>
                </w:p>
                <w:p w:rsidR="00B94580" w:rsidRPr="00296BA5" w:rsidRDefault="00B94580" w:rsidP="003878CC">
                  <w:pPr>
                    <w:pStyle w:val="NoSpacing"/>
                  </w:pPr>
                  <w:r w:rsidRPr="00BA43E0">
                    <w:rPr>
                      <w:b/>
                      <w:bCs/>
                    </w:rPr>
                    <w:t>5)</w:t>
                  </w:r>
                  <w:r>
                    <w:t xml:space="preserve"> </w:t>
                  </w:r>
                  <w:r w:rsidRPr="00296BA5">
                    <w:t xml:space="preserve">Kenan always rides a motorbike. </w:t>
                  </w:r>
                  <w:r w:rsidRPr="00296BA5">
                    <w:tab/>
                  </w:r>
                  <w:r>
                    <w:t xml:space="preserve">     </w:t>
                  </w:r>
                  <w:r w:rsidRPr="00296BA5">
                    <w:t>_______</w:t>
                  </w:r>
                </w:p>
                <w:p w:rsidR="00B94580" w:rsidRDefault="00B94580" w:rsidP="003878CC">
                  <w:pPr>
                    <w:pStyle w:val="NoSpacing"/>
                  </w:pPr>
                </w:p>
              </w:txbxContent>
            </v:textbox>
          </v:roundrect>
        </w:pict>
      </w:r>
      <w:r w:rsidRPr="00C757F8">
        <w:rPr>
          <w:b/>
          <w:bCs/>
          <w:color w:val="FF0000"/>
        </w:rPr>
        <w:t xml:space="preserve">Part </w:t>
      </w:r>
      <w:r>
        <w:rPr>
          <w:b/>
          <w:bCs/>
          <w:color w:val="FF0000"/>
        </w:rPr>
        <w:t>3</w:t>
      </w:r>
      <w:r w:rsidRPr="00C757F8">
        <w:rPr>
          <w:b/>
          <w:bCs/>
          <w:color w:val="FF0000"/>
        </w:rPr>
        <w:t>)</w:t>
      </w:r>
      <w:r>
        <w:rPr>
          <w:b/>
          <w:bCs/>
          <w:color w:val="FF0000"/>
        </w:rPr>
        <w:t xml:space="preserve">      </w:t>
      </w:r>
      <w:r>
        <w:rPr>
          <w:b/>
          <w:bCs/>
        </w:rPr>
        <w:t xml:space="preserve"> </w:t>
      </w:r>
      <w:r w:rsidRPr="00BA43E0">
        <w:rPr>
          <w:b/>
          <w:bCs/>
          <w:color w:val="FF0000"/>
        </w:rPr>
        <w:t xml:space="preserve">(Tabloya Bakın ,Cümleleri </w:t>
      </w:r>
    </w:p>
    <w:p w:rsidR="00B94580" w:rsidRPr="00BA43E0" w:rsidRDefault="00B94580" w:rsidP="003878CC">
      <w:pPr>
        <w:pStyle w:val="NoSpacing"/>
        <w:rPr>
          <w:b/>
          <w:bCs/>
        </w:rPr>
      </w:pPr>
      <w:r>
        <w:rPr>
          <w:noProof/>
          <w:lang w:eastAsia="tr-TR"/>
        </w:rPr>
        <w:pict>
          <v:shape id="Şeritli Sağ Ok 41" o:spid="_x0000_s1029" type="#_x0000_t93" style="position:absolute;margin-left:225.75pt;margin-top:40.7pt;width:44.25pt;height:25.5pt;z-index:251660288;visibility:visible;v-text-anchor:middle" adj="15376" fillcolor="window" strokecolor="#70ad47" strokeweight="1pt"/>
        </w:pict>
      </w:r>
      <w:r w:rsidRPr="00BA43E0">
        <w:rPr>
          <w:b/>
          <w:bCs/>
          <w:color w:val="FF0000"/>
        </w:rPr>
        <w:t>Okuyun ve Doğruysa “T” Yanlışsa “F” Yazın.)</w:t>
      </w:r>
      <w:r w:rsidRPr="00BA43E0">
        <w:rPr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7"/>
        <w:gridCol w:w="767"/>
        <w:gridCol w:w="1064"/>
        <w:gridCol w:w="690"/>
        <w:gridCol w:w="1150"/>
      </w:tblGrid>
      <w:tr w:rsidR="00B94580" w:rsidRPr="00296BA5">
        <w:trPr>
          <w:trHeight w:val="279"/>
        </w:trPr>
        <w:tc>
          <w:tcPr>
            <w:tcW w:w="777" w:type="dxa"/>
          </w:tcPr>
          <w:p w:rsidR="00B94580" w:rsidRPr="000C49CE" w:rsidRDefault="00B94580" w:rsidP="00A96E42">
            <w:pPr>
              <w:pStyle w:val="NoSpacing"/>
            </w:pPr>
          </w:p>
        </w:tc>
        <w:tc>
          <w:tcPr>
            <w:tcW w:w="76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 xml:space="preserve">play tennis </w:t>
            </w:r>
          </w:p>
        </w:tc>
        <w:tc>
          <w:tcPr>
            <w:tcW w:w="1064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play volleyball</w:t>
            </w:r>
          </w:p>
        </w:tc>
        <w:tc>
          <w:tcPr>
            <w:tcW w:w="69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swim</w:t>
            </w:r>
          </w:p>
        </w:tc>
        <w:tc>
          <w:tcPr>
            <w:tcW w:w="115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 xml:space="preserve">ride a motorbike </w:t>
            </w:r>
          </w:p>
        </w:tc>
      </w:tr>
      <w:tr w:rsidR="00B94580" w:rsidRPr="00296BA5">
        <w:trPr>
          <w:trHeight w:val="279"/>
        </w:trPr>
        <w:tc>
          <w:tcPr>
            <w:tcW w:w="77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 xml:space="preserve">Deniz </w:t>
            </w:r>
          </w:p>
        </w:tc>
        <w:tc>
          <w:tcPr>
            <w:tcW w:w="76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</w:t>
            </w:r>
          </w:p>
        </w:tc>
        <w:tc>
          <w:tcPr>
            <w:tcW w:w="1064" w:type="dxa"/>
          </w:tcPr>
          <w:p w:rsidR="00B94580" w:rsidRPr="000C49CE" w:rsidRDefault="00B94580" w:rsidP="00A96E42">
            <w:pPr>
              <w:pStyle w:val="NoSpacing"/>
            </w:pPr>
            <w:r w:rsidRPr="000C49CE">
              <w:rPr>
                <w:b/>
                <w:bCs/>
              </w:rPr>
              <w:t>-</w:t>
            </w:r>
          </w:p>
        </w:tc>
        <w:tc>
          <w:tcPr>
            <w:tcW w:w="69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++++</w:t>
            </w:r>
          </w:p>
        </w:tc>
        <w:tc>
          <w:tcPr>
            <w:tcW w:w="115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</w:t>
            </w:r>
          </w:p>
        </w:tc>
      </w:tr>
      <w:tr w:rsidR="00B94580" w:rsidRPr="00296BA5">
        <w:trPr>
          <w:trHeight w:val="263"/>
        </w:trPr>
        <w:tc>
          <w:tcPr>
            <w:tcW w:w="77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Naz</w:t>
            </w:r>
          </w:p>
        </w:tc>
        <w:tc>
          <w:tcPr>
            <w:tcW w:w="76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</w:t>
            </w:r>
          </w:p>
        </w:tc>
        <w:tc>
          <w:tcPr>
            <w:tcW w:w="1064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++++</w:t>
            </w:r>
          </w:p>
        </w:tc>
        <w:tc>
          <w:tcPr>
            <w:tcW w:w="69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</w:t>
            </w:r>
          </w:p>
        </w:tc>
        <w:tc>
          <w:tcPr>
            <w:tcW w:w="115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rPr>
                <w:b/>
                <w:bCs/>
              </w:rPr>
              <w:t>0</w:t>
            </w:r>
          </w:p>
        </w:tc>
      </w:tr>
      <w:tr w:rsidR="00B94580" w:rsidRPr="00296BA5">
        <w:trPr>
          <w:trHeight w:val="279"/>
        </w:trPr>
        <w:tc>
          <w:tcPr>
            <w:tcW w:w="77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Kenan</w:t>
            </w:r>
          </w:p>
        </w:tc>
        <w:tc>
          <w:tcPr>
            <w:tcW w:w="76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rPr>
                <w:b/>
                <w:bCs/>
              </w:rPr>
              <w:t>0</w:t>
            </w:r>
          </w:p>
        </w:tc>
        <w:tc>
          <w:tcPr>
            <w:tcW w:w="1064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</w:t>
            </w:r>
          </w:p>
        </w:tc>
        <w:tc>
          <w:tcPr>
            <w:tcW w:w="69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</w:t>
            </w:r>
          </w:p>
        </w:tc>
        <w:tc>
          <w:tcPr>
            <w:tcW w:w="115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++++</w:t>
            </w:r>
          </w:p>
        </w:tc>
      </w:tr>
      <w:tr w:rsidR="00B94580" w:rsidRPr="00296BA5">
        <w:trPr>
          <w:trHeight w:val="279"/>
        </w:trPr>
        <w:tc>
          <w:tcPr>
            <w:tcW w:w="77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İpek</w:t>
            </w:r>
          </w:p>
        </w:tc>
        <w:tc>
          <w:tcPr>
            <w:tcW w:w="767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++++</w:t>
            </w:r>
          </w:p>
        </w:tc>
        <w:tc>
          <w:tcPr>
            <w:tcW w:w="1064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</w:t>
            </w:r>
          </w:p>
        </w:tc>
        <w:tc>
          <w:tcPr>
            <w:tcW w:w="69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t>+++</w:t>
            </w:r>
          </w:p>
        </w:tc>
        <w:tc>
          <w:tcPr>
            <w:tcW w:w="1150" w:type="dxa"/>
          </w:tcPr>
          <w:p w:rsidR="00B94580" w:rsidRPr="000C49CE" w:rsidRDefault="00B94580" w:rsidP="00A96E42">
            <w:pPr>
              <w:pStyle w:val="NoSpacing"/>
            </w:pPr>
            <w:r w:rsidRPr="000C49CE">
              <w:rPr>
                <w:b/>
                <w:bCs/>
              </w:rPr>
              <w:t>0</w:t>
            </w:r>
          </w:p>
        </w:tc>
      </w:tr>
    </w:tbl>
    <w:p w:rsidR="00B94580" w:rsidRDefault="00B94580" w:rsidP="003878CC">
      <w:pPr>
        <w:pStyle w:val="NoSpacing"/>
      </w:pPr>
      <w:r w:rsidRPr="00296BA5">
        <w:rPr>
          <w:b/>
          <w:bCs/>
        </w:rPr>
        <w:t xml:space="preserve">never : 0 sometimes: </w:t>
      </w:r>
      <w:r>
        <w:t>+</w:t>
      </w:r>
      <w:r w:rsidRPr="00296BA5">
        <w:t xml:space="preserve"> </w:t>
      </w:r>
      <w:r w:rsidRPr="00296BA5">
        <w:rPr>
          <w:b/>
          <w:bCs/>
        </w:rPr>
        <w:t xml:space="preserve">often: </w:t>
      </w:r>
      <w:r>
        <w:t>++</w:t>
      </w:r>
      <w:r w:rsidRPr="00296BA5">
        <w:t xml:space="preserve"> </w:t>
      </w:r>
      <w:r w:rsidRPr="00296BA5">
        <w:rPr>
          <w:b/>
          <w:bCs/>
        </w:rPr>
        <w:t xml:space="preserve">usually: </w:t>
      </w:r>
      <w:r>
        <w:t>+++</w:t>
      </w:r>
      <w:r w:rsidRPr="00296BA5">
        <w:rPr>
          <w:b/>
          <w:bCs/>
        </w:rPr>
        <w:t xml:space="preserve">always: </w:t>
      </w:r>
      <w:r>
        <w:t>++++</w:t>
      </w:r>
      <w:r w:rsidRPr="00296BA5">
        <w:t xml:space="preserve"> </w:t>
      </w:r>
    </w:p>
    <w:p w:rsidR="00B94580" w:rsidRDefault="00B94580" w:rsidP="003878CC">
      <w:pPr>
        <w:pStyle w:val="NoSpacing"/>
      </w:pPr>
    </w:p>
    <w:p w:rsidR="00B94580" w:rsidRDefault="00B94580" w:rsidP="002271E1">
      <w:pPr>
        <w:rPr>
          <w:b/>
          <w:bCs/>
          <w:color w:val="FF0000"/>
        </w:rPr>
      </w:pPr>
    </w:p>
    <w:p w:rsidR="00B94580" w:rsidRDefault="00B94580" w:rsidP="002271E1">
      <w:pPr>
        <w:rPr>
          <w:rFonts w:ascii="Comic Sans MS" w:hAnsi="Comic Sans MS" w:cs="Comic Sans MS"/>
          <w:b/>
          <w:bCs/>
          <w:sz w:val="18"/>
          <w:szCs w:val="18"/>
        </w:rPr>
      </w:pPr>
      <w:r w:rsidRPr="00C757F8">
        <w:rPr>
          <w:b/>
          <w:bCs/>
          <w:color w:val="FF0000"/>
        </w:rPr>
        <w:t xml:space="preserve">Part </w:t>
      </w:r>
      <w:r>
        <w:rPr>
          <w:b/>
          <w:bCs/>
          <w:color w:val="FF0000"/>
        </w:rPr>
        <w:t xml:space="preserve">4) </w:t>
      </w: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Boşlukları anlamlı bir cümle olmak üzere should ve shouldn’t ile doldurunuz.</w:t>
      </w:r>
    </w:p>
    <w:p w:rsidR="00B94580" w:rsidRPr="007633B8" w:rsidRDefault="00B94580" w:rsidP="002271E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  <w:r w:rsidRPr="007633B8">
        <w:rPr>
          <w:rFonts w:ascii="Comic Sans MS" w:hAnsi="Comic Sans MS" w:cs="Comic Sans MS"/>
          <w:sz w:val="20"/>
          <w:szCs w:val="20"/>
        </w:rPr>
        <w:t xml:space="preserve">1. Children …………………………………………………… eat </w:t>
      </w:r>
      <w:r>
        <w:rPr>
          <w:rFonts w:ascii="Comic Sans MS" w:hAnsi="Comic Sans MS" w:cs="Comic Sans MS"/>
          <w:sz w:val="20"/>
          <w:szCs w:val="20"/>
        </w:rPr>
        <w:t>vegetables and fruits.</w:t>
      </w:r>
    </w:p>
    <w:p w:rsidR="00B94580" w:rsidRPr="007633B8" w:rsidRDefault="00B94580" w:rsidP="002271E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 w:cs="Comic Sans MS"/>
          <w:sz w:val="20"/>
          <w:szCs w:val="20"/>
        </w:rPr>
        <w:t>tomorrow. They ………………………………………………… go to the cinema.</w:t>
      </w:r>
    </w:p>
    <w:p w:rsidR="00B94580" w:rsidRPr="007633B8" w:rsidRDefault="00B94580" w:rsidP="002271E1">
      <w:pPr>
        <w:rPr>
          <w:rFonts w:ascii="Comic Sans MS" w:hAnsi="Comic Sans MS" w:cs="Comic Sans MS"/>
          <w:sz w:val="20"/>
          <w:szCs w:val="20"/>
        </w:rPr>
      </w:pPr>
      <w:r w:rsidRPr="007633B8">
        <w:rPr>
          <w:rFonts w:ascii="Comic Sans MS" w:hAnsi="Comic Sans MS" w:cs="Comic Sans MS"/>
          <w:sz w:val="20"/>
          <w:szCs w:val="20"/>
        </w:rPr>
        <w:t xml:space="preserve">     3. You ………………………………………………… play football in the street.</w:t>
      </w:r>
    </w:p>
    <w:p w:rsidR="00B94580" w:rsidRDefault="00B94580" w:rsidP="002271E1">
      <w:pPr>
        <w:rPr>
          <w:rFonts w:ascii="Comic Sans MS" w:hAnsi="Comic Sans MS" w:cs="Comic Sans MS"/>
          <w:sz w:val="20"/>
          <w:szCs w:val="20"/>
        </w:rPr>
      </w:pPr>
      <w:r w:rsidRPr="007633B8">
        <w:rPr>
          <w:rFonts w:ascii="Comic Sans MS" w:hAnsi="Comic Sans MS" w:cs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B94580" w:rsidRDefault="00B94580" w:rsidP="002271E1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5. We …………………………………………………. hunt animals.</w:t>
      </w:r>
    </w:p>
    <w:p w:rsidR="00B94580" w:rsidRDefault="00B94580" w:rsidP="00B26A13">
      <w:pPr>
        <w:pStyle w:val="NoSpacing"/>
        <w:rPr>
          <w:color w:val="FF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0" type="#_x0000_t202" style="position:absolute;margin-left:386.25pt;margin-top:12.5pt;width:136.2pt;height:152.15pt;z-index:251664384;visibility:visible">
            <v:textbox style="mso-fit-shape-to-text:t">
              <w:txbxContent>
                <w:p w:rsidR="00B94580" w:rsidRDefault="00B94580" w:rsidP="00B26A13">
                  <w:r>
                    <w:t xml:space="preserve">- anything </w:t>
                  </w:r>
                </w:p>
                <w:p w:rsidR="00B94580" w:rsidRDefault="00B94580" w:rsidP="00B26A13">
                  <w:r>
                    <w:t xml:space="preserve">- bill </w:t>
                  </w:r>
                </w:p>
                <w:p w:rsidR="00B94580" w:rsidRDefault="00B94580" w:rsidP="00B26A13">
                  <w:r>
                    <w:t>- help</w:t>
                  </w:r>
                </w:p>
                <w:p w:rsidR="00B94580" w:rsidRDefault="00B94580" w:rsidP="00B26A13">
                  <w:r>
                    <w:t>- please</w:t>
                  </w:r>
                </w:p>
                <w:p w:rsidR="00B94580" w:rsidRDefault="00B94580" w:rsidP="00B26A13">
                  <w:r>
                    <w:t xml:space="preserve">- welcome </w:t>
                  </w:r>
                </w:p>
                <w:p w:rsidR="00B94580" w:rsidRDefault="00B94580" w:rsidP="00B26A13">
                  <w:r>
                    <w:t xml:space="preserve">- I’d like </w:t>
                  </w:r>
                </w:p>
                <w:p w:rsidR="00B94580" w:rsidRDefault="00B94580" w:rsidP="00B26A13">
                  <w:r>
                    <w:t>-Would you like</w:t>
                  </w:r>
                </w:p>
                <w:p w:rsidR="00B94580" w:rsidRDefault="00B94580" w:rsidP="00B26A13">
                  <w:r>
                    <w:t>-Would you like</w:t>
                  </w:r>
                </w:p>
                <w:p w:rsidR="00B94580" w:rsidRDefault="00B94580" w:rsidP="00B26A13">
                  <w:r>
                    <w:t>-How much</w:t>
                  </w:r>
                </w:p>
                <w:p w:rsidR="00B94580" w:rsidRDefault="00B94580" w:rsidP="00B26A13">
                  <w:r>
                    <w:t>-Here you are</w:t>
                  </w:r>
                </w:p>
              </w:txbxContent>
            </v:textbox>
          </v:shape>
        </w:pict>
      </w:r>
    </w:p>
    <w:p w:rsidR="00B94580" w:rsidRDefault="00B94580" w:rsidP="00B26A13">
      <w:pPr>
        <w:pStyle w:val="NoSpacing"/>
        <w:rPr>
          <w:b/>
          <w:bCs/>
          <w:sz w:val="20"/>
          <w:szCs w:val="20"/>
          <w:lang w:val="en-US"/>
        </w:rPr>
      </w:pPr>
      <w:r w:rsidRPr="00C757F8">
        <w:rPr>
          <w:color w:val="FF0000"/>
        </w:rPr>
        <w:t>Part</w:t>
      </w:r>
      <w:r>
        <w:rPr>
          <w:color w:val="FF0000"/>
        </w:rPr>
        <w:t xml:space="preserve"> 5) Boşlukları sağdaki kutu içerisinde bulanan ifadelerle doldurunuz. 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Hello, Can I  ……….. you?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Yes,  ………………… to have some lunch.</w:t>
      </w:r>
      <w:r w:rsidRPr="00B26A13">
        <w:rPr>
          <w:noProof/>
          <w:shd w:val="clear" w:color="auto" w:fill="FFFFFF"/>
        </w:rPr>
        <w:t xml:space="preserve"> 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 ………………….. a starter?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 xml:space="preserve">Kim: Yes, I'd like a bowl of chicken soup,  ……………… 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And what  ……………….for a main course?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I'd like a grilled cheese sandwich.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Would you like  ……………. to drink?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Yes, I'd like a glass of Coke, please.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Waiter... After Kim has her lunch.: Can I bring you anything else?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No thank you. Just the  …………………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Certainly.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Kim:I don't have my glasses.  ……………………  is the lunch?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That's $6.75.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 …………………. Thank you very much.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Waiter: You're  …………………. Have a good day.</w:t>
      </w:r>
    </w:p>
    <w:p w:rsidR="00B94580" w:rsidRPr="00B26A13" w:rsidRDefault="00B94580" w:rsidP="00B26A13">
      <w:pPr>
        <w:pStyle w:val="NoSpacing"/>
        <w:rPr>
          <w:sz w:val="24"/>
          <w:szCs w:val="24"/>
          <w:lang w:val="en-US"/>
        </w:rPr>
      </w:pPr>
      <w:r w:rsidRPr="00B26A13">
        <w:rPr>
          <w:sz w:val="24"/>
          <w:szCs w:val="24"/>
          <w:lang w:val="en-US"/>
        </w:rPr>
        <w:t>Kim: Thank you, the same to you.</w:t>
      </w:r>
    </w:p>
    <w:p w:rsidR="00B94580" w:rsidRDefault="00B94580" w:rsidP="004B7134">
      <w:pPr>
        <w:pStyle w:val="NoSpacing"/>
        <w:rPr>
          <w:b/>
          <w:bCs/>
          <w:sz w:val="20"/>
          <w:szCs w:val="20"/>
          <w:lang w:val="en-US"/>
        </w:rPr>
      </w:pPr>
    </w:p>
    <w:p w:rsidR="00B94580" w:rsidRPr="002A744C" w:rsidRDefault="00B94580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color w:val="FF0000"/>
        </w:rPr>
      </w:pPr>
      <w:r w:rsidRPr="00C757F8">
        <w:rPr>
          <w:b/>
          <w:bCs/>
          <w:color w:val="FF0000"/>
        </w:rPr>
        <w:t>Part</w:t>
      </w:r>
      <w:r>
        <w:rPr>
          <w:b/>
          <w:bCs/>
          <w:color w:val="FF0000"/>
        </w:rPr>
        <w:t xml:space="preserve"> 6) </w:t>
      </w:r>
      <w:r w:rsidRPr="002A744C">
        <w:rPr>
          <w:b/>
          <w:bCs/>
          <w:color w:val="FF0000"/>
          <w:lang w:val="tr-TR"/>
        </w:rPr>
        <w:t xml:space="preserve">Aşağıdaki parti türlerinin adlarını </w:t>
      </w:r>
      <w:r>
        <w:rPr>
          <w:b/>
          <w:bCs/>
          <w:color w:val="FF0000"/>
          <w:lang w:val="tr-TR"/>
        </w:rPr>
        <w:t xml:space="preserve">uygun resimlerin altına </w:t>
      </w:r>
      <w:r w:rsidRPr="002A744C">
        <w:rPr>
          <w:b/>
          <w:bCs/>
          <w:color w:val="FF0000"/>
          <w:lang w:val="tr-TR"/>
        </w:rPr>
        <w:t>yazın.</w:t>
      </w:r>
      <w:r w:rsidRPr="002A744C">
        <w:rPr>
          <w:color w:val="FF0000"/>
          <w:lang w:val="tr-TR"/>
        </w:rPr>
        <w:t xml:space="preserve"> </w:t>
      </w:r>
    </w:p>
    <w:p w:rsidR="00B94580" w:rsidRPr="00CE78A9" w:rsidRDefault="00B94580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 w:rsidRPr="00CE78A9">
        <w:rPr>
          <w:b/>
          <w:bCs/>
          <w:lang w:val="tr-TR"/>
        </w:rPr>
        <w:t xml:space="preserve">birthday party  -  wedding party   -   pyjamas party   -   halloween party  -   fancy dress party </w:t>
      </w:r>
    </w:p>
    <w:p w:rsidR="00B94580" w:rsidRPr="00CE78A9" w:rsidRDefault="00B94580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 w:rsidRPr="000C49CE">
        <w:rPr>
          <w:b/>
          <w:bCs/>
          <w:lang w:val="tr-TR"/>
        </w:rPr>
        <w:pict>
          <v:shape id="Resim 17" o:spid="_x0000_i1035" type="#_x0000_t75" style="width:86.25pt;height:69pt;visibility:visible">
            <v:imagedata r:id="rId20" o:title=""/>
          </v:shape>
        </w:pict>
      </w:r>
      <w:r w:rsidRPr="000C49CE">
        <w:rPr>
          <w:b/>
          <w:bCs/>
          <w:lang w:val="tr-TR"/>
        </w:rPr>
        <w:pict>
          <v:shape id="Resim 18" o:spid="_x0000_i1036" type="#_x0000_t75" style="width:96.75pt;height:67.5pt;visibility:visible">
            <v:imagedata r:id="rId21" o:title=""/>
          </v:shape>
        </w:pict>
      </w:r>
      <w:r w:rsidRPr="000C49CE">
        <w:rPr>
          <w:b/>
          <w:bCs/>
          <w:lang w:val="tr-TR"/>
        </w:rPr>
        <w:pict>
          <v:shape id="Resim 19" o:spid="_x0000_i1037" type="#_x0000_t75" style="width:113.25pt;height:69pt;visibility:visible">
            <v:imagedata r:id="rId22" o:title=""/>
          </v:shape>
        </w:pict>
      </w:r>
      <w:r w:rsidRPr="000C49CE">
        <w:rPr>
          <w:b/>
          <w:bCs/>
          <w:lang w:val="tr-TR"/>
        </w:rPr>
        <w:pict>
          <v:shape id="Resim 20" o:spid="_x0000_i1038" type="#_x0000_t75" style="width:93pt;height:70.5pt;visibility:visible">
            <v:imagedata r:id="rId23" o:title=""/>
          </v:shape>
        </w:pict>
      </w:r>
      <w:r w:rsidRPr="000C49CE">
        <w:rPr>
          <w:b/>
          <w:bCs/>
          <w:lang w:val="tr-TR"/>
        </w:rPr>
        <w:pict>
          <v:shape id="Resim 21" o:spid="_x0000_i1039" type="#_x0000_t75" style="width:86.25pt;height:75.75pt;visibility:visible">
            <v:imagedata r:id="rId24" o:title=""/>
          </v:shape>
        </w:pict>
      </w:r>
    </w:p>
    <w:p w:rsidR="00B94580" w:rsidRDefault="00B94580" w:rsidP="00422C31">
      <w:pPr>
        <w:pStyle w:val="NoSpacing"/>
        <w:rPr>
          <w:b/>
          <w:bCs/>
        </w:rPr>
      </w:pPr>
      <w:r>
        <w:rPr>
          <w:b/>
          <w:bCs/>
        </w:rPr>
        <w:t>1)___________</w:t>
      </w:r>
      <w:r w:rsidRPr="00CE78A9">
        <w:rPr>
          <w:b/>
          <w:bCs/>
        </w:rPr>
        <w:t xml:space="preserve">_    </w:t>
      </w:r>
      <w:r>
        <w:rPr>
          <w:b/>
          <w:bCs/>
        </w:rPr>
        <w:t xml:space="preserve">       </w:t>
      </w:r>
      <w:r w:rsidRPr="00CE78A9">
        <w:rPr>
          <w:b/>
          <w:bCs/>
        </w:rPr>
        <w:t>2)</w:t>
      </w:r>
      <w:r>
        <w:rPr>
          <w:b/>
          <w:bCs/>
        </w:rPr>
        <w:t>____________   3)____________</w:t>
      </w:r>
      <w:r w:rsidRPr="00CE78A9">
        <w:rPr>
          <w:b/>
          <w:bCs/>
        </w:rPr>
        <w:t xml:space="preserve">____   </w:t>
      </w:r>
      <w:r>
        <w:rPr>
          <w:b/>
          <w:bCs/>
        </w:rPr>
        <w:t xml:space="preserve">      </w:t>
      </w:r>
      <w:r w:rsidRPr="00CE78A9">
        <w:rPr>
          <w:b/>
          <w:bCs/>
        </w:rPr>
        <w:t xml:space="preserve"> 4)___</w:t>
      </w:r>
      <w:r>
        <w:rPr>
          <w:b/>
          <w:bCs/>
        </w:rPr>
        <w:t>___________   5)______________</w:t>
      </w:r>
    </w:p>
    <w:p w:rsidR="00B94580" w:rsidRPr="00122BE3" w:rsidRDefault="00B9458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 w:rsidRPr="00C757F8">
        <w:rPr>
          <w:b/>
          <w:bCs/>
          <w:color w:val="FF0000"/>
        </w:rPr>
        <w:t>Part</w:t>
      </w:r>
      <w:r>
        <w:rPr>
          <w:b/>
          <w:bCs/>
          <w:color w:val="FF0000"/>
        </w:rPr>
        <w:t xml:space="preserve"> 7) </w:t>
      </w:r>
      <w:r w:rsidRPr="002A744C">
        <w:rPr>
          <w:b/>
          <w:bCs/>
          <w:color w:val="FF0000"/>
          <w:lang w:val="tr-TR"/>
        </w:rPr>
        <w:t xml:space="preserve">Aşağıda verilenlerin </w:t>
      </w:r>
      <w:r>
        <w:rPr>
          <w:b/>
          <w:bCs/>
          <w:color w:val="FF0000"/>
          <w:lang w:val="tr-TR"/>
        </w:rPr>
        <w:t>kelimeleri uygun resimlerin altına</w:t>
      </w:r>
      <w:r w:rsidRPr="002A744C">
        <w:rPr>
          <w:b/>
          <w:bCs/>
          <w:color w:val="FF0000"/>
          <w:lang w:val="tr-TR"/>
        </w:rPr>
        <w:t xml:space="preserve"> yazın. </w:t>
      </w:r>
    </w:p>
    <w:p w:rsidR="00B94580" w:rsidRPr="00772A46" w:rsidRDefault="00B94580" w:rsidP="00772A46">
      <w:pPr>
        <w:pStyle w:val="NoSpacing"/>
        <w:rPr>
          <w:b/>
          <w:bCs/>
        </w:rPr>
      </w:pPr>
      <w:r w:rsidRPr="00772A46">
        <w:rPr>
          <w:b/>
          <w:bCs/>
        </w:rPr>
        <w:t>palm reading      -    four-leaf clover   -      coffee reading     -      broken mirror      -      fortune teller</w:t>
      </w:r>
    </w:p>
    <w:p w:rsidR="00B94580" w:rsidRPr="00122BE3" w:rsidRDefault="00B9458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 w:rsidRPr="000C49CE">
        <w:rPr>
          <w:b/>
          <w:bCs/>
          <w:lang w:val="tr-TR"/>
        </w:rPr>
        <w:pict>
          <v:shape id="Resim 22" o:spid="_x0000_i1040" type="#_x0000_t75" style="width:84pt;height:57pt;visibility:visible">
            <v:imagedata r:id="rId25" o:title=""/>
          </v:shape>
        </w:pict>
      </w:r>
      <w:r w:rsidRPr="00122BE3">
        <w:rPr>
          <w:b/>
          <w:bCs/>
          <w:lang w:val="tr-TR"/>
        </w:rPr>
        <w:t xml:space="preserve">   </w:t>
      </w:r>
      <w:r w:rsidRPr="000C49CE">
        <w:rPr>
          <w:b/>
          <w:bCs/>
          <w:lang w:val="tr-TR"/>
        </w:rPr>
        <w:pict>
          <v:shape id="Resim 23" o:spid="_x0000_i1041" type="#_x0000_t75" style="width:68.25pt;height:57pt;visibility:visible">
            <v:imagedata r:id="rId26" o:title=""/>
          </v:shape>
        </w:pict>
      </w:r>
      <w:r w:rsidRPr="00122BE3">
        <w:rPr>
          <w:b/>
          <w:bCs/>
          <w:lang w:val="tr-TR"/>
        </w:rPr>
        <w:t xml:space="preserve">       </w:t>
      </w:r>
      <w:r w:rsidRPr="000C49CE">
        <w:rPr>
          <w:b/>
          <w:bCs/>
          <w:lang w:val="tr-TR"/>
        </w:rPr>
        <w:pict>
          <v:shape id="Resim 24" o:spid="_x0000_i1042" type="#_x0000_t75" style="width:89.25pt;height:57pt;visibility:visible">
            <v:imagedata r:id="rId27" o:title=""/>
          </v:shape>
        </w:pict>
      </w:r>
      <w:r w:rsidRPr="00122BE3">
        <w:rPr>
          <w:b/>
          <w:bCs/>
          <w:lang w:val="tr-TR"/>
        </w:rPr>
        <w:t xml:space="preserve">      </w:t>
      </w:r>
      <w:r w:rsidRPr="000C49CE">
        <w:rPr>
          <w:b/>
          <w:bCs/>
          <w:lang w:val="tr-TR"/>
        </w:rPr>
        <w:pict>
          <v:shape id="Resim 25" o:spid="_x0000_i1043" type="#_x0000_t75" style="width:75.75pt;height:57pt;visibility:visible">
            <v:imagedata r:id="rId28" o:title=""/>
          </v:shape>
        </w:pict>
      </w:r>
      <w:r w:rsidRPr="00122BE3">
        <w:rPr>
          <w:b/>
          <w:bCs/>
          <w:lang w:val="tr-TR"/>
        </w:rPr>
        <w:t xml:space="preserve">       </w:t>
      </w:r>
      <w:r w:rsidRPr="000C49CE">
        <w:rPr>
          <w:b/>
          <w:bCs/>
          <w:lang w:val="tr-TR"/>
        </w:rPr>
        <w:pict>
          <v:shape id="Resim 26" o:spid="_x0000_i1044" type="#_x0000_t75" style="width:81pt;height:54.75pt;visibility:visible">
            <v:imagedata r:id="rId29" o:title=""/>
          </v:shape>
        </w:pict>
      </w:r>
    </w:p>
    <w:p w:rsidR="00B94580" w:rsidRPr="00122BE3" w:rsidRDefault="00B9458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 w:rsidRPr="00122BE3">
        <w:rPr>
          <w:b/>
          <w:bCs/>
          <w:lang w:val="tr-TR"/>
        </w:rPr>
        <w:t>1)______________   2)____________  3)_______________   4)_______________   5)______________</w:t>
      </w:r>
    </w:p>
    <w:p w:rsidR="00B94580" w:rsidRDefault="00B94580" w:rsidP="005B597C">
      <w:pPr>
        <w:rPr>
          <w:b/>
          <w:bCs/>
          <w:color w:val="FF0000"/>
        </w:rPr>
      </w:pPr>
      <w:r>
        <w:rPr>
          <w:lang w:val="tr-TR"/>
        </w:rPr>
        <w:pict>
          <v:roundrect id="Yuvarlatılmış Dikdörtgen 33" o:spid="_x0000_s1031" style="position:absolute;margin-left:373.8pt;margin-top:5.95pt;width:232.5pt;height:57.75pt;z-index:251653120;visibility:visible;mso-position-horizontal:right;mso-position-horizontal-relative:margin;v-text-anchor:middle" arcsize="10923f" strokecolor="#70ad47" strokeweight="1pt">
            <v:stroke joinstyle="miter"/>
            <v:textbox>
              <w:txbxContent>
                <w:p w:rsidR="00B94580" w:rsidRDefault="00B94580" w:rsidP="005B597C">
                  <w:pPr>
                    <w:tabs>
                      <w:tab w:val="left" w:pos="792"/>
                    </w:tabs>
                    <w:autoSpaceDE w:val="0"/>
                    <w:spacing w:before="75" w:after="20"/>
                    <w:ind w:left="72" w:right="18"/>
                    <w:rPr>
                      <w:b/>
                      <w:bCs/>
                      <w:lang w:val="tr-TR"/>
                    </w:rPr>
                  </w:pPr>
                  <w:r w:rsidRPr="00C757F8">
                    <w:rPr>
                      <w:b/>
                      <w:bCs/>
                      <w:color w:val="FF0000"/>
                    </w:rPr>
                    <w:t>Part</w:t>
                  </w:r>
                  <w:r>
                    <w:rPr>
                      <w:b/>
                      <w:bCs/>
                      <w:color w:val="FF0000"/>
                    </w:rPr>
                    <w:t xml:space="preserve"> 9)</w:t>
                  </w:r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 w:rsidRPr="00BA43E0">
                    <w:rPr>
                      <w:b/>
                      <w:bCs/>
                      <w:color w:val="FF0000"/>
                      <w:sz w:val="22"/>
                      <w:szCs w:val="22"/>
                      <w:lang w:val="tr-TR"/>
                    </w:rPr>
                    <w:t>Bir arkadaşınızın geleceğine ait tahminleri will ve won’t yapısı kullanarak 5 cümle ile ifade ediniz.</w:t>
                  </w:r>
                </w:p>
                <w:p w:rsidR="00B94580" w:rsidRDefault="00B94580" w:rsidP="005B597C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lang w:val="tr-TR"/>
        </w:rPr>
        <w:pict>
          <v:roundrect id="Yuvarlatılmış Dikdörtgen 34" o:spid="_x0000_s1032" style="position:absolute;margin-left:-12pt;margin-top:6.45pt;width:293.25pt;height:254.25pt;z-index:251655168;visibility:visible;mso-position-horizontal-relative:margin;v-text-anchor:middle" arcsize="10923f" strokecolor="#70ad47" strokeweight="1pt">
            <v:stroke joinstyle="miter"/>
            <v:textbox>
              <w:txbxContent>
                <w:p w:rsidR="00B94580" w:rsidRPr="002A744C" w:rsidRDefault="00B94580" w:rsidP="00741F46">
                  <w:pPr>
                    <w:pStyle w:val="NoSpacing"/>
                    <w:rPr>
                      <w:color w:val="FF0000"/>
                    </w:rPr>
                  </w:pPr>
                  <w:r w:rsidRPr="00BA43E0">
                    <w:rPr>
                      <w:b/>
                      <w:bCs/>
                      <w:color w:val="FF0000"/>
                      <w:sz w:val="24"/>
                      <w:szCs w:val="24"/>
                    </w:rPr>
                    <w:t>Part 8)</w:t>
                  </w:r>
                  <w:r w:rsidRPr="005B597C">
                    <w:rPr>
                      <w:color w:val="FF0000"/>
                    </w:rPr>
                    <w:t xml:space="preserve"> </w:t>
                  </w:r>
                  <w:r w:rsidRPr="002A744C">
                    <w:rPr>
                      <w:color w:val="FF0000"/>
                    </w:rPr>
                    <w:t xml:space="preserve">Boşlukları   </w:t>
                  </w:r>
                  <w:r w:rsidRPr="002A744C">
                    <w:rPr>
                      <w:b/>
                      <w:bCs/>
                      <w:color w:val="FF0000"/>
                    </w:rPr>
                    <w:t xml:space="preserve">SOME 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bCs/>
                      <w:color w:val="FF0000"/>
                    </w:rPr>
                    <w:t>ANY</w:t>
                  </w:r>
                  <w:r w:rsidRPr="002A744C">
                    <w:rPr>
                      <w:color w:val="FF0000"/>
                    </w:rPr>
                    <w:t xml:space="preserve"> – </w:t>
                  </w:r>
                  <w:r w:rsidRPr="002A744C">
                    <w:rPr>
                      <w:b/>
                      <w:bCs/>
                      <w:color w:val="FF0000"/>
                    </w:rPr>
                    <w:t>MUCH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2A744C">
                    <w:rPr>
                      <w:b/>
                      <w:bCs/>
                      <w:color w:val="FF0000"/>
                    </w:rPr>
                    <w:t>MANY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bCs/>
                      <w:color w:val="FF0000"/>
                    </w:rPr>
                    <w:t>A LOT</w:t>
                  </w:r>
                  <w:r w:rsidRPr="002A744C">
                    <w:rPr>
                      <w:color w:val="FF0000"/>
                    </w:rPr>
                    <w:t xml:space="preserve"> </w:t>
                  </w:r>
                  <w:r w:rsidRPr="00BA43E0">
                    <w:rPr>
                      <w:b/>
                      <w:bCs/>
                      <w:color w:val="FF0000"/>
                    </w:rPr>
                    <w:t>OF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bCs/>
                      <w:color w:val="FF0000"/>
                    </w:rPr>
                    <w:t>A FEW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bCs/>
                      <w:color w:val="FF0000"/>
                    </w:rPr>
                    <w:t>A LITTLE</w:t>
                  </w:r>
                  <w:r w:rsidRPr="00BA43E0">
                    <w:rPr>
                      <w:color w:val="FF0000"/>
                    </w:rPr>
                    <w:t xml:space="preserve"> </w:t>
                  </w:r>
                  <w:r w:rsidRPr="002A744C">
                    <w:rPr>
                      <w:color w:val="FF0000"/>
                    </w:rPr>
                    <w:t>uygun olan yerlere yazınız.</w:t>
                  </w:r>
                </w:p>
                <w:p w:rsidR="00B94580" w:rsidRDefault="00B94580" w:rsidP="00741F46">
                  <w:pPr>
                    <w:pStyle w:val="NoSpacing"/>
                  </w:pP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1.How________money have you got?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2.How________bottles have you got?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3.There is not _____________butter in the fridge.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4.I don’t think we have got _______________milk left.</w:t>
                  </w:r>
                </w:p>
                <w:p w:rsidR="00B94580" w:rsidRDefault="00B94580" w:rsidP="00741F46">
                  <w:pPr>
                    <w:pStyle w:val="NoSpacing"/>
                  </w:pPr>
                  <w:r w:rsidRPr="005B597C">
                    <w:t xml:space="preserve">5.We need___________cheese if we want to make 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a sandwich.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6.Do you want___________fruit from the shop?</w:t>
                  </w:r>
                </w:p>
                <w:p w:rsidR="00B94580" w:rsidRDefault="00B94580" w:rsidP="00741F46">
                  <w:pPr>
                    <w:pStyle w:val="NoSpacing"/>
                  </w:pPr>
                  <w:r w:rsidRPr="005B597C">
                    <w:t xml:space="preserve">7.My mother doesn’t want_______________mixer for </w:t>
                  </w:r>
                </w:p>
                <w:p w:rsidR="00B94580" w:rsidRPr="005B597C" w:rsidRDefault="00B94580" w:rsidP="00741F46">
                  <w:pPr>
                    <w:pStyle w:val="NoSpacing"/>
                  </w:pPr>
                  <w:r w:rsidRPr="005B597C">
                    <w:t>her birthday.</w:t>
                  </w:r>
                </w:p>
                <w:p w:rsidR="00B94580" w:rsidRDefault="00B94580" w:rsidP="00741F46">
                  <w:pPr>
                    <w:pStyle w:val="NoSpacing"/>
                  </w:pPr>
                  <w:r w:rsidRPr="005B597C">
                    <w:t>8.There weren’t _____________people at the concert.</w:t>
                  </w:r>
                </w:p>
                <w:p w:rsidR="00B94580" w:rsidRDefault="00B94580" w:rsidP="00741F46">
                  <w:pPr>
                    <w:pStyle w:val="NoSpacing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>9.There were________________people at the cinema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B94580" w:rsidRPr="005B597C" w:rsidRDefault="00B94580" w:rsidP="00741F46">
                  <w:pPr>
                    <w:pStyle w:val="NoSpacing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>10.I must go now.I have _____________work to do.</w:t>
                  </w:r>
                </w:p>
                <w:p w:rsidR="00B94580" w:rsidRDefault="00B94580" w:rsidP="00741F46">
                  <w:pPr>
                    <w:pStyle w:val="NoSpacing"/>
                    <w:rPr>
                      <w:sz w:val="24"/>
                      <w:szCs w:val="24"/>
                    </w:rPr>
                  </w:pPr>
                </w:p>
                <w:p w:rsidR="00B94580" w:rsidRDefault="00B94580" w:rsidP="00741F46">
                  <w:pPr>
                    <w:pStyle w:val="NoSpacing"/>
                    <w:rPr>
                      <w:sz w:val="24"/>
                      <w:szCs w:val="24"/>
                    </w:rPr>
                  </w:pPr>
                </w:p>
                <w:p w:rsidR="00B94580" w:rsidRPr="005B597C" w:rsidRDefault="00B94580" w:rsidP="00741F46">
                  <w:pPr>
                    <w:pStyle w:val="NoSpacing"/>
                  </w:pPr>
                </w:p>
                <w:p w:rsidR="00B94580" w:rsidRDefault="00B94580" w:rsidP="00741F46">
                  <w:pPr>
                    <w:pStyle w:val="NoSpacing"/>
                  </w:pPr>
                </w:p>
              </w:txbxContent>
            </v:textbox>
            <w10:wrap anchorx="margin"/>
          </v:roundrect>
        </w:pict>
      </w:r>
    </w:p>
    <w:p w:rsidR="00B94580" w:rsidRPr="005B597C" w:rsidRDefault="00B94580" w:rsidP="005B597C">
      <w:pPr>
        <w:pStyle w:val="NoSpacing"/>
        <w:rPr>
          <w:sz w:val="24"/>
          <w:szCs w:val="24"/>
        </w:rPr>
      </w:pPr>
    </w:p>
    <w:p w:rsidR="00B94580" w:rsidRDefault="00B94580" w:rsidP="005B597C"/>
    <w:p w:rsidR="00B94580" w:rsidRPr="000E720A" w:rsidRDefault="00B9458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  <w:r>
        <w:rPr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9" o:spid="_x0000_s1033" type="#_x0000_t106" style="position:absolute;left:0;text-align:left;margin-left:286.5pt;margin-top:18.95pt;width:264.75pt;height:194.25pt;z-index:251654144;visibility:visible;v-text-anchor:middle" adj="10100,-138" fillcolor="window" strokecolor="#70ad47" strokeweight="1pt">
            <v:stroke joinstyle="miter"/>
            <v:textbox>
              <w:txbxContent>
                <w:p w:rsidR="00B94580" w:rsidRDefault="00B94580" w:rsidP="005F0B81">
                  <w:pPr>
                    <w:spacing w:line="360" w:lineRule="auto"/>
                  </w:pPr>
                  <w:hyperlink r:id="rId30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B94580" w:rsidRDefault="00B94580" w:rsidP="00772A46">
                  <w:pPr>
                    <w:pStyle w:val="NoSpacing"/>
                  </w:pPr>
                </w:p>
              </w:txbxContent>
            </v:textbox>
          </v:shape>
        </w:pict>
      </w: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pStyle w:val="NoSpacing"/>
      </w:pPr>
    </w:p>
    <w:p w:rsidR="00B94580" w:rsidRDefault="00B9458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bCs/>
          <w:lang w:val="tr-TR"/>
        </w:rPr>
      </w:pPr>
    </w:p>
    <w:p w:rsidR="00B94580" w:rsidRDefault="00B94580" w:rsidP="00422C31">
      <w:pPr>
        <w:pStyle w:val="NoSpacing"/>
        <w:rPr>
          <w:b/>
          <w:bCs/>
        </w:rPr>
      </w:pPr>
    </w:p>
    <w:p w:rsidR="00B94580" w:rsidRDefault="00B94580" w:rsidP="00422C31">
      <w:pPr>
        <w:pStyle w:val="NoSpacing"/>
        <w:rPr>
          <w:b/>
          <w:bCs/>
        </w:rPr>
      </w:pP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roundrect id="Yuvarlatılmış Dikdörtgen 36" o:spid="_x0000_s1034" style="position:absolute;margin-left:260.25pt;margin-top:6.25pt;width:289.5pt;height:144.75pt;z-index:251657216;visibility:visible;v-text-anchor:middle" arcsize="10923f" strokecolor="#70ad47" strokeweight="1pt">
            <v:stroke joinstyle="miter"/>
            <v:textbox>
              <w:txbxContent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1.Whose birthday party is it?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………………………………….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2.What is the date of the party?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>….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3.What time does it start?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 xml:space="preserve">……………..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4.Where is the party?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</w:t>
                  </w:r>
                  <w:r>
                    <w:rPr>
                      <w:sz w:val="20"/>
                      <w:szCs w:val="20"/>
                    </w:rPr>
                    <w:t>………………………………</w:t>
                  </w:r>
                  <w:r w:rsidRPr="00772A46">
                    <w:rPr>
                      <w:sz w:val="20"/>
                      <w:szCs w:val="20"/>
                    </w:rPr>
                    <w:t>…………………….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5.Is the party in the morning or in the afternoon?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…………………………………………………………………</w:t>
                  </w:r>
                  <w:r>
                    <w:rPr>
                      <w:sz w:val="20"/>
                      <w:szCs w:val="20"/>
                    </w:rPr>
                    <w:t>……………</w:t>
                  </w:r>
                  <w:r w:rsidRPr="00772A46">
                    <w:rPr>
                      <w:sz w:val="20"/>
                      <w:szCs w:val="20"/>
                    </w:rPr>
                    <w:t>………..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35" type="#_x0000_t114" style="position:absolute;margin-left:5.25pt;margin-top:.8pt;width:250.5pt;height:104.25pt;z-index:251656192;visibility:visible;mso-position-horizontal-relative:margin;v-text-anchor:middle" strokecolor="#70ad47" strokeweight="1pt">
            <v:textbox>
              <w:txbxContent>
                <w:p w:rsidR="00B94580" w:rsidRPr="00772A46" w:rsidRDefault="00B94580" w:rsidP="00772A46">
                  <w:pPr>
                    <w:pStyle w:val="Default"/>
                    <w:rPr>
                      <w:i/>
                      <w:iCs/>
                    </w:rPr>
                  </w:pPr>
                  <w:r w:rsidRPr="00772A46">
                    <w:rPr>
                      <w:i/>
                      <w:iCs/>
                    </w:rPr>
                    <w:t xml:space="preserve">Mark is turning 13!  Would you like to join his </w:t>
                  </w:r>
                </w:p>
                <w:p w:rsidR="00B94580" w:rsidRPr="00772A46" w:rsidRDefault="00B94580" w:rsidP="00772A46">
                  <w:pPr>
                    <w:pStyle w:val="Default"/>
                    <w:rPr>
                      <w:i/>
                      <w:iCs/>
                    </w:rPr>
                  </w:pPr>
                </w:p>
                <w:p w:rsidR="00B94580" w:rsidRPr="00772A46" w:rsidRDefault="00B94580" w:rsidP="00772A46">
                  <w:pPr>
                    <w:pStyle w:val="Default"/>
                    <w:rPr>
                      <w:i/>
                      <w:iCs/>
                    </w:rPr>
                  </w:pPr>
                  <w:r w:rsidRPr="00772A46">
                    <w:rPr>
                      <w:i/>
                      <w:iCs/>
                    </w:rPr>
                    <w:t xml:space="preserve">birthday party at Chico Restaurant? </w:t>
                  </w:r>
                </w:p>
                <w:p w:rsidR="00B94580" w:rsidRPr="00772A46" w:rsidRDefault="00B94580" w:rsidP="00772A46">
                  <w:pPr>
                    <w:pStyle w:val="NoSpacing"/>
                    <w:rPr>
                      <w:i/>
                      <w:iCs/>
                      <w:sz w:val="24"/>
                      <w:szCs w:val="24"/>
                    </w:rPr>
                  </w:pPr>
                </w:p>
                <w:p w:rsidR="00B94580" w:rsidRPr="00772A46" w:rsidRDefault="00B94580" w:rsidP="00772A46">
                  <w:pPr>
                    <w:pStyle w:val="NoSpacing"/>
                    <w:rPr>
                      <w:i/>
                      <w:iCs/>
                      <w:sz w:val="24"/>
                      <w:szCs w:val="24"/>
                    </w:rPr>
                  </w:pPr>
                  <w:r w:rsidRPr="00772A46">
                    <w:rPr>
                      <w:i/>
                      <w:iCs/>
                      <w:sz w:val="24"/>
                      <w:szCs w:val="24"/>
                    </w:rPr>
                    <w:t>At 3:30 pm,14th July</w:t>
                  </w:r>
                </w:p>
              </w:txbxContent>
            </v:textbox>
            <w10:wrap anchorx="margin"/>
          </v:shape>
        </w:pict>
      </w: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roundrect id="Yuvarlatılmış Dikdörtgen 43" o:spid="_x0000_s1036" style="position:absolute;margin-left:18.75pt;margin-top:7.2pt;width:15.75pt;height:94.5pt;z-index:251662336;visibility:visible;mso-position-horizontal-relative:page;v-text-anchor:middle" arcsize="10923f" strokecolor="#70ad47" strokeweight="1pt">
            <v:stroke joinstyle="miter"/>
            <v:textbox>
              <w:txbxContent>
                <w:p w:rsidR="00B94580" w:rsidRPr="00BA43E0" w:rsidRDefault="00B94580" w:rsidP="00BA43E0">
                  <w:pPr>
                    <w:jc w:val="center"/>
                    <w:rPr>
                      <w:b/>
                      <w:bCs/>
                      <w:color w:val="FF0000"/>
                      <w:lang w:val="tr-TR"/>
                    </w:rPr>
                  </w:pPr>
                  <w:r w:rsidRPr="00BA43E0">
                    <w:rPr>
                      <w:b/>
                      <w:bCs/>
                      <w:color w:val="FF0000"/>
                      <w:sz w:val="20"/>
                      <w:szCs w:val="20"/>
                    </w:rPr>
                    <w:t>PART</w:t>
                  </w:r>
                  <w:r w:rsidRPr="00BA43E0">
                    <w:rPr>
                      <w:b/>
                      <w:bCs/>
                      <w:color w:val="FF0000"/>
                      <w:lang w:val="tr-TR"/>
                    </w:rPr>
                    <w:t xml:space="preserve"> </w:t>
                  </w:r>
                </w:p>
                <w:p w:rsidR="00B94580" w:rsidRDefault="00B94580" w:rsidP="00BA43E0">
                  <w:pPr>
                    <w:jc w:val="center"/>
                    <w:rPr>
                      <w:color w:val="FF0000"/>
                      <w:lang w:val="tr-TR"/>
                    </w:rPr>
                  </w:pPr>
                </w:p>
                <w:p w:rsidR="00B94580" w:rsidRPr="00AC3318" w:rsidRDefault="00B94580" w:rsidP="00BA43E0">
                  <w:pPr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u w:val="single"/>
                      <w:lang w:val="tr-TR"/>
                    </w:rPr>
                  </w:pPr>
                  <w:r w:rsidRPr="00AC3318">
                    <w:rPr>
                      <w:b/>
                      <w:bCs/>
                      <w:color w:val="FF0000"/>
                      <w:sz w:val="20"/>
                      <w:szCs w:val="20"/>
                      <w:u w:val="single"/>
                      <w:lang w:val="tr-TR"/>
                    </w:rPr>
                    <w:t>10</w:t>
                  </w:r>
                </w:p>
              </w:txbxContent>
            </v:textbox>
            <w10:wrap anchorx="margin"/>
          </v:roundrect>
        </w:pict>
      </w: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</w:p>
    <w:p w:rsidR="00B94580" w:rsidRDefault="00B94580" w:rsidP="00422C31">
      <w:pPr>
        <w:pStyle w:val="NoSpacing"/>
        <w:rPr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shape id="Şeritli Sağ Ok 38" o:spid="_x0000_s1037" type="#_x0000_t93" style="position:absolute;margin-left:204.75pt;margin-top:2.2pt;width:63pt;height:32.25pt;z-index:251659264;visibility:visible;v-text-anchor:middle" adj="16071" strokecolor="#70ad47" strokeweight="1pt"/>
        </w:pict>
      </w:r>
    </w:p>
    <w:p w:rsidR="00B94580" w:rsidRDefault="00B94580" w:rsidP="00355F31">
      <w:pPr>
        <w:pStyle w:val="NoSpacing"/>
        <w:rPr>
          <w:b/>
          <w:bCs/>
        </w:rPr>
      </w:pPr>
    </w:p>
    <w:p w:rsidR="00B94580" w:rsidRDefault="00B94580">
      <w:r>
        <w:rPr>
          <w:lang w:val="tr-TR"/>
        </w:rPr>
        <w:pict>
          <v:shape id="Yuvarlatılmış Çapraz Köşeli Dikdörtgen 37" o:spid="_x0000_s1038" style="position:absolute;margin-left:0;margin-top:51.05pt;width:120.75pt;height:38.25pt;z-index:251658240;visibility:visible;mso-position-horizontal:left;mso-position-horizontal-relative:margin;v-text-anchor:middle" coordsize="1533525,485775" o:spt="100" adj="-11796480,,5400" path="m80964,l1533525,r,l1533525,404811v,44715,-36249,80964,-80964,80964l,485775r,l,80964c,36249,36249,,80964,xe" fillcolor="#5b9bd5" strokecolor="#1f4d78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80964,0;1533525,0;1533525,0;1533525,404811;1452561,485775;0,485775;0,485775;0,80964;80964,0" o:connectangles="0,0,0,0,0,0,0,0,0" textboxrect="0,0,1533525,485775"/>
            <v:handles>
              <v:h position="@3,#0" polar="10800,10800"/>
              <v:h position="#2,#1" polar="10800,10800" radiusrange="0,10800"/>
            </v:handles>
            <v:textbox>
              <w:txbxContent>
                <w:p w:rsidR="00B94580" w:rsidRPr="002A744C" w:rsidRDefault="00B94580" w:rsidP="002A744C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  <w:lang w:val="tr-TR"/>
                    </w:rPr>
                  </w:pPr>
                  <w:bookmarkStart w:id="0" w:name="_GoBack"/>
                  <w:bookmarkEnd w:id="0"/>
                  <w:r w:rsidRPr="002A744C">
                    <w:rPr>
                      <w:b/>
                      <w:bCs/>
                      <w:i/>
                      <w:iCs/>
                      <w:sz w:val="20"/>
                      <w:szCs w:val="20"/>
                      <w:lang w:val="tr-TR"/>
                    </w:rPr>
                    <w:t>CENGİZ ÇETİN</w:t>
                  </w:r>
                </w:p>
                <w:p w:rsidR="00B94580" w:rsidRPr="002A744C" w:rsidRDefault="00B94580" w:rsidP="002A744C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tr-TR"/>
                    </w:rPr>
                  </w:pPr>
                  <w:r w:rsidRPr="002A744C">
                    <w:rPr>
                      <w:b/>
                      <w:bCs/>
                      <w:sz w:val="20"/>
                      <w:szCs w:val="20"/>
                      <w:lang w:val="tr-TR"/>
                    </w:rPr>
                    <w:t>ENGLISH TEACHER</w:t>
                  </w:r>
                </w:p>
              </w:txbxContent>
            </v:textbox>
            <w10:wrap anchorx="margin"/>
          </v:shape>
        </w:pict>
      </w:r>
      <w:r>
        <w:rPr>
          <w:lang w:val="tr-TR"/>
        </w:rPr>
        <w:pict>
          <v:roundrect id="Yuvarlatılmış Dikdörtgen 44" o:spid="_x0000_s1039" style="position:absolute;margin-left:167.25pt;margin-top:37.7pt;width:78.75pt;height:39.75pt;z-index:251663360;visibility:visible;v-text-anchor:middle" arcsize="10923f" strokecolor="#70ad47" strokeweight="1pt">
            <v:stroke joinstyle="miter"/>
            <v:textbox>
              <w:txbxContent>
                <w:p w:rsidR="00B94580" w:rsidRPr="00AC3318" w:rsidRDefault="00B94580" w:rsidP="00AC3318">
                  <w:pPr>
                    <w:jc w:val="center"/>
                    <w:rPr>
                      <w:b/>
                      <w:bCs/>
                      <w:color w:val="FF0000"/>
                      <w:lang w:val="tr-TR"/>
                    </w:rPr>
                  </w:pPr>
                  <w:r w:rsidRPr="00AC3318">
                    <w:rPr>
                      <w:b/>
                      <w:bCs/>
                      <w:color w:val="FF0000"/>
                      <w:lang w:val="tr-TR"/>
                    </w:rPr>
                    <w:t>Her bölüm 10 puandır.</w:t>
                  </w:r>
                </w:p>
              </w:txbxContent>
            </v:textbox>
          </v:roundrect>
        </w:pict>
      </w:r>
    </w:p>
    <w:sectPr w:rsidR="00B94580" w:rsidSect="004B71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134"/>
    <w:rsid w:val="000B0162"/>
    <w:rsid w:val="000C49CE"/>
    <w:rsid w:val="000E720A"/>
    <w:rsid w:val="00106594"/>
    <w:rsid w:val="00122BE3"/>
    <w:rsid w:val="002271E1"/>
    <w:rsid w:val="00296BA5"/>
    <w:rsid w:val="002A744C"/>
    <w:rsid w:val="00355F31"/>
    <w:rsid w:val="003878CC"/>
    <w:rsid w:val="003E1276"/>
    <w:rsid w:val="00422C31"/>
    <w:rsid w:val="004B7134"/>
    <w:rsid w:val="004C4C60"/>
    <w:rsid w:val="005B597C"/>
    <w:rsid w:val="005F0B81"/>
    <w:rsid w:val="00704A57"/>
    <w:rsid w:val="00741F46"/>
    <w:rsid w:val="007633B8"/>
    <w:rsid w:val="00772A46"/>
    <w:rsid w:val="00A96E42"/>
    <w:rsid w:val="00AC3318"/>
    <w:rsid w:val="00B26A13"/>
    <w:rsid w:val="00B27E1E"/>
    <w:rsid w:val="00B94580"/>
    <w:rsid w:val="00BA43E0"/>
    <w:rsid w:val="00C225B9"/>
    <w:rsid w:val="00C757F8"/>
    <w:rsid w:val="00C92595"/>
    <w:rsid w:val="00CE78A9"/>
    <w:rsid w:val="00F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rPr>
      <w:rFonts w:ascii="Times New Roman" w:eastAsia="Times New Roman" w:hAnsi="Times New Roman"/>
      <w:noProof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4B7134"/>
    <w:rPr>
      <w:rFonts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B7134"/>
    <w:rPr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rsid w:val="004B7134"/>
    <w:rPr>
      <w:color w:val="0563C1"/>
      <w:u w:val="single"/>
    </w:rPr>
  </w:style>
  <w:style w:type="table" w:styleId="TableGrid">
    <w:name w:val="Table Grid"/>
    <w:basedOn w:val="TableNormal"/>
    <w:uiPriority w:val="99"/>
    <w:rsid w:val="003878C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72A46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s://encrypted-tbn3.gstatic.com/images?q=tbn:ANd9GcR1IxOjfi1G81b1nCFtUCj1BtT243tf-JDYYaMYY17f9ASwC7nTMSsYDYU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2" Type="http://schemas.openxmlformats.org/officeDocument/2006/relationships/settings" Target="settings.xml"/><Relationship Id="rId16" Type="http://schemas.openxmlformats.org/officeDocument/2006/relationships/image" Target="https://encrypted-tbn0.gstatic.com/images?q=tbn:ANd9GcQfGZNPnnAT9f8e_R7o0kH2rWJ-eHTnnQeXZSs-qp1P4vmls2p45g7I8ON2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url=http://www.tekvites.com/2014/07/yilda-9-gun-trafikte-geciyor/&amp;rct=j&amp;frm=1&amp;q=&amp;esrc=s&amp;sa=U&amp;ei=p_dQVPT4Luu8ygP3rYHgAg&amp;ved=0CBgQ9QEwAg&amp;usg=AFQjCNETWXAKXoHu1KHVzWWzqVo1JswQnw" TargetMode="External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image" Target="http://www.dilsitesi.com/sizeskinny.gif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http://www.dilsitesi.com/longblonde.gif" TargetMode="External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hyperlink" Target="http://www.google.com.tr/url?url=http://trafik.nedir.com/&amp;rct=j&amp;frm=1&amp;q=&amp;esrc=s&amp;sa=U&amp;ei=p_dQVPT4Luu8ygP3rYHgAg&amp;ved=0CBQQ9QEwAA&amp;usg=AFQjCNFbbKmO9S7bhz5Q7dLp-6fBlHCZtg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881</Words>
  <Characters>5026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Cengiz Çetin</dc:creator>
  <cp:keywords>www.sorubak.com</cp:keywords>
  <dc:description/>
  <cp:lastModifiedBy>edanur</cp:lastModifiedBy>
  <cp:revision>4</cp:revision>
  <cp:lastPrinted>2015-03-15T19:57:00Z</cp:lastPrinted>
  <dcterms:created xsi:type="dcterms:W3CDTF">2015-03-16T19:33:00Z</dcterms:created>
  <dcterms:modified xsi:type="dcterms:W3CDTF">2015-03-19T15:05:00Z</dcterms:modified>
  <cp:category>www.sorubak.com</cp:category>
  <cp:contentType>www.sorubak.com</cp:contentType>
</cp:coreProperties>
</file>