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39E" w:rsidRDefault="006A639E" w:rsidP="00766C0C">
      <w:pPr>
        <w:jc w:val="center"/>
        <w:rPr>
          <w:b/>
          <w:bCs/>
        </w:rPr>
      </w:pPr>
      <w:r w:rsidRPr="00BB3908">
        <w:rPr>
          <w:b/>
          <w:bCs/>
        </w:rPr>
        <w:t>2014-2015 EDUCATIONAL YEAR MUNZUR SECONDARY SCHOOL ENGLISH LESSON 7TH GRADERS 2ND TERM 1ST EXAM</w:t>
      </w:r>
    </w:p>
    <w:p w:rsidR="006A639E" w:rsidRDefault="006A639E" w:rsidP="00766C0C">
      <w:pPr>
        <w:rPr>
          <w:b/>
          <w:bCs/>
        </w:rPr>
      </w:pPr>
      <w:r>
        <w:rPr>
          <w:b/>
          <w:bCs/>
        </w:rPr>
        <w:t>NAME-SURNAME:</w:t>
      </w:r>
      <w:r>
        <w:rPr>
          <w:b/>
          <w:bCs/>
        </w:rPr>
        <w:tab/>
        <w:t xml:space="preserve"> </w:t>
      </w:r>
      <w:hyperlink r:id="rId5" w:history="1">
        <w:r w:rsidRPr="00284CF0">
          <w:rPr>
            <w:rStyle w:val="Hyperlink"/>
          </w:rPr>
          <w:t>www.sorubak.com</w:t>
        </w:r>
      </w:hyperlink>
      <w:r>
        <w:rPr>
          <w:b/>
          <w:bCs/>
        </w:rPr>
        <w:tab/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MARK:</w:t>
      </w:r>
    </w:p>
    <w:p w:rsidR="006A639E" w:rsidRDefault="006A639E" w:rsidP="00766C0C">
      <w:pPr>
        <w:rPr>
          <w:b/>
          <w:bCs/>
        </w:rPr>
      </w:pPr>
      <w:r>
        <w:rPr>
          <w:b/>
          <w:bCs/>
        </w:rPr>
        <w:t xml:space="preserve">CLASS-NO: </w:t>
      </w:r>
    </w:p>
    <w:p w:rsidR="006A639E" w:rsidRDefault="006A639E" w:rsidP="00766C0C">
      <w:pPr>
        <w:rPr>
          <w:b/>
          <w:bCs/>
        </w:rPr>
      </w:pPr>
    </w:p>
    <w:p w:rsidR="006A639E" w:rsidRDefault="006A639E" w:rsidP="00766C0C">
      <w:pPr>
        <w:rPr>
          <w:b/>
          <w:bCs/>
        </w:rPr>
      </w:pPr>
      <w:r>
        <w:rPr>
          <w:b/>
          <w:bCs/>
        </w:rPr>
        <w:t>A.MATCH THE PARTIES WITH THEIR DEFINITIONS.(7X1=7 PTS)</w:t>
      </w:r>
    </w:p>
    <w:p w:rsidR="006A639E" w:rsidRDefault="006A639E" w:rsidP="00766C0C">
      <w:r>
        <w:rPr>
          <w:b/>
          <w:bCs/>
        </w:rPr>
        <w:tab/>
      </w:r>
      <w:r>
        <w:t>Farewell Party-Pyjamas Party-Suprise Party-Dinner Party-Theme Party</w:t>
      </w:r>
      <w:r w:rsidRPr="0048561F">
        <w:t xml:space="preserve"> </w:t>
      </w:r>
      <w:r>
        <w:t>Party-Birthday Party-</w:t>
      </w:r>
    </w:p>
    <w:p w:rsidR="006A639E" w:rsidRDefault="006A639E" w:rsidP="00766C0C"/>
    <w:p w:rsidR="006A639E" w:rsidRDefault="006A639E" w:rsidP="00766C0C">
      <w:r>
        <w:tab/>
        <w:t>Fancy Dress Party-House Warming Party-Graduation Party-Barbecue Party</w:t>
      </w:r>
    </w:p>
    <w:p w:rsidR="006A639E" w:rsidRDefault="006A639E" w:rsidP="00766C0C"/>
    <w:p w:rsidR="006A639E" w:rsidRDefault="006A639E" w:rsidP="00766C0C">
      <w:r>
        <w:t>1.A party where people celebrate a person turning one year older________________________________</w:t>
      </w:r>
    </w:p>
    <w:p w:rsidR="006A639E" w:rsidRDefault="006A639E" w:rsidP="00766C0C">
      <w:r>
        <w:t>2.A party planned for someone as a suprise__________________________________________________</w:t>
      </w:r>
    </w:p>
    <w:p w:rsidR="006A639E" w:rsidRDefault="006A639E" w:rsidP="00766C0C">
      <w:r>
        <w:t>3.An act of saying goodbye______________________________________________________________</w:t>
      </w:r>
    </w:p>
    <w:p w:rsidR="006A639E" w:rsidRDefault="006A639E" w:rsidP="00766C0C">
      <w:r>
        <w:t>4.A party which everyone has to dress in a particular way______________________________________</w:t>
      </w:r>
    </w:p>
    <w:p w:rsidR="006A639E" w:rsidRDefault="006A639E" w:rsidP="00766C0C">
      <w:r>
        <w:t>5.A party which people eat dinner together__________________________________________________</w:t>
      </w:r>
    </w:p>
    <w:p w:rsidR="006A639E" w:rsidRDefault="006A639E" w:rsidP="00766C0C">
      <w:r>
        <w:t>6.A party where quests dress up in a different costume_________________________________________</w:t>
      </w:r>
    </w:p>
    <w:p w:rsidR="006A639E" w:rsidRDefault="006A639E" w:rsidP="00766C0C">
      <w:r>
        <w:t>7.An outdoor picnicor party which barbecue food is served_____________________________________</w:t>
      </w:r>
    </w:p>
    <w:p w:rsidR="006A639E" w:rsidRDefault="006A639E" w:rsidP="00766C0C"/>
    <w:p w:rsidR="006A639E" w:rsidRDefault="006A639E" w:rsidP="00766C0C">
      <w:pPr>
        <w:rPr>
          <w:b/>
          <w:bCs/>
        </w:rPr>
      </w:pPr>
      <w:r w:rsidRPr="00A858A8">
        <w:rPr>
          <w:b/>
          <w:bCs/>
        </w:rPr>
        <w:t>B.ANSWER THE QUESTIONS ABOUT YOURSELF.(5X2=10 PTS)</w:t>
      </w:r>
    </w:p>
    <w:p w:rsidR="006A639E" w:rsidRDefault="006A639E" w:rsidP="00766C0C">
      <w:pPr>
        <w:rPr>
          <w:b/>
          <w:bCs/>
        </w:rPr>
      </w:pPr>
    </w:p>
    <w:p w:rsidR="006A639E" w:rsidRDefault="006A639E" w:rsidP="00766C0C">
      <w:r>
        <w:t>1.When is your birthday?</w:t>
      </w:r>
    </w:p>
    <w:p w:rsidR="006A639E" w:rsidRDefault="006A639E" w:rsidP="00766C0C">
      <w:r>
        <w:t>2.What should you do to organize a party?(4 things.)</w:t>
      </w:r>
    </w:p>
    <w:p w:rsidR="006A639E" w:rsidRDefault="006A639E" w:rsidP="00766C0C"/>
    <w:p w:rsidR="006A639E" w:rsidRDefault="006A639E" w:rsidP="00766C0C">
      <w:r>
        <w:t>3.How do you feel on your birthday?</w:t>
      </w:r>
    </w:p>
    <w:p w:rsidR="006A639E" w:rsidRDefault="006A639E" w:rsidP="00766C0C">
      <w:r>
        <w:t>4.Do you like parties?</w:t>
      </w:r>
    </w:p>
    <w:p w:rsidR="006A639E" w:rsidRDefault="006A639E" w:rsidP="00766C0C">
      <w:r>
        <w:t>5.What kind of party do you like?</w:t>
      </w:r>
    </w:p>
    <w:p w:rsidR="006A639E" w:rsidRDefault="006A639E" w:rsidP="00766C0C"/>
    <w:p w:rsidR="006A639E" w:rsidRPr="00B525A7" w:rsidRDefault="006A639E" w:rsidP="00766C0C">
      <w:pPr>
        <w:rPr>
          <w:b/>
          <w:bCs/>
        </w:rPr>
      </w:pPr>
      <w:r w:rsidRPr="00B525A7">
        <w:rPr>
          <w:b/>
          <w:bCs/>
        </w:rPr>
        <w:t>C.MAKE SUGGESTIONS FOR THE GIVEN SITUATIONS AND RESPONSE THESE SUGGESTIONS.(5x4=20 PTS)</w:t>
      </w:r>
    </w:p>
    <w:p w:rsidR="006A639E" w:rsidRDefault="006A639E" w:rsidP="00766C0C"/>
    <w:p w:rsidR="006A639E" w:rsidRDefault="006A639E" w:rsidP="00766C0C">
      <w:r>
        <w:t>1.Buğra invites Ayşe to have luch.</w:t>
      </w:r>
    </w:p>
    <w:p w:rsidR="006A639E" w:rsidRDefault="006A639E" w:rsidP="00766C0C">
      <w:r>
        <w:t>Buğra:____________________________</w:t>
      </w:r>
      <w:r>
        <w:tab/>
      </w:r>
      <w:r>
        <w:tab/>
      </w:r>
      <w:r>
        <w:tab/>
      </w:r>
      <w:r>
        <w:tab/>
        <w:t>Ayşe:Oh,that’s a good idea.I’m hungry.</w:t>
      </w:r>
    </w:p>
    <w:p w:rsidR="006A639E" w:rsidRDefault="006A639E" w:rsidP="00766C0C"/>
    <w:p w:rsidR="006A639E" w:rsidRDefault="006A639E" w:rsidP="00766C0C">
      <w:r>
        <w:t>2.Cem refuses the invitation and says:</w:t>
      </w:r>
    </w:p>
    <w:p w:rsidR="006A639E" w:rsidRDefault="006A639E" w:rsidP="00766C0C">
      <w:r>
        <w:t>Canan:Let’s go to cinema.</w:t>
      </w:r>
      <w:r>
        <w:tab/>
      </w:r>
      <w:r>
        <w:tab/>
      </w:r>
      <w:r>
        <w:tab/>
      </w:r>
      <w:r>
        <w:tab/>
      </w:r>
      <w:r>
        <w:tab/>
      </w:r>
      <w:r>
        <w:tab/>
        <w:t>Cem:_____________________________</w:t>
      </w:r>
    </w:p>
    <w:p w:rsidR="006A639E" w:rsidRDefault="006A639E" w:rsidP="00766C0C"/>
    <w:p w:rsidR="006A639E" w:rsidRDefault="006A639E" w:rsidP="00766C0C">
      <w:r>
        <w:t>3.Nilay accepts the invitation.She says:</w:t>
      </w:r>
    </w:p>
    <w:p w:rsidR="006A639E" w:rsidRDefault="006A639E" w:rsidP="00766C0C">
      <w:r>
        <w:t>Ahmet:Why don’t we watch a  movie?</w:t>
      </w:r>
      <w:r>
        <w:tab/>
      </w:r>
      <w:r>
        <w:tab/>
      </w:r>
      <w:r>
        <w:tab/>
      </w:r>
      <w:r>
        <w:tab/>
        <w:t>Nilay:_____________________________</w:t>
      </w:r>
    </w:p>
    <w:p w:rsidR="006A639E" w:rsidRDefault="006A639E" w:rsidP="00766C0C"/>
    <w:p w:rsidR="006A639E" w:rsidRDefault="006A639E" w:rsidP="00766C0C">
      <w:r>
        <w:t>4.Murat invites Selin to the concert.</w:t>
      </w:r>
    </w:p>
    <w:p w:rsidR="006A639E" w:rsidRDefault="006A639E" w:rsidP="00766C0C">
      <w:r>
        <w:t>Murat:_____________________________</w:t>
      </w:r>
      <w:r>
        <w:tab/>
      </w:r>
      <w:r>
        <w:tab/>
      </w:r>
      <w:r>
        <w:tab/>
      </w:r>
      <w:r>
        <w:tab/>
        <w:t>Selin:_____________________________</w:t>
      </w:r>
    </w:p>
    <w:p w:rsidR="006A639E" w:rsidRDefault="006A639E" w:rsidP="00766C0C"/>
    <w:p w:rsidR="006A639E" w:rsidRDefault="006A639E" w:rsidP="00766C0C">
      <w:r>
        <w:t>5.Mehmet accepts the invitation.</w:t>
      </w:r>
    </w:p>
    <w:p w:rsidR="006A639E" w:rsidRDefault="006A639E" w:rsidP="00766C0C">
      <w:r>
        <w:t>Merve:Would you like to drink something?</w:t>
      </w:r>
      <w:r>
        <w:tab/>
      </w:r>
      <w:r>
        <w:tab/>
      </w:r>
      <w:r>
        <w:tab/>
      </w:r>
      <w:r>
        <w:tab/>
        <w:t>Mehmet:__________________________</w:t>
      </w:r>
    </w:p>
    <w:p w:rsidR="006A639E" w:rsidRDefault="006A639E" w:rsidP="00766C0C"/>
    <w:p w:rsidR="006A639E" w:rsidRDefault="006A639E" w:rsidP="00766C0C">
      <w:pPr>
        <w:rPr>
          <w:b/>
          <w:bCs/>
        </w:rPr>
      </w:pPr>
      <w:r w:rsidRPr="00B525A7">
        <w:rPr>
          <w:b/>
          <w:bCs/>
        </w:rPr>
        <w:t>D.READ THE SITUATIONS AND GIVE ADVICE WITH SHOULD/SHOULDN’T.(5X2=10 PTS)</w:t>
      </w:r>
    </w:p>
    <w:p w:rsidR="006A639E" w:rsidRPr="005E4969" w:rsidRDefault="006A639E" w:rsidP="00766C0C">
      <w:r w:rsidRPr="005E4969">
        <w:t>1.I have an exam tomorrow.</w:t>
      </w:r>
      <w:r w:rsidRPr="005E4969">
        <w:tab/>
      </w:r>
      <w:r>
        <w:tab/>
      </w:r>
      <w:r w:rsidRPr="005E4969">
        <w:t>_____________________________________</w:t>
      </w:r>
    </w:p>
    <w:p w:rsidR="006A639E" w:rsidRPr="005E4969" w:rsidRDefault="006A639E" w:rsidP="00766C0C"/>
    <w:p w:rsidR="006A639E" w:rsidRPr="005E4969" w:rsidRDefault="006A639E" w:rsidP="00766C0C">
      <w:r w:rsidRPr="005E4969">
        <w:t>2.I have a headache.</w:t>
      </w:r>
      <w:r w:rsidRPr="005E4969">
        <w:tab/>
      </w:r>
      <w:r w:rsidRPr="005E4969">
        <w:tab/>
      </w:r>
      <w:r w:rsidRPr="005E4969">
        <w:tab/>
        <w:t>_____________________________________</w:t>
      </w:r>
    </w:p>
    <w:p w:rsidR="006A639E" w:rsidRPr="005E4969" w:rsidRDefault="006A639E" w:rsidP="00766C0C"/>
    <w:p w:rsidR="006A639E" w:rsidRPr="005E4969" w:rsidRDefault="006A639E" w:rsidP="00766C0C">
      <w:r w:rsidRPr="005E4969">
        <w:t>3.What should we do to protect the enviroment?</w:t>
      </w:r>
      <w:r w:rsidRPr="005E4969">
        <w:tab/>
        <w:t>__________________________</w:t>
      </w:r>
    </w:p>
    <w:p w:rsidR="006A639E" w:rsidRPr="005E4969" w:rsidRDefault="006A639E" w:rsidP="00766C0C"/>
    <w:p w:rsidR="006A639E" w:rsidRPr="005E4969" w:rsidRDefault="006A639E" w:rsidP="00766C0C">
      <w:r w:rsidRPr="005E4969">
        <w:t>4.I am tired and sleepy.</w:t>
      </w:r>
      <w:r w:rsidRPr="005E4969">
        <w:tab/>
      </w:r>
      <w:r w:rsidRPr="005E4969">
        <w:tab/>
        <w:t>______________________________________</w:t>
      </w:r>
    </w:p>
    <w:p w:rsidR="006A639E" w:rsidRPr="005E4969" w:rsidRDefault="006A639E" w:rsidP="00766C0C"/>
    <w:p w:rsidR="006A639E" w:rsidRPr="005E4969" w:rsidRDefault="006A639E" w:rsidP="00766C0C">
      <w:r w:rsidRPr="005E4969">
        <w:t>5.I want to live in England.</w:t>
      </w:r>
      <w:r w:rsidRPr="005E4969">
        <w:tab/>
      </w:r>
      <w:r w:rsidRPr="005E4969">
        <w:tab/>
        <w:t>_____________________________________</w:t>
      </w:r>
    </w:p>
    <w:p w:rsidR="006A639E" w:rsidRDefault="006A639E" w:rsidP="00766C0C">
      <w:pPr>
        <w:rPr>
          <w:b/>
          <w:bCs/>
        </w:rPr>
      </w:pPr>
    </w:p>
    <w:p w:rsidR="006A639E" w:rsidRDefault="006A639E" w:rsidP="00766C0C">
      <w:pPr>
        <w:rPr>
          <w:b/>
          <w:bCs/>
        </w:rPr>
      </w:pPr>
      <w:r>
        <w:rPr>
          <w:b/>
          <w:bCs/>
        </w:rPr>
        <w:t>E.WRITE THE SENTENCES IN TURKISH.</w:t>
      </w:r>
      <w:r w:rsidRPr="005E4969">
        <w:rPr>
          <w:b/>
          <w:bCs/>
        </w:rPr>
        <w:t xml:space="preserve"> </w:t>
      </w:r>
      <w:r w:rsidRPr="00B525A7">
        <w:rPr>
          <w:b/>
          <w:bCs/>
        </w:rPr>
        <w:t>(5X2=10 PTS)</w:t>
      </w:r>
    </w:p>
    <w:p w:rsidR="006A639E" w:rsidRPr="002A08B3" w:rsidRDefault="006A639E" w:rsidP="00766C0C">
      <w:r w:rsidRPr="002A08B3">
        <w:t>1.I need ballons for the party.</w:t>
      </w:r>
      <w:r w:rsidRPr="002A08B3">
        <w:tab/>
      </w:r>
      <w:r w:rsidRPr="002A08B3">
        <w:tab/>
        <w:t>_____________________________________</w:t>
      </w:r>
    </w:p>
    <w:p w:rsidR="006A639E" w:rsidRPr="002A08B3" w:rsidRDefault="006A639E" w:rsidP="00766C0C">
      <w:r w:rsidRPr="002A08B3">
        <w:t>2.I don’t need to buy some sugar.</w:t>
      </w:r>
      <w:r w:rsidRPr="002A08B3">
        <w:tab/>
      </w:r>
      <w:r w:rsidRPr="002A08B3">
        <w:tab/>
        <w:t>_____________________________________</w:t>
      </w:r>
    </w:p>
    <w:p w:rsidR="006A639E" w:rsidRPr="002A08B3" w:rsidRDefault="006A639E" w:rsidP="00766C0C">
      <w:r w:rsidRPr="002A08B3">
        <w:t>3.She doesn’t need a new dress.</w:t>
      </w:r>
      <w:r w:rsidRPr="002A08B3">
        <w:tab/>
      </w:r>
      <w:r w:rsidRPr="002A08B3">
        <w:tab/>
        <w:t>_____________________________________</w:t>
      </w:r>
    </w:p>
    <w:p w:rsidR="006A639E" w:rsidRPr="002A08B3" w:rsidRDefault="006A639E" w:rsidP="00766C0C">
      <w:r w:rsidRPr="002A08B3">
        <w:t>4.what should we do to protect animals.</w:t>
      </w:r>
      <w:r w:rsidRPr="002A08B3">
        <w:tab/>
        <w:t>_____________________________________</w:t>
      </w:r>
    </w:p>
    <w:p w:rsidR="006A639E" w:rsidRPr="002A08B3" w:rsidRDefault="006A639E" w:rsidP="00766C0C">
      <w:r w:rsidRPr="002A08B3">
        <w:t>5.Could you explain that,please?</w:t>
      </w:r>
      <w:r w:rsidRPr="002A08B3">
        <w:tab/>
      </w:r>
      <w:r w:rsidRPr="002A08B3">
        <w:tab/>
        <w:t>_____________________________________</w:t>
      </w:r>
    </w:p>
    <w:p w:rsidR="006A639E" w:rsidRDefault="006A639E" w:rsidP="00766C0C"/>
    <w:p w:rsidR="006A639E" w:rsidRPr="00766C0C" w:rsidRDefault="006A639E" w:rsidP="00766C0C">
      <w:pPr>
        <w:rPr>
          <w:b/>
          <w:bCs/>
        </w:rPr>
      </w:pPr>
      <w:r w:rsidRPr="00766C0C">
        <w:rPr>
          <w:b/>
          <w:bCs/>
        </w:rPr>
        <w:t>F.MATCH THE WORDS.(5X1=5 PTS)</w:t>
      </w:r>
    </w:p>
    <w:p w:rsidR="006A639E" w:rsidRDefault="006A639E" w:rsidP="00766C0C">
      <w:r>
        <w:t>1.DECORATE</w:t>
      </w:r>
      <w:r>
        <w:tab/>
        <w:t>_______</w:t>
      </w:r>
      <w:r>
        <w:tab/>
      </w:r>
      <w:r>
        <w:tab/>
        <w:t>A.INVITATION CARD</w:t>
      </w:r>
    </w:p>
    <w:p w:rsidR="006A639E" w:rsidRDefault="006A639E" w:rsidP="00766C0C">
      <w:r>
        <w:t>2.SELECT</w:t>
      </w:r>
      <w:r>
        <w:tab/>
      </w:r>
      <w:r>
        <w:tab/>
        <w:t>_______</w:t>
      </w:r>
      <w:r>
        <w:tab/>
      </w:r>
      <w:r>
        <w:tab/>
        <w:t>B.BEVERAGES</w:t>
      </w:r>
    </w:p>
    <w:p w:rsidR="006A639E" w:rsidRDefault="006A639E" w:rsidP="00766C0C">
      <w:r>
        <w:t>3.PREPARE</w:t>
      </w:r>
      <w:r>
        <w:tab/>
      </w:r>
      <w:r>
        <w:tab/>
        <w:t>_______</w:t>
      </w:r>
      <w:r>
        <w:tab/>
      </w:r>
      <w:r>
        <w:tab/>
        <w:t>C.THE ROOM</w:t>
      </w:r>
    </w:p>
    <w:p w:rsidR="006A639E" w:rsidRDefault="006A639E" w:rsidP="00766C0C">
      <w:r>
        <w:t>4.CALL</w:t>
      </w:r>
      <w:r>
        <w:tab/>
      </w:r>
      <w:r>
        <w:tab/>
        <w:t>_______</w:t>
      </w:r>
      <w:r>
        <w:tab/>
      </w:r>
      <w:r>
        <w:tab/>
        <w:t>D.GUEST</w:t>
      </w:r>
    </w:p>
    <w:p w:rsidR="006A639E" w:rsidRDefault="006A639E" w:rsidP="00766C0C">
      <w:r>
        <w:t>5.BUY</w:t>
      </w:r>
      <w:r>
        <w:tab/>
      </w:r>
      <w:r>
        <w:tab/>
      </w:r>
      <w:r>
        <w:tab/>
        <w:t>_______</w:t>
      </w:r>
      <w:r>
        <w:tab/>
      </w:r>
      <w:r>
        <w:tab/>
        <w:t>E.MUSIC</w:t>
      </w:r>
    </w:p>
    <w:p w:rsidR="006A639E" w:rsidRDefault="006A639E" w:rsidP="00766C0C"/>
    <w:p w:rsidR="006A639E" w:rsidRPr="00766C0C" w:rsidRDefault="006A639E" w:rsidP="00766C0C">
      <w:pPr>
        <w:rPr>
          <w:b/>
          <w:bCs/>
        </w:rPr>
      </w:pPr>
      <w:r w:rsidRPr="00766C0C">
        <w:rPr>
          <w:b/>
          <w:bCs/>
        </w:rPr>
        <w:t xml:space="preserve">G.COMPLETE THE SENTENCES WITH </w:t>
      </w:r>
      <w:r>
        <w:rPr>
          <w:b/>
          <w:bCs/>
        </w:rPr>
        <w:t>THE FUTURE TENSE ‘WILL’</w:t>
      </w:r>
      <w:r w:rsidRPr="00766C0C">
        <w:rPr>
          <w:b/>
          <w:bCs/>
        </w:rPr>
        <w:t>. (5X2=10 PTS)</w:t>
      </w:r>
    </w:p>
    <w:p w:rsidR="006A639E" w:rsidRDefault="006A639E" w:rsidP="00766C0C">
      <w:r>
        <w:t>1.If the weather is snowy,________________________________________________</w:t>
      </w:r>
    </w:p>
    <w:p w:rsidR="006A639E" w:rsidRDefault="006A639E" w:rsidP="00766C0C">
      <w:r>
        <w:t>2.If you see an insect,___________________________________________________</w:t>
      </w:r>
    </w:p>
    <w:p w:rsidR="006A639E" w:rsidRDefault="006A639E" w:rsidP="00766C0C">
      <w:r>
        <w:t>3.If you finish your homework,____________________________________________</w:t>
      </w:r>
    </w:p>
    <w:p w:rsidR="006A639E" w:rsidRDefault="006A639E" w:rsidP="00766C0C">
      <w:r>
        <w:t>4.If you get bad mark,___________________________________________________</w:t>
      </w:r>
    </w:p>
    <w:p w:rsidR="006A639E" w:rsidRDefault="006A639E" w:rsidP="00766C0C">
      <w:r>
        <w:t>5.If you are at home,____________________________________________________</w:t>
      </w:r>
    </w:p>
    <w:p w:rsidR="006A639E" w:rsidRDefault="006A639E" w:rsidP="00766C0C"/>
    <w:p w:rsidR="006A639E" w:rsidRPr="00841740" w:rsidRDefault="006A639E" w:rsidP="00841740">
      <w:pPr>
        <w:rPr>
          <w:b/>
          <w:bCs/>
          <w:sz w:val="22"/>
          <w:szCs w:val="22"/>
        </w:rPr>
      </w:pPr>
      <w:r w:rsidRPr="00841740">
        <w:rPr>
          <w:b/>
          <w:bCs/>
          <w:sz w:val="22"/>
          <w:szCs w:val="22"/>
        </w:rPr>
        <w:t>H.FILL IN THE GAPS WITH SOME-ANY-MUCH-MANY-A LOT OF-A FEW-A LITTLE(</w:t>
      </w:r>
      <w:r>
        <w:rPr>
          <w:b/>
          <w:bCs/>
          <w:sz w:val="22"/>
          <w:szCs w:val="22"/>
        </w:rPr>
        <w:t>1</w:t>
      </w:r>
      <w:r w:rsidRPr="00841740">
        <w:rPr>
          <w:b/>
          <w:bCs/>
          <w:sz w:val="22"/>
          <w:szCs w:val="22"/>
        </w:rPr>
        <w:t>5X</w:t>
      </w:r>
      <w:r>
        <w:rPr>
          <w:b/>
          <w:bCs/>
          <w:sz w:val="22"/>
          <w:szCs w:val="22"/>
        </w:rPr>
        <w:t>1</w:t>
      </w:r>
      <w:r w:rsidRPr="00841740">
        <w:rPr>
          <w:b/>
          <w:bCs/>
          <w:sz w:val="22"/>
          <w:szCs w:val="22"/>
        </w:rPr>
        <w:t>=1</w:t>
      </w:r>
      <w:r>
        <w:rPr>
          <w:b/>
          <w:bCs/>
          <w:sz w:val="22"/>
          <w:szCs w:val="22"/>
        </w:rPr>
        <w:t>5</w:t>
      </w:r>
      <w:r w:rsidRPr="00841740">
        <w:rPr>
          <w:b/>
          <w:bCs/>
          <w:sz w:val="22"/>
          <w:szCs w:val="22"/>
        </w:rPr>
        <w:t xml:space="preserve"> PTS)</w:t>
      </w:r>
    </w:p>
    <w:p w:rsidR="006A639E" w:rsidRPr="00766C0C" w:rsidRDefault="006A639E" w:rsidP="00766C0C">
      <w:pPr>
        <w:rPr>
          <w:b/>
          <w:bCs/>
        </w:rPr>
      </w:pPr>
    </w:p>
    <w:p w:rsidR="006A639E" w:rsidRDefault="006A639E" w:rsidP="00766C0C">
      <w:r>
        <w:t>1.How________money have you got?</w:t>
      </w:r>
    </w:p>
    <w:p w:rsidR="006A639E" w:rsidRDefault="006A639E" w:rsidP="00766C0C">
      <w:r>
        <w:t>2.How________bottles have you got?</w:t>
      </w:r>
    </w:p>
    <w:p w:rsidR="006A639E" w:rsidRDefault="006A639E" w:rsidP="00766C0C">
      <w:r>
        <w:t>3.There is not _____________butter in the fridge.</w:t>
      </w:r>
    </w:p>
    <w:p w:rsidR="006A639E" w:rsidRDefault="006A639E" w:rsidP="00766C0C">
      <w:r>
        <w:t>4.I don’t think we have got _______________milk left.</w:t>
      </w:r>
    </w:p>
    <w:p w:rsidR="006A639E" w:rsidRDefault="006A639E" w:rsidP="00766C0C">
      <w:r>
        <w:t>5.We need___________cheese if we want to make a sandwich.</w:t>
      </w:r>
    </w:p>
    <w:p w:rsidR="006A639E" w:rsidRDefault="006A639E" w:rsidP="00766C0C">
      <w:r>
        <w:t>6.Do you want___________fruit from the shop?</w:t>
      </w:r>
    </w:p>
    <w:p w:rsidR="006A639E" w:rsidRDefault="006A639E" w:rsidP="00766C0C">
      <w:r>
        <w:t>7.My mother doesn’t want_______________mixer for her birthday.</w:t>
      </w:r>
    </w:p>
    <w:p w:rsidR="006A639E" w:rsidRDefault="006A639E" w:rsidP="00766C0C">
      <w:r>
        <w:t>8.There weren’t _____________people at the concert.</w:t>
      </w:r>
    </w:p>
    <w:p w:rsidR="006A639E" w:rsidRDefault="006A639E" w:rsidP="00766C0C">
      <w:r>
        <w:t>9.There were________________people at the cinema.</w:t>
      </w:r>
    </w:p>
    <w:p w:rsidR="006A639E" w:rsidRDefault="006A639E" w:rsidP="00766C0C">
      <w:r>
        <w:t>10.I must go now.I have _____________work to do.</w:t>
      </w:r>
    </w:p>
    <w:p w:rsidR="006A639E" w:rsidRDefault="006A639E" w:rsidP="00766C0C">
      <w:r>
        <w:t>11.I have got_____________milk in the fridge.I should go to market.</w:t>
      </w:r>
    </w:p>
    <w:p w:rsidR="006A639E" w:rsidRDefault="006A639E" w:rsidP="00766C0C">
      <w:r>
        <w:t>12.We ‘ll be late There is too__________traffic.</w:t>
      </w:r>
    </w:p>
    <w:p w:rsidR="006A639E" w:rsidRDefault="006A639E" w:rsidP="00766C0C">
      <w:r>
        <w:t>13.There is ______________coke.We need coke.</w:t>
      </w:r>
    </w:p>
    <w:p w:rsidR="006A639E" w:rsidRDefault="006A639E" w:rsidP="00766C0C">
      <w:r>
        <w:t>14.There are______________bananas.We will go to market.</w:t>
      </w:r>
    </w:p>
    <w:p w:rsidR="006A639E" w:rsidRDefault="006A639E" w:rsidP="00766C0C">
      <w:r>
        <w:t>15.</w:t>
      </w:r>
      <w:r w:rsidRPr="00841740">
        <w:t xml:space="preserve"> </w:t>
      </w:r>
      <w:r>
        <w:t>There are______________burgers.We will go to Mc Donalds.</w:t>
      </w:r>
    </w:p>
    <w:p w:rsidR="006A639E" w:rsidRDefault="006A639E" w:rsidP="00766C0C"/>
    <w:p w:rsidR="006A639E" w:rsidRPr="00841740" w:rsidRDefault="006A639E" w:rsidP="00841740">
      <w:pPr>
        <w:rPr>
          <w:b/>
          <w:bCs/>
        </w:rPr>
      </w:pPr>
      <w:r w:rsidRPr="00841740">
        <w:rPr>
          <w:b/>
          <w:bCs/>
        </w:rPr>
        <w:t>I.WRITE THE MEANING OF THE VERBS. (</w:t>
      </w:r>
      <w:r>
        <w:rPr>
          <w:b/>
          <w:bCs/>
        </w:rPr>
        <w:t>13</w:t>
      </w:r>
      <w:r w:rsidRPr="00841740">
        <w:rPr>
          <w:b/>
          <w:bCs/>
        </w:rPr>
        <w:t>X</w:t>
      </w:r>
      <w:r>
        <w:rPr>
          <w:b/>
          <w:bCs/>
        </w:rPr>
        <w:t>1</w:t>
      </w:r>
      <w:r w:rsidRPr="00841740">
        <w:rPr>
          <w:b/>
          <w:bCs/>
        </w:rPr>
        <w:t>=1</w:t>
      </w:r>
      <w:r>
        <w:rPr>
          <w:b/>
          <w:bCs/>
        </w:rPr>
        <w:t>3</w:t>
      </w:r>
      <w:r w:rsidRPr="00841740">
        <w:rPr>
          <w:b/>
          <w:bCs/>
        </w:rPr>
        <w:t xml:space="preserve"> PTS)</w:t>
      </w:r>
    </w:p>
    <w:p w:rsidR="006A639E" w:rsidRPr="00841740" w:rsidRDefault="006A639E" w:rsidP="00766C0C">
      <w:r w:rsidRPr="00841740">
        <w:t>1.BALLONS:</w:t>
      </w:r>
    </w:p>
    <w:p w:rsidR="006A639E" w:rsidRPr="00841740" w:rsidRDefault="006A639E" w:rsidP="00766C0C">
      <w:r w:rsidRPr="00841740">
        <w:t>2.BEVERAGE:</w:t>
      </w:r>
    </w:p>
    <w:p w:rsidR="006A639E" w:rsidRPr="00841740" w:rsidRDefault="006A639E" w:rsidP="00766C0C">
      <w:r w:rsidRPr="00841740">
        <w:t>3.COSTUME:</w:t>
      </w:r>
    </w:p>
    <w:p w:rsidR="006A639E" w:rsidRPr="00841740" w:rsidRDefault="006A639E" w:rsidP="00766C0C">
      <w:r w:rsidRPr="00841740">
        <w:t>4.ORGANIZE:</w:t>
      </w:r>
    </w:p>
    <w:p w:rsidR="006A639E" w:rsidRPr="00841740" w:rsidRDefault="006A639E" w:rsidP="00766C0C">
      <w:r w:rsidRPr="00841740">
        <w:t>5.DECORATE:</w:t>
      </w:r>
    </w:p>
    <w:p w:rsidR="006A639E" w:rsidRPr="00841740" w:rsidRDefault="006A639E" w:rsidP="00766C0C">
      <w:r w:rsidRPr="00841740">
        <w:t>6.GIFT:</w:t>
      </w:r>
    </w:p>
    <w:p w:rsidR="006A639E" w:rsidRPr="00841740" w:rsidRDefault="006A639E" w:rsidP="00766C0C">
      <w:r w:rsidRPr="00841740">
        <w:t>7.EVIL EYE BEAD:</w:t>
      </w:r>
    </w:p>
    <w:p w:rsidR="006A639E" w:rsidRPr="00841740" w:rsidRDefault="006A639E" w:rsidP="00766C0C">
      <w:r w:rsidRPr="00841740">
        <w:t>8.CLOVER:</w:t>
      </w:r>
    </w:p>
    <w:p w:rsidR="006A639E" w:rsidRPr="00841740" w:rsidRDefault="006A639E" w:rsidP="00766C0C">
      <w:r w:rsidRPr="00841740">
        <w:t>9.LUCKY:</w:t>
      </w:r>
    </w:p>
    <w:p w:rsidR="006A639E" w:rsidRPr="00841740" w:rsidRDefault="006A639E" w:rsidP="00766C0C">
      <w:r w:rsidRPr="00841740">
        <w:t>10.SUPERSTITION:</w:t>
      </w:r>
    </w:p>
    <w:p w:rsidR="006A639E" w:rsidRPr="00841740" w:rsidRDefault="006A639E" w:rsidP="00766C0C">
      <w:r w:rsidRPr="00841740">
        <w:t>11.ANGRY:</w:t>
      </w:r>
    </w:p>
    <w:p w:rsidR="006A639E" w:rsidRPr="00841740" w:rsidRDefault="006A639E" w:rsidP="00766C0C">
      <w:r w:rsidRPr="00841740">
        <w:t>12.PALM READING:</w:t>
      </w:r>
    </w:p>
    <w:p w:rsidR="006A639E" w:rsidRDefault="006A639E" w:rsidP="00766C0C">
      <w:r w:rsidRPr="00841740">
        <w:t>13.FORTUNE TELLER: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ELİF SARI ELT</w:t>
      </w:r>
    </w:p>
    <w:p w:rsidR="006A639E" w:rsidRPr="00841740" w:rsidRDefault="006A639E" w:rsidP="00766C0C">
      <w:r>
        <w:tab/>
      </w:r>
      <w:r>
        <w:tab/>
      </w:r>
      <w:r>
        <w:tab/>
      </w:r>
      <w:hyperlink r:id="rId6" w:history="1">
        <w:r w:rsidRPr="00284CF0">
          <w:rPr>
            <w:rStyle w:val="Hyperlink"/>
          </w:rPr>
          <w:t>www.sorubak.com</w:t>
        </w:r>
      </w:hyperlink>
      <w:r>
        <w:t xml:space="preserve"> </w:t>
      </w:r>
      <w:r>
        <w:tab/>
      </w:r>
      <w:r>
        <w:tab/>
      </w:r>
      <w:r>
        <w:tab/>
      </w:r>
      <w:r>
        <w:tab/>
      </w:r>
      <w:r>
        <w:tab/>
        <w:t>GOOD LUCK</w:t>
      </w:r>
      <w:r>
        <w:tab/>
        <w:t xml:space="preserve"> </w:t>
      </w:r>
      <w:r>
        <w:sym w:font="Wingdings" w:char="F04A"/>
      </w:r>
      <w:r>
        <w:tab/>
        <w:t>DURATION:40 MINS.</w:t>
      </w:r>
    </w:p>
    <w:sectPr w:rsidR="006A639E" w:rsidRPr="00841740" w:rsidSect="00BB3908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7258"/>
    <w:multiLevelType w:val="hybridMultilevel"/>
    <w:tmpl w:val="A490950C"/>
    <w:lvl w:ilvl="0" w:tplc="FDAE9B4E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9047AE"/>
    <w:multiLevelType w:val="hybridMultilevel"/>
    <w:tmpl w:val="867CDB76"/>
    <w:lvl w:ilvl="0" w:tplc="704EBD2A">
      <w:start w:val="1"/>
      <w:numFmt w:val="decimal"/>
      <w:lvlText w:val="%1-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6694"/>
    <w:rsid w:val="000D63DB"/>
    <w:rsid w:val="001229B1"/>
    <w:rsid w:val="00126EB5"/>
    <w:rsid w:val="00155AEB"/>
    <w:rsid w:val="0018347F"/>
    <w:rsid w:val="001A1596"/>
    <w:rsid w:val="00217BA0"/>
    <w:rsid w:val="0028203F"/>
    <w:rsid w:val="00284CF0"/>
    <w:rsid w:val="002A08B3"/>
    <w:rsid w:val="003942D6"/>
    <w:rsid w:val="00433DE3"/>
    <w:rsid w:val="0048561F"/>
    <w:rsid w:val="004B6694"/>
    <w:rsid w:val="004F37B4"/>
    <w:rsid w:val="005C733B"/>
    <w:rsid w:val="005E4969"/>
    <w:rsid w:val="00653ECE"/>
    <w:rsid w:val="006912C4"/>
    <w:rsid w:val="006A639E"/>
    <w:rsid w:val="006B1CD3"/>
    <w:rsid w:val="006B5592"/>
    <w:rsid w:val="0074712B"/>
    <w:rsid w:val="00766C0C"/>
    <w:rsid w:val="00775FEB"/>
    <w:rsid w:val="00793083"/>
    <w:rsid w:val="007B6B16"/>
    <w:rsid w:val="0082477D"/>
    <w:rsid w:val="00841740"/>
    <w:rsid w:val="0090300C"/>
    <w:rsid w:val="009477F5"/>
    <w:rsid w:val="00A858A8"/>
    <w:rsid w:val="00B264A4"/>
    <w:rsid w:val="00B36FEA"/>
    <w:rsid w:val="00B525A7"/>
    <w:rsid w:val="00BB3908"/>
    <w:rsid w:val="00C61F09"/>
    <w:rsid w:val="00C9569A"/>
    <w:rsid w:val="00DE1E79"/>
    <w:rsid w:val="00DF53D1"/>
    <w:rsid w:val="00ED2A7C"/>
    <w:rsid w:val="00F46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2C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A159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A15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1596"/>
    <w:rPr>
      <w:rFonts w:ascii="Tahoma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rsid w:val="00433DE3"/>
  </w:style>
  <w:style w:type="paragraph" w:styleId="NoSpacing">
    <w:name w:val="No Spacing"/>
    <w:uiPriority w:val="99"/>
    <w:qFormat/>
    <w:rsid w:val="00775FEB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5C733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126E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81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3</Pages>
  <Words>682</Words>
  <Characters>3891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sercan</dc:creator>
  <cp:keywords>www.sorubak.com</cp:keywords>
  <dc:description/>
  <cp:lastModifiedBy>edanur</cp:lastModifiedBy>
  <cp:revision>26</cp:revision>
  <dcterms:created xsi:type="dcterms:W3CDTF">2014-10-31T11:16:00Z</dcterms:created>
  <dcterms:modified xsi:type="dcterms:W3CDTF">2015-03-10T13:02:00Z</dcterms:modified>
</cp:coreProperties>
</file>