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50" w:tblpY="-130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0"/>
        <w:gridCol w:w="2700"/>
        <w:gridCol w:w="1620"/>
        <w:gridCol w:w="1620"/>
        <w:gridCol w:w="2880"/>
      </w:tblGrid>
      <w:tr w:rsidR="00621201" w:rsidRPr="00BB74DA">
        <w:trPr>
          <w:trHeight w:val="439"/>
        </w:trPr>
        <w:tc>
          <w:tcPr>
            <w:tcW w:w="10550" w:type="dxa"/>
            <w:gridSpan w:val="5"/>
          </w:tcPr>
          <w:p w:rsidR="00621201" w:rsidRPr="005C377B" w:rsidRDefault="00621201" w:rsidP="005C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RİZE İMAM HATİP ORTAOKULU </w:t>
            </w:r>
            <w:r w:rsidRPr="002C74FF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2014-2015</w:t>
            </w: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EĞİTİM-ÖĞRETİM YILI </w:t>
            </w:r>
          </w:p>
          <w:p w:rsidR="00621201" w:rsidRPr="005C377B" w:rsidRDefault="00621201" w:rsidP="001E5788">
            <w:pPr>
              <w:spacing w:after="0" w:line="240" w:lineRule="auto"/>
              <w:jc w:val="center"/>
              <w:rPr>
                <w:rFonts w:ascii="Goudy Old Style" w:hAnsi="Goudy Old Style" w:cs="Goudy Old Style"/>
                <w:b/>
                <w:bCs/>
                <w:sz w:val="19"/>
                <w:szCs w:val="19"/>
              </w:rPr>
            </w:pPr>
            <w:r w:rsidRPr="002C74FF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HZ.MUHAMMED’İN HAYATI DERSİ</w:t>
            </w: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2C74FF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</w:t>
            </w: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.SINIFLAR 2.DÖNEM 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</w:t>
            </w: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 YAZILI</w:t>
            </w:r>
          </w:p>
        </w:tc>
      </w:tr>
      <w:tr w:rsidR="00621201" w:rsidRPr="00BB74DA">
        <w:trPr>
          <w:trHeight w:val="254"/>
        </w:trPr>
        <w:tc>
          <w:tcPr>
            <w:tcW w:w="1730" w:type="dxa"/>
          </w:tcPr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Adı:</w:t>
            </w:r>
          </w:p>
        </w:tc>
        <w:tc>
          <w:tcPr>
            <w:tcW w:w="2700" w:type="dxa"/>
          </w:tcPr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Soyadı:</w:t>
            </w:r>
          </w:p>
        </w:tc>
        <w:tc>
          <w:tcPr>
            <w:tcW w:w="1620" w:type="dxa"/>
          </w:tcPr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No:</w:t>
            </w:r>
          </w:p>
        </w:tc>
        <w:tc>
          <w:tcPr>
            <w:tcW w:w="1620" w:type="dxa"/>
          </w:tcPr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Sınıfı:              </w:t>
            </w:r>
          </w:p>
        </w:tc>
        <w:tc>
          <w:tcPr>
            <w:tcW w:w="2880" w:type="dxa"/>
          </w:tcPr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621201" w:rsidRPr="005C377B" w:rsidRDefault="00621201" w:rsidP="005C3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C3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Not:</w:t>
            </w:r>
          </w:p>
        </w:tc>
      </w:tr>
    </w:tbl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</w:t>
      </w: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541EFE" w:rsidRDefault="00621201" w:rsidP="00541EFE">
      <w:pPr>
        <w:pStyle w:val="Default"/>
        <w:sectPr w:rsidR="00621201" w:rsidRPr="00541EFE" w:rsidSect="005C377B">
          <w:headerReference w:type="default" r:id="rId7"/>
          <w:pgSz w:w="11906" w:h="16838"/>
          <w:pgMar w:top="284" w:right="284" w:bottom="284" w:left="284" w:header="283" w:footer="0" w:gutter="0"/>
          <w:cols w:sep="1" w:space="284"/>
          <w:docGrid w:linePitch="360"/>
        </w:sect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>1. “Sizin hakkınızda en çok korktuğum şey küçük şirktir.</w:t>
      </w:r>
      <w:r w:rsidRPr="002C74FF">
        <w:rPr>
          <w:rFonts w:ascii="Times New Roman" w:hAnsi="Times New Roman" w:cs="Times New Roman"/>
          <w:sz w:val="19"/>
          <w:szCs w:val="19"/>
        </w:rPr>
        <w:t xml:space="preserve"> “ Bu hadise göre küçük şirk nedir?</w:t>
      </w:r>
    </w:p>
    <w:p w:rsidR="00621201" w:rsidRPr="002C74FF" w:rsidRDefault="00621201" w:rsidP="00A52C63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  A)Riya  B)Hırsızlık  C)Adam öldürmek  D)Dedikodu yapmak</w:t>
      </w:r>
    </w:p>
    <w:p w:rsidR="00621201" w:rsidRPr="002C74FF" w:rsidRDefault="00621201" w:rsidP="00455E0A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2. “Hırsızların en kötüsü namazından çalandır.”hadisine göre insan namazından nasıl çalar?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Eksik kılar             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Rüku ve secdeyi tam yapmaz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 </w:t>
      </w:r>
      <w:r w:rsidRPr="002C74FF">
        <w:rPr>
          <w:rFonts w:ascii="Times New Roman" w:hAnsi="Times New Roman" w:cs="Times New Roman"/>
          <w:sz w:val="19"/>
          <w:szCs w:val="19"/>
        </w:rPr>
        <w:t xml:space="preserve">Sünnetleri kılmaz  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D) </w:t>
      </w:r>
      <w:r w:rsidRPr="002C74FF">
        <w:rPr>
          <w:rFonts w:ascii="Times New Roman" w:hAnsi="Times New Roman" w:cs="Times New Roman"/>
          <w:sz w:val="19"/>
          <w:szCs w:val="19"/>
        </w:rPr>
        <w:t>Duaları yanlış okur.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3. Aşağıdakilerden hangisi en faziletlidir?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 </w:t>
      </w:r>
      <w:r w:rsidRPr="002C74FF">
        <w:rPr>
          <w:rFonts w:ascii="Times New Roman" w:hAnsi="Times New Roman" w:cs="Times New Roman"/>
          <w:sz w:val="19"/>
          <w:szCs w:val="19"/>
        </w:rPr>
        <w:t xml:space="preserve">Cihad etmek  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Ana babaya iyilik etmek       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C) </w:t>
      </w:r>
      <w:r w:rsidRPr="002C74FF">
        <w:rPr>
          <w:rFonts w:ascii="Times New Roman" w:hAnsi="Times New Roman" w:cs="Times New Roman"/>
          <w:sz w:val="19"/>
          <w:szCs w:val="19"/>
        </w:rPr>
        <w:t xml:space="preserve">Vaktinde namaz kılmak  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D) </w:t>
      </w:r>
      <w:r w:rsidRPr="002C74FF">
        <w:rPr>
          <w:rFonts w:ascii="Times New Roman" w:hAnsi="Times New Roman" w:cs="Times New Roman"/>
          <w:sz w:val="19"/>
          <w:szCs w:val="19"/>
        </w:rPr>
        <w:t>Hayvanları korumak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4. “Her kim ………… bırakmazsa,o kişinin yemesini içmesini bırakmasına Allah’ın ihtiyacı yoktur.”hadisindeki boşluğa aşağıdakilerden hangisi gelmelidir?</w:t>
      </w:r>
    </w:p>
    <w:p w:rsidR="00621201" w:rsidRPr="002C74FF" w:rsidRDefault="0062120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Gıybet etmeyi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Yalanı ve yalanla iş yapmayı</w:t>
      </w:r>
    </w:p>
    <w:p w:rsidR="00621201" w:rsidRPr="002C74FF" w:rsidRDefault="00621201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Hırsızlığı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Cimriliği</w:t>
      </w:r>
    </w:p>
    <w:p w:rsidR="00621201" w:rsidRPr="002C74FF" w:rsidRDefault="00621201" w:rsidP="00414BEF">
      <w:pPr>
        <w:pStyle w:val="Default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Pr="002C74FF" w:rsidRDefault="00621201" w:rsidP="00764D8B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5. </w:t>
      </w:r>
      <w:r>
        <w:rPr>
          <w:rFonts w:ascii="Times New Roman" w:hAnsi="Times New Roman" w:cs="Times New Roman"/>
          <w:b/>
          <w:bCs/>
          <w:sz w:val="19"/>
          <w:szCs w:val="19"/>
        </w:rPr>
        <w:t>Dinin direği olan ibadet aşağıdakilerden hangisidir?</w:t>
      </w:r>
    </w:p>
    <w:p w:rsidR="00621201" w:rsidRPr="002C74FF" w:rsidRDefault="00621201" w:rsidP="00764D8B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 </w:t>
      </w:r>
      <w:r w:rsidRPr="002C74FF">
        <w:rPr>
          <w:rFonts w:ascii="Times New Roman" w:hAnsi="Times New Roman" w:cs="Times New Roman"/>
          <w:sz w:val="19"/>
          <w:szCs w:val="19"/>
        </w:rPr>
        <w:t xml:space="preserve">Oruç         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B) </w:t>
      </w:r>
      <w:r w:rsidRPr="002C74FF">
        <w:rPr>
          <w:rFonts w:ascii="Times New Roman" w:hAnsi="Times New Roman" w:cs="Times New Roman"/>
          <w:sz w:val="19"/>
          <w:szCs w:val="19"/>
        </w:rPr>
        <w:t xml:space="preserve">Namaz      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Zekat     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D) </w:t>
      </w:r>
      <w:r w:rsidRPr="002C74FF">
        <w:rPr>
          <w:rFonts w:ascii="Times New Roman" w:hAnsi="Times New Roman" w:cs="Times New Roman"/>
          <w:sz w:val="19"/>
          <w:szCs w:val="19"/>
        </w:rPr>
        <w:t>Hac</w:t>
      </w:r>
    </w:p>
    <w:p w:rsidR="00621201" w:rsidRPr="002C74FF" w:rsidRDefault="00621201" w:rsidP="00414BEF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621201" w:rsidRPr="002C74FF" w:rsidRDefault="00621201" w:rsidP="00764D8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6. Peygamberimiz (s.a.v.) ile ilgili aşağıda verilen bilgilerden hangisi </w:t>
      </w:r>
      <w:r w:rsidRPr="002C74FF">
        <w:rPr>
          <w:rFonts w:ascii="Times New Roman" w:hAnsi="Times New Roman" w:cs="Times New Roman"/>
          <w:b/>
          <w:bCs/>
          <w:sz w:val="19"/>
          <w:szCs w:val="19"/>
          <w:u w:val="single"/>
        </w:rPr>
        <w:t>yanlıştır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?</w:t>
      </w:r>
    </w:p>
    <w:p w:rsidR="00621201" w:rsidRPr="002C74FF" w:rsidRDefault="00621201" w:rsidP="00764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Akşam namazından sonra kuşluk kılardı.</w:t>
      </w:r>
    </w:p>
    <w:p w:rsidR="00621201" w:rsidRPr="002C74FF" w:rsidRDefault="00621201" w:rsidP="00764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Gece teheccüd namazı kılardı.</w:t>
      </w:r>
    </w:p>
    <w:p w:rsidR="00621201" w:rsidRPr="002C74FF" w:rsidRDefault="00621201" w:rsidP="00764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İftarını hurma ile açardı.</w:t>
      </w:r>
    </w:p>
    <w:p w:rsidR="00621201" w:rsidRPr="002C74FF" w:rsidRDefault="00621201" w:rsidP="00764D8B">
      <w:pPr>
        <w:pStyle w:val="Pa80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Zekatları bekletmeden dağıtırdı.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0D7CF5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7. </w:t>
      </w:r>
      <w:r>
        <w:rPr>
          <w:rFonts w:ascii="Times New Roman" w:hAnsi="Times New Roman" w:cs="Times New Roman"/>
          <w:b/>
          <w:bCs/>
          <w:sz w:val="19"/>
          <w:szCs w:val="19"/>
        </w:rPr>
        <w:t>Aşağıdakilerden hangisi salih ameldir?</w:t>
      </w:r>
    </w:p>
    <w:p w:rsidR="00621201" w:rsidRPr="002C74FF" w:rsidRDefault="00621201" w:rsidP="000D7CF5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İbadetlerimizi yapmak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</w:p>
    <w:p w:rsidR="00621201" w:rsidRPr="002C74FF" w:rsidRDefault="00621201" w:rsidP="000D7CF5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Kimsesizleri korumak</w:t>
      </w:r>
    </w:p>
    <w:p w:rsidR="00621201" w:rsidRPr="002C74FF" w:rsidRDefault="00621201" w:rsidP="000D7CF5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Yoldan rahatsız edici bir şeyi kaldırmak</w:t>
      </w:r>
    </w:p>
    <w:p w:rsidR="00621201" w:rsidRPr="002C74FF" w:rsidRDefault="00621201" w:rsidP="000D7CF5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Hepsi</w:t>
      </w:r>
    </w:p>
    <w:p w:rsidR="00621201" w:rsidRPr="002C74FF" w:rsidRDefault="00621201" w:rsidP="000D7CF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Pr="002C74FF" w:rsidRDefault="00621201" w:rsidP="009923B9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8. </w:t>
      </w:r>
      <w:r w:rsidRPr="002C74FF">
        <w:rPr>
          <w:rFonts w:ascii="Times New Roman" w:hAnsi="Times New Roman" w:cs="Times New Roman"/>
          <w:sz w:val="19"/>
          <w:szCs w:val="19"/>
        </w:rPr>
        <w:t xml:space="preserve">“Sıla-i Rahim,dost ve akrabadan görülen iyiliğe karşı iyilik etmek değil,………akrabayı ziyaret etmek ve ona iyilik yapmaktır.” </w:t>
      </w:r>
    </w:p>
    <w:p w:rsidR="00621201" w:rsidRPr="002C74FF" w:rsidRDefault="00621201" w:rsidP="009923B9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Hadis-i şerifte boş bırakılan yere aşağıdakilerden hangisi gelmelidir? </w:t>
      </w:r>
    </w:p>
    <w:p w:rsidR="00621201" w:rsidRPr="002C74FF" w:rsidRDefault="00621201" w:rsidP="009923B9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Yalan söyleyen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İlgiyi kesen </w:t>
      </w:r>
    </w:p>
    <w:p w:rsidR="00621201" w:rsidRPr="002C74FF" w:rsidRDefault="00621201" w:rsidP="009923B9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Rahatsız eden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Yardım etmeyen</w:t>
      </w:r>
    </w:p>
    <w:p w:rsidR="00621201" w:rsidRPr="002C74FF" w:rsidRDefault="00621201" w:rsidP="009923B9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9. Aşağıdakilerden hangisi, Peygamberimizin hadisinde geçen insanı mutlu eden sebeplerden değildir?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 </w:t>
      </w:r>
      <w:r w:rsidRPr="002C74FF">
        <w:rPr>
          <w:rFonts w:ascii="Times New Roman" w:hAnsi="Times New Roman" w:cs="Times New Roman"/>
          <w:sz w:val="19"/>
          <w:szCs w:val="19"/>
        </w:rPr>
        <w:t xml:space="preserve">İyi bir komşu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  <w:t xml:space="preserve">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B) </w:t>
      </w:r>
      <w:r w:rsidRPr="002C74FF">
        <w:rPr>
          <w:rFonts w:ascii="Times New Roman" w:hAnsi="Times New Roman" w:cs="Times New Roman"/>
          <w:sz w:val="19"/>
          <w:szCs w:val="19"/>
        </w:rPr>
        <w:t xml:space="preserve">Yüksek maaş       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 </w:t>
      </w:r>
      <w:r w:rsidRPr="002C74FF">
        <w:rPr>
          <w:rFonts w:ascii="Times New Roman" w:hAnsi="Times New Roman" w:cs="Times New Roman"/>
          <w:sz w:val="19"/>
          <w:szCs w:val="19"/>
        </w:rPr>
        <w:t xml:space="preserve">Rahat bir binek 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D) </w:t>
      </w:r>
      <w:r w:rsidRPr="002C74FF">
        <w:rPr>
          <w:rFonts w:ascii="Times New Roman" w:hAnsi="Times New Roman" w:cs="Times New Roman"/>
          <w:sz w:val="19"/>
          <w:szCs w:val="19"/>
        </w:rPr>
        <w:t>Geniş bir ev</w:t>
      </w:r>
    </w:p>
    <w:p w:rsidR="00621201" w:rsidRPr="002C74FF" w:rsidRDefault="0062120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621201" w:rsidRPr="002C74FF" w:rsidRDefault="00621201" w:rsidP="007002D9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10. </w:t>
      </w:r>
      <w:r w:rsidRPr="009D2B16">
        <w:rPr>
          <w:rFonts w:ascii="Times New Roman" w:hAnsi="Times New Roman" w:cs="Times New Roman"/>
          <w:b/>
          <w:bCs/>
          <w:sz w:val="19"/>
          <w:szCs w:val="19"/>
        </w:rPr>
        <w:t>Mescid-i Nebi inşa edilene kadar peygamberimiz kimin evinde misafir kalmıştır?</w:t>
      </w:r>
    </w:p>
    <w:p w:rsidR="00621201" w:rsidRDefault="00621201" w:rsidP="000F5F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Ebu Eyub El-Ensari 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Hz.Enes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</w:p>
    <w:p w:rsidR="00621201" w:rsidRDefault="00621201" w:rsidP="000F5F45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Osman Bin Afvan        </w:t>
      </w:r>
      <w:r w:rsidRPr="002C74FF"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sz w:val="19"/>
          <w:szCs w:val="19"/>
        </w:rPr>
        <w:tab/>
      </w:r>
      <w:r>
        <w:rPr>
          <w:rFonts w:ascii="Times New Roman" w:hAnsi="Times New Roman" w:cs="Times New Roman"/>
          <w:sz w:val="19"/>
          <w:szCs w:val="19"/>
        </w:rPr>
        <w:tab/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Musab Bin Umeyr</w:t>
      </w:r>
    </w:p>
    <w:p w:rsidR="00621201" w:rsidRPr="0048713F" w:rsidRDefault="00621201" w:rsidP="00541EFE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11. </w:t>
      </w: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>Hediye verirken öncelikle hangi komşuya verilmesi gerekir?</w:t>
      </w:r>
    </w:p>
    <w:p w:rsidR="00621201" w:rsidRDefault="00621201" w:rsidP="00541EFE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A) </w:t>
      </w:r>
      <w:r w:rsidRPr="002C74FF">
        <w:rPr>
          <w:rFonts w:ascii="Times New Roman" w:hAnsi="Times New Roman" w:cs="Times New Roman"/>
          <w:color w:val="000000"/>
          <w:sz w:val="19"/>
          <w:szCs w:val="19"/>
        </w:rPr>
        <w:t xml:space="preserve">Uzak komşuya                      </w:t>
      </w: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>B)</w:t>
      </w:r>
      <w:r w:rsidRPr="002C74FF">
        <w:rPr>
          <w:rFonts w:ascii="Times New Roman" w:hAnsi="Times New Roman" w:cs="Times New Roman"/>
          <w:color w:val="000000"/>
          <w:sz w:val="19"/>
          <w:szCs w:val="19"/>
        </w:rPr>
        <w:t>Yahudi komşuya</w:t>
      </w:r>
    </w:p>
    <w:p w:rsidR="00621201" w:rsidRPr="002C74FF" w:rsidRDefault="00621201" w:rsidP="00541EFE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C) </w:t>
      </w:r>
      <w:r w:rsidRPr="002C74FF">
        <w:rPr>
          <w:rFonts w:ascii="Times New Roman" w:hAnsi="Times New Roman" w:cs="Times New Roman"/>
          <w:color w:val="000000"/>
          <w:sz w:val="19"/>
          <w:szCs w:val="19"/>
        </w:rPr>
        <w:t xml:space="preserve">Kapısı yakın olana                </w:t>
      </w: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>D)</w:t>
      </w:r>
      <w:r w:rsidRPr="002C74FF">
        <w:rPr>
          <w:rFonts w:ascii="Times New Roman" w:hAnsi="Times New Roman" w:cs="Times New Roman"/>
          <w:color w:val="000000"/>
          <w:sz w:val="19"/>
          <w:szCs w:val="19"/>
        </w:rPr>
        <w:t>Müslüman komşuya</w:t>
      </w:r>
    </w:p>
    <w:p w:rsidR="00621201" w:rsidRDefault="00621201" w:rsidP="00541EFE">
      <w:pPr>
        <w:pStyle w:val="Pa39"/>
        <w:spacing w:line="240" w:lineRule="auto"/>
        <w:jc w:val="both"/>
        <w:rPr>
          <w:color w:val="000000"/>
        </w:rPr>
      </w:pPr>
    </w:p>
    <w:p w:rsidR="00621201" w:rsidRPr="00541EFE" w:rsidRDefault="00621201" w:rsidP="00541EFE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12. </w:t>
      </w:r>
      <w:r w:rsidRPr="009D2B16">
        <w:rPr>
          <w:rFonts w:ascii="Times New Roman" w:hAnsi="Times New Roman" w:cs="Times New Roman"/>
          <w:b/>
          <w:bCs/>
          <w:sz w:val="19"/>
          <w:szCs w:val="19"/>
        </w:rPr>
        <w:t>Aşağıdakilerden hangisi komşunun komşu üzerindeki haklarından değildir?</w:t>
      </w:r>
    </w:p>
    <w:p w:rsidR="00621201" w:rsidRPr="009923B9" w:rsidRDefault="00621201" w:rsidP="0048713F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>A)</w:t>
      </w:r>
      <w:r w:rsidRPr="002C74FF">
        <w:rPr>
          <w:rFonts w:ascii="Times New Roman" w:hAnsi="Times New Roman" w:cs="Times New Roman"/>
          <w:sz w:val="19"/>
          <w:szCs w:val="19"/>
        </w:rPr>
        <w:t>Hastalandığında ziyarete gitmek</w:t>
      </w:r>
    </w:p>
    <w:p w:rsidR="00621201" w:rsidRPr="002C74FF" w:rsidRDefault="00621201" w:rsidP="0048713F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>Pişirdiğinden ona vermek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</w:p>
    <w:p w:rsidR="00621201" w:rsidRPr="002C74FF" w:rsidRDefault="00621201" w:rsidP="0048713F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>C)</w:t>
      </w:r>
      <w:r w:rsidRPr="002C74FF">
        <w:rPr>
          <w:rFonts w:ascii="Times New Roman" w:hAnsi="Times New Roman" w:cs="Times New Roman"/>
          <w:sz w:val="19"/>
          <w:szCs w:val="19"/>
        </w:rPr>
        <w:t>Kötü günlerinde teselli etmek</w:t>
      </w:r>
    </w:p>
    <w:p w:rsidR="00621201" w:rsidRPr="002C74FF" w:rsidRDefault="00621201" w:rsidP="0048713F">
      <w:pPr>
        <w:pStyle w:val="Pa11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2C74FF">
        <w:rPr>
          <w:rFonts w:ascii="Times New Roman" w:hAnsi="Times New Roman" w:cs="Times New Roman"/>
          <w:sz w:val="19"/>
          <w:szCs w:val="19"/>
        </w:rPr>
        <w:t>Bütün mal varlığını paylaşmak</w:t>
      </w:r>
    </w:p>
    <w:p w:rsidR="00621201" w:rsidRPr="002C74FF" w:rsidRDefault="00621201" w:rsidP="0048713F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</w:p>
    <w:p w:rsidR="00621201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13.</w:t>
      </w:r>
      <w:r w:rsidRPr="00286094">
        <w:rPr>
          <w:rFonts w:ascii="Helvetica" w:hAnsi="Helvetica" w:cs="Helvetica"/>
          <w:sz w:val="22"/>
          <w:szCs w:val="22"/>
        </w:rPr>
        <w:t xml:space="preserve"> </w:t>
      </w:r>
      <w:r w:rsidRPr="00286094">
        <w:rPr>
          <w:rFonts w:ascii="Times New Roman" w:hAnsi="Times New Roman" w:cs="Times New Roman"/>
          <w:b/>
          <w:bCs/>
          <w:sz w:val="19"/>
          <w:szCs w:val="19"/>
        </w:rPr>
        <w:t>Mekke’de görülen haksızlıkl</w:t>
      </w:r>
      <w:r>
        <w:rPr>
          <w:rFonts w:ascii="Times New Roman" w:hAnsi="Times New Roman" w:cs="Times New Roman"/>
          <w:b/>
          <w:bCs/>
          <w:sz w:val="19"/>
          <w:szCs w:val="19"/>
        </w:rPr>
        <w:t>arı önlemek amacıyla kurulan  birliğe ne denir?</w:t>
      </w:r>
    </w:p>
    <w:p w:rsidR="00621201" w:rsidRPr="00286094" w:rsidRDefault="00621201" w:rsidP="00286094">
      <w:pPr>
        <w:pStyle w:val="Default"/>
      </w:pPr>
      <w:r w:rsidRPr="002C74FF">
        <w:rPr>
          <w:rFonts w:ascii="Times New Roman" w:hAnsi="Times New Roman" w:cs="Times New Roman"/>
          <w:sz w:val="19"/>
          <w:szCs w:val="19"/>
        </w:rPr>
        <w:t>A)</w:t>
      </w:r>
      <w:r>
        <w:rPr>
          <w:rFonts w:ascii="Times New Roman" w:hAnsi="Times New Roman" w:cs="Times New Roman"/>
          <w:sz w:val="19"/>
          <w:szCs w:val="19"/>
        </w:rPr>
        <w:t>Darunnedve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2C74FF">
        <w:rPr>
          <w:rFonts w:ascii="Times New Roman" w:hAnsi="Times New Roman" w:cs="Times New Roman"/>
          <w:sz w:val="19"/>
          <w:szCs w:val="19"/>
        </w:rPr>
        <w:t>B)</w:t>
      </w:r>
      <w:r>
        <w:rPr>
          <w:rFonts w:ascii="Times New Roman" w:hAnsi="Times New Roman" w:cs="Times New Roman"/>
          <w:sz w:val="19"/>
          <w:szCs w:val="19"/>
        </w:rPr>
        <w:t xml:space="preserve">Hılfu’l fudül       </w:t>
      </w:r>
      <w:r w:rsidRPr="002C74FF">
        <w:rPr>
          <w:rFonts w:ascii="Times New Roman" w:hAnsi="Times New Roman" w:cs="Times New Roman"/>
          <w:sz w:val="19"/>
          <w:szCs w:val="19"/>
        </w:rPr>
        <w:t>C)</w:t>
      </w:r>
      <w:r>
        <w:rPr>
          <w:rFonts w:ascii="Times New Roman" w:hAnsi="Times New Roman" w:cs="Times New Roman"/>
          <w:sz w:val="19"/>
          <w:szCs w:val="19"/>
        </w:rPr>
        <w:t>Darul erkam</w:t>
      </w:r>
      <w:r w:rsidRPr="002C74FF">
        <w:rPr>
          <w:rFonts w:ascii="Times New Roman" w:hAnsi="Times New Roman" w:cs="Times New Roman"/>
          <w:sz w:val="19"/>
          <w:szCs w:val="19"/>
        </w:rPr>
        <w:t xml:space="preserve">  </w:t>
      </w:r>
      <w:r>
        <w:rPr>
          <w:rFonts w:ascii="Times New Roman" w:hAnsi="Times New Roman" w:cs="Times New Roman"/>
          <w:sz w:val="19"/>
          <w:szCs w:val="19"/>
        </w:rPr>
        <w:t xml:space="preserve">    </w:t>
      </w:r>
      <w:r w:rsidRPr="002C74FF">
        <w:rPr>
          <w:rFonts w:ascii="Times New Roman" w:hAnsi="Times New Roman" w:cs="Times New Roman"/>
          <w:sz w:val="19"/>
          <w:szCs w:val="19"/>
        </w:rPr>
        <w:t>D)</w:t>
      </w:r>
      <w:r>
        <w:rPr>
          <w:rFonts w:ascii="Times New Roman" w:hAnsi="Times New Roman" w:cs="Times New Roman"/>
          <w:sz w:val="19"/>
          <w:szCs w:val="19"/>
        </w:rPr>
        <w:t>Bedir</w:t>
      </w:r>
    </w:p>
    <w:p w:rsidR="00621201" w:rsidRPr="002C74FF" w:rsidRDefault="00621201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    14.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Aşağıdaki hadis-i şeriflerden hangisi konu bakımından diğerlerinden farklıdır?</w:t>
      </w:r>
    </w:p>
    <w:p w:rsidR="00621201" w:rsidRPr="002C74FF" w:rsidRDefault="00621201" w:rsidP="000928AB">
      <w:pPr>
        <w:pStyle w:val="Pa39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 </w:t>
      </w:r>
      <w:r w:rsidRPr="002C74FF">
        <w:rPr>
          <w:rFonts w:ascii="Times New Roman" w:hAnsi="Times New Roman" w:cs="Times New Roman"/>
          <w:sz w:val="19"/>
          <w:szCs w:val="19"/>
        </w:rPr>
        <w:t>Şerrinden emin olunmayan komşu gerçek mümin değildir.</w:t>
      </w:r>
    </w:p>
    <w:p w:rsidR="00621201" w:rsidRPr="002C74FF" w:rsidRDefault="00621201" w:rsidP="000928AB">
      <w:pPr>
        <w:pStyle w:val="Pa39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B) </w:t>
      </w:r>
      <w:r w:rsidRPr="002C74FF">
        <w:rPr>
          <w:rFonts w:ascii="Times New Roman" w:hAnsi="Times New Roman" w:cs="Times New Roman"/>
          <w:sz w:val="19"/>
          <w:szCs w:val="19"/>
        </w:rPr>
        <w:t>Kötülüğünden komşusunun emin olmadığı kimse vallahi iman etmiş olamaz.</w:t>
      </w:r>
    </w:p>
    <w:p w:rsidR="00621201" w:rsidRPr="002C74FF" w:rsidRDefault="0062120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 </w:t>
      </w:r>
      <w:r w:rsidRPr="002C74FF">
        <w:rPr>
          <w:rFonts w:ascii="Times New Roman" w:hAnsi="Times New Roman" w:cs="Times New Roman"/>
          <w:sz w:val="19"/>
          <w:szCs w:val="19"/>
        </w:rPr>
        <w:t>Komşusu açken tok yatan bizden değildir?</w:t>
      </w:r>
    </w:p>
    <w:p w:rsidR="00621201" w:rsidRPr="002C74FF" w:rsidRDefault="00621201" w:rsidP="000928AB">
      <w:pPr>
        <w:pStyle w:val="Pa39"/>
        <w:spacing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D) </w:t>
      </w:r>
      <w:r w:rsidRPr="002C74FF">
        <w:rPr>
          <w:rFonts w:ascii="Times New Roman" w:hAnsi="Times New Roman" w:cs="Times New Roman"/>
          <w:sz w:val="19"/>
          <w:szCs w:val="19"/>
        </w:rPr>
        <w:t>Akrabalık bağlarını koparmaktan sakının.</w:t>
      </w:r>
    </w:p>
    <w:p w:rsidR="00621201" w:rsidRPr="002C74FF" w:rsidRDefault="00621201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</w:p>
    <w:p w:rsidR="00621201" w:rsidRPr="002C74FF" w:rsidRDefault="00621201" w:rsidP="007E1710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    15.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“Allah sizin ne dış görünüşünüze ne de mallarınıza bakar.Ama o sizin ……..ve …….bakar.”</w:t>
      </w:r>
    </w:p>
    <w:p w:rsidR="00621201" w:rsidRPr="002C74FF" w:rsidRDefault="00621201" w:rsidP="007E1710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>Yukarıdaki hadiste boş bırakılan yere aşağıdakilerden hangisi gelmelidir?</w:t>
      </w:r>
    </w:p>
    <w:p w:rsidR="00621201" w:rsidRPr="002C74FF" w:rsidRDefault="00621201" w:rsidP="007E1710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kalplerinize -amellerinize</w:t>
      </w:r>
    </w:p>
    <w:p w:rsidR="00621201" w:rsidRPr="002C74FF" w:rsidRDefault="00621201" w:rsidP="007E1710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kalplerinize-kulluğunuza</w:t>
      </w:r>
    </w:p>
    <w:p w:rsidR="00621201" w:rsidRPr="002C74FF" w:rsidRDefault="00621201" w:rsidP="007E1710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amellerinize-namazınıza</w:t>
      </w:r>
    </w:p>
    <w:p w:rsidR="00621201" w:rsidRPr="002C74FF" w:rsidRDefault="00621201" w:rsidP="007E1710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namazınıza-orucunuza</w:t>
      </w:r>
    </w:p>
    <w:p w:rsidR="00621201" w:rsidRPr="002C74FF" w:rsidRDefault="00621201" w:rsidP="00455E0A">
      <w:pPr>
        <w:pStyle w:val="NormalWeb"/>
        <w:spacing w:before="0" w:beforeAutospacing="0" w:after="0" w:afterAutospacing="0"/>
        <w:jc w:val="both"/>
        <w:rPr>
          <w:sz w:val="19"/>
          <w:szCs w:val="19"/>
        </w:rPr>
      </w:pPr>
    </w:p>
    <w:p w:rsidR="00621201" w:rsidRPr="002C74FF" w:rsidRDefault="00621201" w:rsidP="004215F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16.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 w:rsidRPr="006C7339">
        <w:rPr>
          <w:rFonts w:ascii="Times New Roman" w:hAnsi="Times New Roman" w:cs="Times New Roman"/>
          <w:b/>
          <w:bCs/>
          <w:sz w:val="19"/>
          <w:szCs w:val="19"/>
        </w:rPr>
        <w:t>Cebrai’lin peygamberimize çok tavsiyede bulunduğu, peygamberimizin birbirlerine mirasçı kılınacak zannettiği kişiler kimlerdir?</w:t>
      </w:r>
    </w:p>
    <w:p w:rsidR="00621201" w:rsidRPr="002C74FF" w:rsidRDefault="00621201" w:rsidP="004215FA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Akrabalar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Komşular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Büyükler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 w:rsidRPr="00521D93">
        <w:rPr>
          <w:rFonts w:ascii="Times New Roman" w:hAnsi="Times New Roman" w:cs="Times New Roman"/>
          <w:sz w:val="19"/>
          <w:szCs w:val="19"/>
        </w:rPr>
        <w:t>Arkadaş</w:t>
      </w:r>
      <w:r>
        <w:rPr>
          <w:rFonts w:ascii="Times New Roman" w:hAnsi="Times New Roman" w:cs="Times New Roman"/>
          <w:sz w:val="19"/>
          <w:szCs w:val="19"/>
        </w:rPr>
        <w:t>lar</w:t>
      </w:r>
      <w:r w:rsidRPr="00521D93">
        <w:rPr>
          <w:rFonts w:ascii="Times New Roman" w:hAnsi="Times New Roman" w:cs="Times New Roman"/>
          <w:sz w:val="19"/>
          <w:szCs w:val="19"/>
        </w:rPr>
        <w:t xml:space="preserve">   </w:t>
      </w:r>
    </w:p>
    <w:p w:rsidR="00621201" w:rsidRPr="002C74FF" w:rsidRDefault="00621201" w:rsidP="004215FA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Pr="002C74FF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    17.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Aşağıdakilerden hangisi, Peygam</w:t>
      </w:r>
      <w:r>
        <w:rPr>
          <w:rFonts w:ascii="Times New Roman" w:hAnsi="Times New Roman" w:cs="Times New Roman"/>
          <w:b/>
          <w:bCs/>
          <w:sz w:val="19"/>
          <w:szCs w:val="19"/>
        </w:rPr>
        <w:t>ber Efendimizin akraba ziyaretinde dikkat ettiği hususlardan biri değildir?</w:t>
      </w:r>
    </w:p>
    <w:p w:rsidR="00621201" w:rsidRPr="002C74FF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A) </w:t>
      </w:r>
      <w:r>
        <w:rPr>
          <w:rFonts w:ascii="Times New Roman" w:hAnsi="Times New Roman" w:cs="Times New Roman"/>
          <w:sz w:val="19"/>
          <w:szCs w:val="19"/>
        </w:rPr>
        <w:t>Akraba ziyaretine çok önem vermiştir</w:t>
      </w:r>
      <w:r w:rsidRPr="002C74FF">
        <w:rPr>
          <w:rFonts w:ascii="Times New Roman" w:hAnsi="Times New Roman" w:cs="Times New Roman"/>
          <w:sz w:val="19"/>
          <w:szCs w:val="19"/>
        </w:rPr>
        <w:t>.</w:t>
      </w:r>
    </w:p>
    <w:p w:rsidR="00621201" w:rsidRPr="002C74FF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>B)</w:t>
      </w:r>
      <w:r>
        <w:rPr>
          <w:rFonts w:ascii="Times New Roman" w:hAnsi="Times New Roman" w:cs="Times New Roman"/>
          <w:sz w:val="19"/>
          <w:szCs w:val="19"/>
        </w:rPr>
        <w:t>Sadece iyilik yapanları ziyaret etmemizi istemiştir.</w:t>
      </w:r>
    </w:p>
    <w:p w:rsidR="00621201" w:rsidRPr="002C74FF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C) </w:t>
      </w:r>
      <w:r>
        <w:rPr>
          <w:rFonts w:ascii="Times New Roman" w:hAnsi="Times New Roman" w:cs="Times New Roman"/>
          <w:sz w:val="19"/>
          <w:szCs w:val="19"/>
        </w:rPr>
        <w:t>Akrabalarına iyilik yapmıştır.</w:t>
      </w:r>
    </w:p>
    <w:p w:rsidR="00621201" w:rsidRPr="002C74FF" w:rsidRDefault="00621201" w:rsidP="00541EFE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C74FF">
        <w:rPr>
          <w:rFonts w:ascii="Times New Roman" w:hAnsi="Times New Roman" w:cs="Times New Roman"/>
          <w:sz w:val="19"/>
          <w:szCs w:val="19"/>
        </w:rPr>
        <w:t xml:space="preserve">D) </w:t>
      </w:r>
      <w:r>
        <w:rPr>
          <w:rFonts w:ascii="Times New Roman" w:hAnsi="Times New Roman" w:cs="Times New Roman"/>
          <w:sz w:val="19"/>
          <w:szCs w:val="19"/>
        </w:rPr>
        <w:t>İlgiyi kesenleri de ziyaret etmemizi istemiştir.</w:t>
      </w:r>
    </w:p>
    <w:p w:rsidR="00621201" w:rsidRPr="002C74FF" w:rsidRDefault="00621201" w:rsidP="00541EFE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C74FF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</w:p>
    <w:p w:rsidR="00621201" w:rsidRPr="002C74FF" w:rsidRDefault="00621201" w:rsidP="006C7339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18.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 w:rsidRPr="006C7339">
        <w:rPr>
          <w:rFonts w:ascii="Times New Roman" w:hAnsi="Times New Roman" w:cs="Times New Roman"/>
          <w:b/>
          <w:bCs/>
          <w:sz w:val="19"/>
          <w:szCs w:val="19"/>
        </w:rPr>
        <w:t>Peygamber Efendimiz ilk vahyi aldığında yaşadığı endişe ve heyecanını kiminle paylaşmıştır?</w:t>
      </w:r>
    </w:p>
    <w:p w:rsidR="00621201" w:rsidRPr="002C74FF" w:rsidRDefault="00621201" w:rsidP="006C7339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>A)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 xml:space="preserve">Hz.Hatice 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B)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Hz.Ebubekir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C)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Ebu Talip</w:t>
      </w:r>
      <w:r w:rsidRPr="002C74FF">
        <w:rPr>
          <w:rFonts w:ascii="Times New Roman" w:hAnsi="Times New Roman" w:cs="Times New Roman"/>
          <w:sz w:val="19"/>
          <w:szCs w:val="19"/>
        </w:rPr>
        <w:t xml:space="preserve">       </w:t>
      </w:r>
      <w:r w:rsidRPr="002C74FF">
        <w:rPr>
          <w:rFonts w:ascii="Times New Roman" w:hAnsi="Times New Roman" w:cs="Times New Roman"/>
          <w:b/>
          <w:bCs/>
          <w:sz w:val="19"/>
          <w:szCs w:val="19"/>
        </w:rPr>
        <w:t>D)</w:t>
      </w:r>
      <w:r w:rsidRPr="002C74FF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Hz.Ali</w:t>
      </w:r>
    </w:p>
    <w:p w:rsidR="00621201" w:rsidRPr="002C74FF" w:rsidRDefault="00621201" w:rsidP="00204948">
      <w:pPr>
        <w:spacing w:after="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19.</w:t>
      </w:r>
      <w:r w:rsidRPr="00286094">
        <w:rPr>
          <w:rFonts w:ascii="Times New Roman" w:hAnsi="Times New Roman" w:cs="Times New Roman"/>
          <w:b/>
          <w:bCs/>
          <w:sz w:val="19"/>
          <w:szCs w:val="19"/>
        </w:rPr>
        <w:t>Aşağıdakilerden hangisi Peygamberimizin akrabal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arla yardımlaşması çerçevesinde </w:t>
      </w:r>
      <w:r w:rsidRPr="00286094">
        <w:rPr>
          <w:rFonts w:ascii="Times New Roman" w:hAnsi="Times New Roman" w:cs="Times New Roman"/>
          <w:b/>
          <w:bCs/>
          <w:sz w:val="19"/>
          <w:szCs w:val="19"/>
        </w:rPr>
        <w:t>değerlendirilemez?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A) Çocukluğunda aile bütçesine katkıda bulunması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B) Hz. Ali’nin bakımını ve yetişmesini üzerine alması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C) Ebu Talip’in kendisini Kureyş’e karşı koruması</w:t>
      </w:r>
    </w:p>
    <w:p w:rsidR="00621201" w:rsidRPr="002C74FF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D) Hz. Peygamberin küçükken gördüğü destek ve yardımları hatırlamaması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2C74FF">
        <w:rPr>
          <w:rFonts w:ascii="Times New Roman" w:hAnsi="Times New Roman" w:cs="Times New Roman"/>
          <w:b/>
          <w:bCs/>
          <w:sz w:val="19"/>
          <w:szCs w:val="19"/>
        </w:rPr>
        <w:t xml:space="preserve">     20. </w:t>
      </w:r>
      <w:r w:rsidRPr="00286094">
        <w:rPr>
          <w:rFonts w:ascii="Times New Roman" w:hAnsi="Times New Roman" w:cs="Times New Roman"/>
          <w:b/>
          <w:bCs/>
          <w:sz w:val="19"/>
          <w:szCs w:val="19"/>
        </w:rPr>
        <w:t>Aşağıdakilerden hangisi Peygamberimizin tevazusu ile ilgili yanlış bir bilgidir.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a) Günlük işlerde sahabeye yardımcı olması.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b) Cami ve mescit yapımında çalışması.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c) Başkalarının kendisini övmelerini istememesi.</w:t>
      </w:r>
    </w:p>
    <w:p w:rsidR="00621201" w:rsidRPr="00286094" w:rsidRDefault="00621201" w:rsidP="00286094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86094">
        <w:rPr>
          <w:rFonts w:ascii="Times New Roman" w:hAnsi="Times New Roman" w:cs="Times New Roman"/>
          <w:sz w:val="19"/>
          <w:szCs w:val="19"/>
        </w:rPr>
        <w:t>d) İnsanların kendisine ulaşmakta zorluk çekmesi.</w:t>
      </w:r>
    </w:p>
    <w:p w:rsidR="00621201" w:rsidRDefault="00621201" w:rsidP="00A31ACD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</w:p>
    <w:p w:rsidR="00621201" w:rsidRDefault="00621201" w:rsidP="00A31ACD">
      <w:pPr>
        <w:spacing w:after="60" w:line="240" w:lineRule="auto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Sorubak.com </w:t>
      </w:r>
    </w:p>
    <w:p w:rsidR="00621201" w:rsidRPr="009D2B16" w:rsidRDefault="00621201" w:rsidP="00286094">
      <w:pPr>
        <w:spacing w:after="60" w:line="240" w:lineRule="auto"/>
        <w:jc w:val="right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9D2B16">
        <w:rPr>
          <w:rFonts w:ascii="Times New Roman" w:hAnsi="Times New Roman" w:cs="Times New Roman"/>
          <w:b/>
          <w:bCs/>
          <w:sz w:val="19"/>
          <w:szCs w:val="19"/>
        </w:rPr>
        <w:t>Başarılar…</w:t>
      </w:r>
    </w:p>
    <w:p w:rsidR="00621201" w:rsidRPr="009D2B16" w:rsidRDefault="00621201" w:rsidP="00286094">
      <w:pPr>
        <w:spacing w:after="60" w:line="240" w:lineRule="auto"/>
        <w:jc w:val="right"/>
        <w:rPr>
          <w:rFonts w:ascii="Times New Roman" w:hAnsi="Times New Roman" w:cs="Times New Roman"/>
          <w:b/>
          <w:bCs/>
          <w:sz w:val="19"/>
          <w:szCs w:val="19"/>
        </w:rPr>
      </w:pPr>
      <w:r w:rsidRPr="009D2B16">
        <w:rPr>
          <w:rFonts w:ascii="Times New Roman" w:hAnsi="Times New Roman" w:cs="Times New Roman"/>
          <w:b/>
          <w:bCs/>
          <w:sz w:val="19"/>
          <w:szCs w:val="19"/>
        </w:rPr>
        <w:t xml:space="preserve">     </w:t>
      </w:r>
      <w:r w:rsidRPr="009D2B16">
        <w:rPr>
          <w:rFonts w:ascii="Times New Roman" w:hAnsi="Times New Roman" w:cs="Times New Roman"/>
          <w:b/>
          <w:bCs/>
          <w:sz w:val="19"/>
          <w:szCs w:val="19"/>
        </w:rPr>
        <w:tab/>
        <w:t>Songül AKTAŞ</w:t>
      </w:r>
    </w:p>
    <w:p w:rsidR="00621201" w:rsidRPr="009D2B16" w:rsidRDefault="00621201" w:rsidP="00286094">
      <w:pPr>
        <w:spacing w:after="60" w:line="240" w:lineRule="auto"/>
        <w:jc w:val="right"/>
        <w:rPr>
          <w:rFonts w:ascii="Times New Roman" w:hAnsi="Times New Roman" w:cs="Times New Roman"/>
          <w:b/>
          <w:bCs/>
          <w:sz w:val="19"/>
          <w:szCs w:val="19"/>
        </w:rPr>
        <w:sectPr w:rsidR="00621201" w:rsidRPr="009D2B16" w:rsidSect="005C377B">
          <w:type w:val="continuous"/>
          <w:pgSz w:w="11906" w:h="16838"/>
          <w:pgMar w:top="284" w:right="284" w:bottom="284" w:left="284" w:header="283" w:footer="0" w:gutter="0"/>
          <w:cols w:num="2" w:sep="1" w:space="284"/>
          <w:docGrid w:linePitch="360"/>
        </w:sectPr>
      </w:pPr>
    </w:p>
    <w:p w:rsidR="00621201" w:rsidRPr="009D2B16" w:rsidRDefault="00621201" w:rsidP="00286094">
      <w:pPr>
        <w:tabs>
          <w:tab w:val="left" w:pos="6705"/>
        </w:tabs>
        <w:spacing w:after="60" w:line="240" w:lineRule="auto"/>
        <w:jc w:val="right"/>
        <w:rPr>
          <w:rFonts w:ascii="Times New Roman" w:hAnsi="Times New Roman" w:cs="Times New Roman"/>
          <w:b/>
          <w:bCs/>
          <w:sz w:val="19"/>
          <w:szCs w:val="19"/>
        </w:rPr>
      </w:pPr>
      <w:r w:rsidRPr="009D2B16">
        <w:rPr>
          <w:rFonts w:ascii="Times New Roman" w:hAnsi="Times New Roman" w:cs="Times New Roman"/>
          <w:b/>
          <w:bCs/>
          <w:sz w:val="19"/>
          <w:szCs w:val="19"/>
        </w:rPr>
        <w:tab/>
        <w:t>Ders Öğretmeni</w:t>
      </w:r>
    </w:p>
    <w:p w:rsidR="00621201" w:rsidRPr="00A60702" w:rsidRDefault="00621201" w:rsidP="00286094">
      <w:pPr>
        <w:pStyle w:val="NormalWeb"/>
        <w:spacing w:before="0" w:beforeAutospacing="0" w:after="0" w:afterAutospacing="0"/>
        <w:jc w:val="both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  <w:bookmarkStart w:id="0" w:name="_GoBack"/>
      <w:bookmarkEnd w:id="0"/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341882">
      <w:pPr>
        <w:pStyle w:val="NormalWeb"/>
        <w:spacing w:before="0" w:beforeAutospacing="0" w:after="0" w:afterAutospacing="0"/>
        <w:rPr>
          <w:sz w:val="19"/>
          <w:szCs w:val="19"/>
        </w:rPr>
      </w:pPr>
    </w:p>
    <w:p w:rsidR="00621201" w:rsidRPr="002C74FF" w:rsidRDefault="00621201" w:rsidP="001002FD">
      <w:pPr>
        <w:pStyle w:val="NormalWeb"/>
        <w:spacing w:before="0" w:beforeAutospacing="0" w:after="0" w:afterAutospacing="0"/>
        <w:jc w:val="center"/>
        <w:rPr>
          <w:sz w:val="19"/>
          <w:szCs w:val="19"/>
        </w:rPr>
      </w:pPr>
    </w:p>
    <w:sectPr w:rsidR="00621201" w:rsidRPr="002C74FF" w:rsidSect="00CC11A4">
      <w:type w:val="continuous"/>
      <w:pgSz w:w="11906" w:h="16838"/>
      <w:pgMar w:top="284" w:right="284" w:bottom="0" w:left="284" w:header="283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01" w:rsidRDefault="00621201" w:rsidP="007B3DA9">
      <w:pPr>
        <w:spacing w:after="0" w:line="240" w:lineRule="auto"/>
      </w:pPr>
      <w:r>
        <w:separator/>
      </w:r>
    </w:p>
  </w:endnote>
  <w:endnote w:type="continuationSeparator" w:id="0">
    <w:p w:rsidR="00621201" w:rsidRDefault="00621201" w:rsidP="007B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01" w:rsidRDefault="00621201" w:rsidP="007B3DA9">
      <w:pPr>
        <w:spacing w:after="0" w:line="240" w:lineRule="auto"/>
      </w:pPr>
      <w:r>
        <w:separator/>
      </w:r>
    </w:p>
  </w:footnote>
  <w:footnote w:type="continuationSeparator" w:id="0">
    <w:p w:rsidR="00621201" w:rsidRDefault="00621201" w:rsidP="007B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201" w:rsidRDefault="00621201" w:rsidP="007B3DA9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53352"/>
    <w:multiLevelType w:val="hybridMultilevel"/>
    <w:tmpl w:val="0FCC6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DA9"/>
    <w:rsid w:val="00025E7E"/>
    <w:rsid w:val="00032EAA"/>
    <w:rsid w:val="00053FC1"/>
    <w:rsid w:val="00054873"/>
    <w:rsid w:val="000928AB"/>
    <w:rsid w:val="000A0A32"/>
    <w:rsid w:val="000D7CF5"/>
    <w:rsid w:val="000F5F45"/>
    <w:rsid w:val="001002FD"/>
    <w:rsid w:val="00130B76"/>
    <w:rsid w:val="00141DD5"/>
    <w:rsid w:val="00164AC0"/>
    <w:rsid w:val="00190F43"/>
    <w:rsid w:val="00197321"/>
    <w:rsid w:val="001A31B8"/>
    <w:rsid w:val="001B2826"/>
    <w:rsid w:val="001C393A"/>
    <w:rsid w:val="001E5788"/>
    <w:rsid w:val="00204948"/>
    <w:rsid w:val="0020766C"/>
    <w:rsid w:val="00286094"/>
    <w:rsid w:val="002C74FF"/>
    <w:rsid w:val="002D5BE9"/>
    <w:rsid w:val="002F501D"/>
    <w:rsid w:val="00322403"/>
    <w:rsid w:val="0032509E"/>
    <w:rsid w:val="00341882"/>
    <w:rsid w:val="00376309"/>
    <w:rsid w:val="003A64A1"/>
    <w:rsid w:val="003B734B"/>
    <w:rsid w:val="003C4536"/>
    <w:rsid w:val="003D0120"/>
    <w:rsid w:val="00414BEF"/>
    <w:rsid w:val="004215FA"/>
    <w:rsid w:val="00455E0A"/>
    <w:rsid w:val="004657BA"/>
    <w:rsid w:val="00477F21"/>
    <w:rsid w:val="00486F9C"/>
    <w:rsid w:val="0048713F"/>
    <w:rsid w:val="00521D93"/>
    <w:rsid w:val="005342A6"/>
    <w:rsid w:val="00541EFE"/>
    <w:rsid w:val="00546D77"/>
    <w:rsid w:val="00553853"/>
    <w:rsid w:val="005A4AAB"/>
    <w:rsid w:val="005C0A94"/>
    <w:rsid w:val="005C377B"/>
    <w:rsid w:val="00605103"/>
    <w:rsid w:val="00621193"/>
    <w:rsid w:val="00621201"/>
    <w:rsid w:val="00632DEA"/>
    <w:rsid w:val="00661E64"/>
    <w:rsid w:val="00663BEA"/>
    <w:rsid w:val="006A5F6E"/>
    <w:rsid w:val="006C7339"/>
    <w:rsid w:val="006D2402"/>
    <w:rsid w:val="007002D9"/>
    <w:rsid w:val="00741095"/>
    <w:rsid w:val="0074485A"/>
    <w:rsid w:val="00764D8B"/>
    <w:rsid w:val="007B3DA9"/>
    <w:rsid w:val="007B408F"/>
    <w:rsid w:val="007E1710"/>
    <w:rsid w:val="007F0D5D"/>
    <w:rsid w:val="008B41CE"/>
    <w:rsid w:val="008F46E3"/>
    <w:rsid w:val="0091279C"/>
    <w:rsid w:val="009923B9"/>
    <w:rsid w:val="009B6A5C"/>
    <w:rsid w:val="009D2B16"/>
    <w:rsid w:val="00A1745A"/>
    <w:rsid w:val="00A228AD"/>
    <w:rsid w:val="00A31ACD"/>
    <w:rsid w:val="00A46F33"/>
    <w:rsid w:val="00A52C63"/>
    <w:rsid w:val="00A60702"/>
    <w:rsid w:val="00A9790A"/>
    <w:rsid w:val="00AF513E"/>
    <w:rsid w:val="00B01403"/>
    <w:rsid w:val="00B01EC2"/>
    <w:rsid w:val="00B32B78"/>
    <w:rsid w:val="00B53F01"/>
    <w:rsid w:val="00BA315F"/>
    <w:rsid w:val="00BB74DA"/>
    <w:rsid w:val="00BE7926"/>
    <w:rsid w:val="00C55CB8"/>
    <w:rsid w:val="00C715D2"/>
    <w:rsid w:val="00CC11A4"/>
    <w:rsid w:val="00CD46F7"/>
    <w:rsid w:val="00D20C0F"/>
    <w:rsid w:val="00D30E11"/>
    <w:rsid w:val="00D30EF3"/>
    <w:rsid w:val="00D41C51"/>
    <w:rsid w:val="00D479E3"/>
    <w:rsid w:val="00D479F9"/>
    <w:rsid w:val="00D66FB6"/>
    <w:rsid w:val="00DC3D83"/>
    <w:rsid w:val="00DD2CA2"/>
    <w:rsid w:val="00DD7F05"/>
    <w:rsid w:val="00E11B21"/>
    <w:rsid w:val="00EE49E7"/>
    <w:rsid w:val="00EF1DD8"/>
    <w:rsid w:val="00F3362A"/>
    <w:rsid w:val="00F44BB6"/>
    <w:rsid w:val="00F83953"/>
    <w:rsid w:val="00F912D6"/>
    <w:rsid w:val="00FA0F89"/>
    <w:rsid w:val="00FF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5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3DA9"/>
  </w:style>
  <w:style w:type="paragraph" w:styleId="Footer">
    <w:name w:val="footer"/>
    <w:basedOn w:val="Normal"/>
    <w:link w:val="FooterChar"/>
    <w:uiPriority w:val="99"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3DA9"/>
  </w:style>
  <w:style w:type="paragraph" w:styleId="BalloonText">
    <w:name w:val="Balloon Text"/>
    <w:basedOn w:val="Normal"/>
    <w:link w:val="BalloonTextChar"/>
    <w:uiPriority w:val="99"/>
    <w:semiHidden/>
    <w:rsid w:val="007B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3D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B3D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B3DA9"/>
    <w:rPr>
      <w:b/>
      <w:bCs/>
    </w:rPr>
  </w:style>
  <w:style w:type="paragraph" w:customStyle="1" w:styleId="Default">
    <w:name w:val="Default"/>
    <w:uiPriority w:val="99"/>
    <w:rsid w:val="007B3DA9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customStyle="1" w:styleId="Pa80">
    <w:name w:val="Pa80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customStyle="1" w:styleId="Pa39">
    <w:name w:val="Pa39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styleId="NoSpacing">
    <w:name w:val="No Spacing"/>
    <w:uiPriority w:val="99"/>
    <w:qFormat/>
    <w:rsid w:val="007B3DA9"/>
    <w:rPr>
      <w:rFonts w:cs="Calibri"/>
    </w:rPr>
  </w:style>
  <w:style w:type="paragraph" w:styleId="ListParagraph">
    <w:name w:val="List Paragraph"/>
    <w:basedOn w:val="Normal"/>
    <w:uiPriority w:val="99"/>
    <w:qFormat/>
    <w:rsid w:val="00204948"/>
    <w:pPr>
      <w:spacing w:after="0" w:line="240" w:lineRule="auto"/>
      <w:ind w:left="72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704</Words>
  <Characters>4016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İsrafil YILDIZ</dc:creator>
  <cp:keywords/>
  <dc:description/>
  <cp:lastModifiedBy>edanur</cp:lastModifiedBy>
  <cp:revision>15</cp:revision>
  <cp:lastPrinted>2015-04-08T18:47:00Z</cp:lastPrinted>
  <dcterms:created xsi:type="dcterms:W3CDTF">2015-05-15T03:12:00Z</dcterms:created>
  <dcterms:modified xsi:type="dcterms:W3CDTF">2015-05-16T19:34:00Z</dcterms:modified>
</cp:coreProperties>
</file>