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B35" w:rsidRDefault="004B1B35">
      <w:pPr>
        <w:rPr>
          <w:b/>
          <w:bCs/>
        </w:rPr>
      </w:pPr>
      <w:r w:rsidRPr="00103581">
        <w:rPr>
          <w:b/>
          <w:bCs/>
        </w:rPr>
        <w:t>DADAĞLI ORTAOKULU  2014-2015 EĞİTİM-ÖĞRETİM YILI 8/A SINIFI MATEMATİK DERSİ 2.DÖNEM 1.SINAV</w:t>
      </w:r>
    </w:p>
    <w:p w:rsidR="004B1B35" w:rsidRDefault="004B1B35">
      <w:pPr>
        <w:rPr>
          <w:b/>
          <w:bCs/>
        </w:rPr>
      </w:pPr>
      <w:r>
        <w:rPr>
          <w:b/>
          <w:bCs/>
        </w:rPr>
        <w:t>AD-SOYAD:</w:t>
      </w: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7" o:spid="_x0000_s1026" type="#_x0000_t202" style="position:absolute;margin-left:24.9pt;margin-top:14.1pt;width:224.6pt;height:25.05pt;z-index:251649024;visibility:visible" filled="f" stroked="f">
            <v:textbox style="mso-next-textbox:#Metin Kutusu 307">
              <w:txbxContent>
                <w:p w:rsidR="004B1B35" w:rsidRPr="004C34DA" w:rsidRDefault="004B1B35" w:rsidP="000033F9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0"/>
                      <w:szCs w:val="20"/>
                    </w:rPr>
                  </w:pPr>
                  <w:r w:rsidRPr="004C34DA">
                    <w:rPr>
                      <w:sz w:val="20"/>
                      <w:szCs w:val="20"/>
                    </w:rPr>
                    <w:t>çap-yay-kiriş-merkez açı-düzgün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4C34DA">
                    <w:rPr>
                      <w:sz w:val="20"/>
                      <w:szCs w:val="20"/>
                    </w:rPr>
                    <w:t>çokgen-</w:t>
                  </w:r>
                  <w:r w:rsidRPr="00EF3D55">
                    <w:rPr>
                      <w:sz w:val="20"/>
                      <w:szCs w:val="20"/>
                    </w:rPr>
                    <w:t>∏</w:t>
                  </w:r>
                  <w:r w:rsidRPr="004C34DA">
                    <w:rPr>
                      <w:sz w:val="20"/>
                      <w:szCs w:val="20"/>
                    </w:rPr>
                    <w:t xml:space="preserve">-köşegen </w:t>
                  </w:r>
                </w:p>
              </w:txbxContent>
            </v:textbox>
          </v:shape>
        </w:pict>
      </w:r>
      <w:r>
        <w:rPr>
          <w:b/>
          <w:bCs/>
        </w:rPr>
        <w:t>NO:</w:t>
      </w:r>
    </w:p>
    <w:p w:rsidR="004B1B35" w:rsidRDefault="004B1B35" w:rsidP="00025B6D">
      <w:pPr>
        <w:spacing w:after="0"/>
        <w:rPr>
          <w:b/>
          <w:bCs/>
          <w:noProof/>
          <w:lang w:eastAsia="tr-TR"/>
        </w:rPr>
      </w:pPr>
      <w:r>
        <w:rPr>
          <w:b/>
          <w:bCs/>
        </w:rPr>
        <w:t>1)</w:t>
      </w:r>
      <w:r w:rsidRPr="00103581">
        <w:rPr>
          <w:b/>
          <w:bCs/>
          <w:noProof/>
          <w:lang w:eastAsia="tr-TR"/>
        </w:rPr>
        <w:t xml:space="preserve"> </w:t>
      </w:r>
    </w:p>
    <w:p w:rsidR="004B1B35" w:rsidRDefault="004B1B35" w:rsidP="00025B6D">
      <w:pPr>
        <w:spacing w:after="0"/>
        <w:rPr>
          <w:b/>
          <w:bCs/>
        </w:rPr>
      </w:pP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5E48F1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alt="http://silivrideyasam.com/uploads/images/tik.png" style="width:10.5pt;height:9.75pt;visibility:visible">
            <v:imagedata r:id="rId4" o:title=""/>
          </v:shape>
        </w:pict>
      </w:r>
      <w:r w:rsidRPr="008A13A5">
        <w:rPr>
          <w:sz w:val="20"/>
          <w:szCs w:val="20"/>
        </w:rPr>
        <w:t>Bütün açıları ve kenarları birbirine eşit olan çokgenlere …………………………………….. denir.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3" o:spid="_x0000_i1026" type="#_x0000_t75" alt="http://silivrideyasam.com/uploads/images/tik.png" style="width:9.75pt;height:9pt;visibility:visible">
            <v:imagedata r:id="rId4" o:title=""/>
          </v:shape>
        </w:pict>
      </w:r>
      <w:r w:rsidRPr="008A13A5">
        <w:rPr>
          <w:sz w:val="20"/>
          <w:szCs w:val="20"/>
        </w:rPr>
        <w:t>Bir çemberdeki en büyük kiriş ……………’tır.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4" o:spid="_x0000_i1027" type="#_x0000_t75" alt="http://silivrideyasam.com/uploads/images/tik.png" style="width:9pt;height:9pt;visibility:visible">
            <v:imagedata r:id="rId4" o:title=""/>
          </v:shape>
        </w:pict>
      </w:r>
      <w:r w:rsidRPr="008A13A5">
        <w:rPr>
          <w:sz w:val="20"/>
          <w:szCs w:val="20"/>
        </w:rPr>
        <w:t>Bir çokgende iki köşeyi birleştiren doğru parçasına …………………………. denir.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5" o:spid="_x0000_i1028" type="#_x0000_t75" alt="http://silivrideyasam.com/uploads/images/tik.png" style="width:8.25pt;height:7.5pt;visibility:visible">
            <v:imagedata r:id="rId4" o:title=""/>
          </v:shape>
        </w:pict>
      </w:r>
      <w:r w:rsidRPr="008A13A5">
        <w:rPr>
          <w:sz w:val="20"/>
          <w:szCs w:val="20"/>
        </w:rPr>
        <w:t>Bir çember üzerindeki iki nokta arasında kalan parçaya ………….. denir.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6" o:spid="_x0000_i1029" type="#_x0000_t75" alt="http://silivrideyasam.com/uploads/images/tik.png" style="width:9.75pt;height:9.75pt;visibility:visible">
            <v:imagedata r:id="rId4" o:title=""/>
          </v:shape>
        </w:pict>
      </w:r>
      <w:r w:rsidRPr="008A13A5">
        <w:rPr>
          <w:sz w:val="20"/>
          <w:szCs w:val="20"/>
        </w:rPr>
        <w:t>Bir çemberde ölçüsü, gördüğü yay ölçüsüne eşit olan açıya …………………………….. denir.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7" o:spid="_x0000_i1030" type="#_x0000_t75" alt="http://silivrideyasam.com/uploads/images/tik.png" style="width:9pt;height:9pt;visibility:visible">
            <v:imagedata r:id="rId4" o:title=""/>
          </v:shape>
        </w:pict>
      </w:r>
      <w:r w:rsidRPr="008A13A5">
        <w:rPr>
          <w:sz w:val="20"/>
          <w:szCs w:val="20"/>
        </w:rPr>
        <w:t>Bir çemberde iki noktayı birleştiren doğru parçasına …………………… denir.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EF3D55">
        <w:rPr>
          <w:noProof/>
          <w:sz w:val="20"/>
          <w:szCs w:val="20"/>
          <w:lang w:eastAsia="tr-TR"/>
        </w:rPr>
        <w:pict>
          <v:shape id="Resim 8" o:spid="_x0000_i1031" type="#_x0000_t75" alt="http://silivrideyasam.com/uploads/images/tik.png" style="width:11.25pt;height:10.5pt;visibility:visible">
            <v:imagedata r:id="rId4" o:title=""/>
          </v:shape>
        </w:pict>
      </w:r>
      <w:r w:rsidRPr="008A13A5">
        <w:rPr>
          <w:sz w:val="20"/>
          <w:szCs w:val="20"/>
        </w:rPr>
        <w:t xml:space="preserve">Çemberin çevre ve alan hesabında yaklaşık değeri    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8A13A5">
        <w:rPr>
          <w:sz w:val="20"/>
          <w:szCs w:val="20"/>
        </w:rPr>
        <w:t>3 olarak kabul edilen sayı …………… sayısıdır.</w:t>
      </w:r>
    </w:p>
    <w:p w:rsidR="004B1B35" w:rsidRDefault="004B1B35" w:rsidP="00025B6D">
      <w:pPr>
        <w:spacing w:after="0"/>
      </w:pPr>
    </w:p>
    <w:p w:rsidR="004B1B35" w:rsidRDefault="004B1B35" w:rsidP="00025B6D">
      <w:pPr>
        <w:spacing w:after="0"/>
      </w:pPr>
      <w:r>
        <w:rPr>
          <w:noProof/>
          <w:lang w:eastAsia="tr-TR"/>
        </w:rPr>
        <w:pict>
          <v:shape id="Resim 1" o:spid="_x0000_s1027" type="#_x0000_t75" style="position:absolute;margin-left:27.45pt;margin-top:3.4pt;width:202.75pt;height:122.25pt;z-index:-251665408;visibility:visible" wrapcoords="-80 0 -80 21335 21600 21335 21600 0 -80 0">
            <v:imagedata r:id="rId5" o:title=""/>
            <w10:wrap type="tight"/>
          </v:shape>
        </w:pict>
      </w:r>
    </w:p>
    <w:p w:rsidR="004B1B35" w:rsidRPr="005D7C1A" w:rsidRDefault="004B1B35" w:rsidP="00025B6D">
      <w:pPr>
        <w:spacing w:after="0"/>
        <w:rPr>
          <w:b/>
          <w:bCs/>
        </w:rPr>
      </w:pPr>
      <w:r>
        <w:rPr>
          <w:b/>
          <w:bCs/>
        </w:rPr>
        <w:t xml:space="preserve">2)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2" o:spid="_x0000_s1028" type="#_x0000_t75" style="position:absolute;margin-left:27.45pt;margin-top:13.25pt;width:229.5pt;height:72.8pt;z-index:-251664384;visibility:visible" wrapcoords="-71 0 -71 21377 21600 21377 21600 0 -71 0">
            <v:imagedata r:id="rId6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 xml:space="preserve">3)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2" o:spid="_x0000_s1029" type="#_x0000_t75" style="position:absolute;margin-left:27.45pt;margin-top:15.1pt;width:225pt;height:77.7pt;z-index:-251654144;visibility:visible" wrapcoords="-72 0 -72 21392 21600 21392 21600 0 -72 0">
            <v:imagedata r:id="rId7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9" o:spid="_x0000_s1030" type="#_x0000_t75" style="position:absolute;margin-left:31.95pt;margin-top:10.5pt;width:225pt;height:57pt;z-index:-251656192;visibility:visible" wrapcoords="-72 0 -72 21316 21600 21316 21600 0 -72 0">
            <v:imagedata r:id="rId8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5)</w:t>
      </w:r>
      <w:r w:rsidRPr="008B151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Picture 53" o:spid="_x0000_s1031" type="#_x0000_t75" style="position:absolute;margin-left:37.2pt;margin-top:3.8pt;width:212.25pt;height:72.75pt;z-index:-251662336;visibility:visible" wrapcoords="-76 0 -76 21377 21600 21377 21600 0 -76 0">
            <v:imagedata r:id="rId9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3" o:spid="_x0000_s1032" type="#_x0000_t75" style="position:absolute;margin-left:29.05pt;margin-top:-2.55pt;width:196.5pt;height:159.5pt;z-index:-251653120;visibility:visible" wrapcoords="-82 0 -82 21499 21600 21499 21600 0 -82 0">
            <v:imagedata r:id="rId10" o:title=""/>
            <w10:wrap type="tight"/>
          </v:shape>
        </w:pict>
      </w:r>
      <w:r>
        <w:rPr>
          <w:b/>
          <w:bCs/>
        </w:rPr>
        <w:t>7)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4" o:spid="_x0000_s1033" type="#_x0000_t75" style="position:absolute;margin-left:29.05pt;margin-top:14.65pt;width:177pt;height:184.85pt;z-index:-251666432;visibility:visible" wrapcoords="-92 0 -92 21512 21600 21512 21600 0 -92 0">
            <v:imagedata r:id="rId11" o:title="" gain="126031f" blacklevel="-9830f" grayscale="t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8)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3" o:spid="_x0000_s1034" type="#_x0000_t75" style="position:absolute;margin-left:27.55pt;margin-top:14.15pt;width:196.5pt;height:163.5pt;z-index:-251663360;visibility:visible" wrapcoords="-82 0 -82 21402 21600 21402 21600 0 -82 0">
            <v:imagedata r:id="rId12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9)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_x0000_s1035" type="#_x0000_t75" style="position:absolute;margin-left:27.55pt;margin-top:-.25pt;width:220.25pt;height:174pt;z-index:-251661312;visibility:visible" wrapcoords="-73 0 -73 21414 21600 21414 21600 0 -73 0">
            <v:imagedata r:id="rId13" o:title=""/>
            <w10:wrap type="tight"/>
          </v:shape>
        </w:pict>
      </w:r>
      <w:r>
        <w:rPr>
          <w:b/>
          <w:bCs/>
        </w:rPr>
        <w:t>10)</w:t>
      </w:r>
      <w:r w:rsidRPr="000033F9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7" o:spid="_x0000_s1036" type="#_x0000_t75" style="position:absolute;margin-left:31.95pt;margin-top:-1.05pt;width:201pt;height:177pt;z-index:-251658240;visibility:visible" wrapcoords="-81 0 -81 21508 21600 21508 21600 0 -81 0">
            <v:imagedata r:id="rId14" o:title=""/>
            <w10:wrap type="tight"/>
          </v:shape>
        </w:pict>
      </w:r>
      <w:r>
        <w:rPr>
          <w:b/>
          <w:bCs/>
        </w:rPr>
        <w:t>11)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6" o:spid="_x0000_s1037" type="#_x0000_t75" style="position:absolute;margin-left:25.2pt;margin-top:16.6pt;width:210pt;height:259.5pt;z-index:-251659264;visibility:visible" wrapcoords="-77 0 -77 21475 21600 21475 21600 0 -77 0">
            <v:imagedata r:id="rId15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12)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5" o:spid="_x0000_s1038" type="#_x0000_t75" style="position:absolute;margin-left:31.95pt;margin-top:13.15pt;width:205.5pt;height:333pt;z-index:-251660288;visibility:visible" wrapcoords="-79 0 -79 21503 21600 21503 21600 0 -79 0">
            <v:imagedata r:id="rId16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13)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 w:rsidRPr="00FD04D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1" o:spid="_x0000_s1039" type="#_x0000_t75" style="position:absolute;margin-left:35.8pt;margin-top:-2.55pt;width:182pt;height:155.7pt;z-index:-251655168;visibility:visible" wrapcoords="-89 0 -89 21392 21600 21392 21600 0 -89 0">
            <v:imagedata r:id="rId17" o:title=""/>
            <w10:wrap type="tight"/>
          </v:shape>
        </w:pict>
      </w:r>
      <w:r>
        <w:rPr>
          <w:b/>
          <w:bCs/>
        </w:rPr>
        <w:t>14)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5" o:spid="_x0000_s1040" type="#_x0000_t75" style="position:absolute;margin-left:35.8pt;margin-top:10.3pt;width:187.7pt;height:154.5pt;z-index:-251652096;visibility:visible" wrapcoords="-86 0 -86 21495 21600 21495 21600 0 -86 0">
            <v:imagedata r:id="rId18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15)</w:t>
      </w:r>
      <w:r w:rsidRPr="001C672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8" o:spid="_x0000_s1041" type="#_x0000_t75" style="position:absolute;margin-left:29.05pt;margin-top:15.5pt;width:198.75pt;height:157.55pt;z-index:-251657216;visibility:visible" wrapcoords="-82 0 -82 21394 21600 21394 21600 0 -82 0">
            <v:imagedata r:id="rId19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7" o:spid="_x0000_s1042" type="#_x0000_t75" style="position:absolute;margin-left:31.55pt;margin-top:14.5pt;width:190.25pt;height:138pt;z-index:-251651072;visibility:visible" wrapcoords="-85 0 -85 21365 21600 21365 21600 0 -85 0">
            <v:imagedata r:id="rId20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17)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hyperlink r:id="rId21" w:history="1">
        <w:r w:rsidRPr="00A4190A">
          <w:rPr>
            <w:rStyle w:val="Hyperlink"/>
            <w:b/>
            <w:bCs/>
          </w:rPr>
          <w:t>www.sorubak.com</w:t>
        </w:r>
      </w:hyperlink>
      <w:r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>
        <w:rPr>
          <w:noProof/>
          <w:lang w:eastAsia="tr-TR"/>
        </w:rPr>
        <w:pict>
          <v:shape id="Resim 18" o:spid="_x0000_s1043" type="#_x0000_t75" style="position:absolute;margin-left:35.8pt;margin-top:9.35pt;width:193.25pt;height:162pt;z-index:-251650048;visibility:visible" wrapcoords="-84 0 -84 21400 21600 21400 21600 0 -84 0">
            <v:imagedata r:id="rId22" o:title=""/>
            <w10:wrap type="tight"/>
          </v:shape>
        </w:pict>
      </w:r>
    </w:p>
    <w:p w:rsidR="004B1B35" w:rsidRDefault="004B1B35">
      <w:pPr>
        <w:rPr>
          <w:b/>
          <w:bCs/>
        </w:rPr>
      </w:pPr>
      <w:r>
        <w:rPr>
          <w:b/>
          <w:bCs/>
        </w:rPr>
        <w:t>18)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Pr="00103581" w:rsidRDefault="004B1B35">
      <w:pPr>
        <w:rPr>
          <w:b/>
          <w:bCs/>
        </w:rPr>
      </w:pPr>
    </w:p>
    <w:sectPr w:rsidR="004B1B35" w:rsidRPr="00103581" w:rsidSect="00103581">
      <w:pgSz w:w="11906" w:h="16838"/>
      <w:pgMar w:top="426" w:right="282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3581"/>
    <w:rsid w:val="000033F9"/>
    <w:rsid w:val="00025B6D"/>
    <w:rsid w:val="000E7EBD"/>
    <w:rsid w:val="00103581"/>
    <w:rsid w:val="001C6723"/>
    <w:rsid w:val="00275D68"/>
    <w:rsid w:val="0037299E"/>
    <w:rsid w:val="00385075"/>
    <w:rsid w:val="0044029F"/>
    <w:rsid w:val="004B1B35"/>
    <w:rsid w:val="004C34DA"/>
    <w:rsid w:val="004E5DB9"/>
    <w:rsid w:val="00582D35"/>
    <w:rsid w:val="005D7C1A"/>
    <w:rsid w:val="005E48F1"/>
    <w:rsid w:val="00627C2D"/>
    <w:rsid w:val="008A13A5"/>
    <w:rsid w:val="008B1513"/>
    <w:rsid w:val="00A11854"/>
    <w:rsid w:val="00A4190A"/>
    <w:rsid w:val="00AF5C58"/>
    <w:rsid w:val="00E2499E"/>
    <w:rsid w:val="00EF3D55"/>
    <w:rsid w:val="00FD04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1854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03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0358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0E7EB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85</TotalTime>
  <Pages>4</Pages>
  <Words>139</Words>
  <Characters>795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</dc:creator>
  <cp:keywords>www.sorubak.com</cp:keywords>
  <dc:description/>
  <cp:lastModifiedBy>edanur</cp:lastModifiedBy>
  <cp:revision>11</cp:revision>
  <dcterms:created xsi:type="dcterms:W3CDTF">2015-03-23T17:07:00Z</dcterms:created>
  <dcterms:modified xsi:type="dcterms:W3CDTF">2015-03-29T13:18:00Z</dcterms:modified>
  <cp:category>www.sorubak.com</cp:category>
  <cp:contentType>www.sorubak.com</cp:contentType>
</cp:coreProperties>
</file>