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3B2" w:rsidRPr="00F25407" w:rsidRDefault="007F63B2" w:rsidP="00F25407">
      <w:pPr>
        <w:shd w:val="clear" w:color="auto" w:fill="FFFFFF"/>
        <w:spacing w:after="0" w:line="240" w:lineRule="auto"/>
        <w:ind w:left="142" w:right="141" w:firstLine="142"/>
        <w:jc w:val="center"/>
        <w:rPr>
          <w:rFonts w:ascii="Arial" w:hAnsi="Arial" w:cs="Arial"/>
          <w:color w:val="000000"/>
          <w:sz w:val="27"/>
          <w:szCs w:val="27"/>
          <w:lang w:eastAsia="tr-TR"/>
        </w:rPr>
      </w:pPr>
      <w:r w:rsidRPr="00F25407">
        <w:rPr>
          <w:rFonts w:ascii="Arial" w:hAnsi="Arial" w:cs="Arial"/>
          <w:b/>
          <w:bCs/>
          <w:color w:val="000000"/>
          <w:lang w:eastAsia="tr-TR"/>
        </w:rPr>
        <w:t>… – … EĞİTİM VE ÖĞRETİM YILI ………..……………..… OKULU 6/… SINIFI</w:t>
      </w:r>
    </w:p>
    <w:p w:rsidR="007F63B2" w:rsidRPr="00F25407" w:rsidRDefault="007F63B2" w:rsidP="00F25407">
      <w:pPr>
        <w:shd w:val="clear" w:color="auto" w:fill="FFFFFF"/>
        <w:spacing w:after="0" w:line="240" w:lineRule="auto"/>
        <w:ind w:left="142" w:right="141" w:firstLine="142"/>
        <w:jc w:val="center"/>
        <w:rPr>
          <w:rFonts w:ascii="Arial" w:hAnsi="Arial" w:cs="Arial"/>
          <w:color w:val="000000"/>
          <w:sz w:val="27"/>
          <w:szCs w:val="27"/>
          <w:lang w:eastAsia="tr-TR"/>
        </w:rPr>
      </w:pPr>
      <w:r w:rsidRPr="00F25407">
        <w:rPr>
          <w:rFonts w:ascii="Arial" w:hAnsi="Arial" w:cs="Arial"/>
          <w:b/>
          <w:bCs/>
          <w:color w:val="000000"/>
          <w:lang w:eastAsia="tr-TR"/>
        </w:rPr>
        <w:t>TÜRKÇE DERSİ 2. DÖNEM 1. YAZILISI</w:t>
      </w:r>
    </w:p>
    <w:p w:rsidR="007F63B2" w:rsidRPr="00F25407" w:rsidRDefault="007F63B2" w:rsidP="00F25407">
      <w:pPr>
        <w:shd w:val="clear" w:color="auto" w:fill="FFFFFF"/>
        <w:spacing w:after="0" w:line="240" w:lineRule="auto"/>
        <w:ind w:left="142" w:right="141" w:firstLine="142"/>
        <w:jc w:val="right"/>
        <w:rPr>
          <w:rFonts w:ascii="Arial" w:hAnsi="Arial" w:cs="Arial"/>
          <w:color w:val="000000"/>
          <w:sz w:val="27"/>
          <w:szCs w:val="27"/>
          <w:lang w:eastAsia="tr-TR"/>
        </w:rPr>
      </w:pPr>
      <w:r w:rsidRPr="00F25407">
        <w:rPr>
          <w:rFonts w:ascii="Arial" w:hAnsi="Arial" w:cs="Arial"/>
          <w:b/>
          <w:bCs/>
          <w:color w:val="000000"/>
          <w:lang w:eastAsia="tr-TR"/>
        </w:rPr>
        <w:t>Tarih: …/…/……</w:t>
      </w:r>
    </w:p>
    <w:p w:rsidR="007F63B2" w:rsidRPr="00F25407" w:rsidRDefault="007F63B2" w:rsidP="00F25407">
      <w:pPr>
        <w:shd w:val="clear" w:color="auto" w:fill="FFFFFF"/>
        <w:spacing w:after="0" w:line="240" w:lineRule="auto"/>
        <w:ind w:left="142" w:right="141" w:firstLine="142"/>
        <w:jc w:val="center"/>
        <w:rPr>
          <w:rFonts w:ascii="Arial" w:hAnsi="Arial" w:cs="Arial"/>
          <w:color w:val="000000"/>
          <w:sz w:val="27"/>
          <w:szCs w:val="27"/>
          <w:lang w:eastAsia="tr-TR"/>
        </w:rPr>
      </w:pPr>
      <w:r w:rsidRPr="00F25407">
        <w:rPr>
          <w:rFonts w:ascii="Arial" w:hAnsi="Arial" w:cs="Arial"/>
          <w:b/>
          <w:bCs/>
          <w:color w:val="000000"/>
          <w:lang w:eastAsia="tr-TR"/>
        </w:rPr>
        <w:t>ADI SOYADI:………………………… NU:…………..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center"/>
        <w:rPr>
          <w:rFonts w:ascii="Arial" w:hAnsi="Arial" w:cs="Arial"/>
          <w:color w:val="000000"/>
          <w:sz w:val="27"/>
          <w:szCs w:val="27"/>
          <w:lang w:eastAsia="tr-TR"/>
        </w:rPr>
      </w:pPr>
      <w:r w:rsidRPr="00F25407">
        <w:rPr>
          <w:rFonts w:ascii="Arial" w:hAnsi="Arial" w:cs="Arial"/>
          <w:b/>
          <w:bCs/>
          <w:color w:val="000000"/>
          <w:lang w:eastAsia="tr-TR"/>
        </w:rPr>
        <w:t>YAŞAM VE UMUT</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direneceğim.”der. Dediği gibi de yapar kurtulma umuduyla sürekli devinmeye, hareket etmeye başlar. Bu çabası sonucunda süt yağ bağlar. Umutsuzluğa kapılmayan kurbağa da oluşan yağ tabakalarından birinin üzerinde kalarak kurtulur.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Gördüğünüz gibi, birinci kurbağa umudunu yitirerek kendi sonunu hazırlar.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Not: İlk 3 soruyu yukarıdaki parçaya göre cevaplayınız.</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1. Birinci kurbağa neden kendini bırakıyor? Sonuçta bu kurbağaya ne oluyor? (5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Cevap:</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2. İkinci kurbağa neden hareket ediyor ve bu kurbağanın sonu ne oluyor? (5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Cevap:</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3. Parçanın bize vermek istediği öğüt nedir? Açıklayınız. (10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Cevap:</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4- Aşağıda verilen cümledeki Adın-Durum Eklerini( Hal Eklerini) bularak tablodaki yerlerine yazınız. (10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“Köyden yola yeni çıkmıştı İsmail. Birden karşısına bir ayı çıktı. İsmail’de korkusuz Mustafa’dan yardım istedi. Mustafa, ayıyı korkuttu. Ağlayan İsmail’i susturdu. Korkma yanında ben varım, dedi.”</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5E1136">
        <w:rPr>
          <w:rFonts w:ascii="Arial" w:hAnsi="Arial" w:cs="Arial"/>
          <w:noProof/>
          <w:color w:val="00000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bilgiyelpazesi.com/egitim_ogretim/yazili_sorulari_yazili_arsivi/turkce_dersi_yazili_sorulari/turkce_dersi_6_2_1_yazili/turkce_dersi_6_sinif_2_donem_1_yazili_6_dosyalar/image001.gif" style="width:353.25pt;height:74.25pt;visibility:visible">
            <v:imagedata r:id="rId4" o:title=""/>
          </v:shape>
        </w:pic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5- Hangi atasözünün konusu diğerlerinden farklıdır? (5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A) Yatanın yürüyene borcu var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B) Ekmeğin büyüğü, hamurun çoğundan olur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C) Emeksiz (bilgi yelpazesi.net) yemek olmaz</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D) Yatan aslandan gezen tilki yeğdir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6-Aşağıdaki cümlelerde geçen “</w:t>
      </w:r>
      <w:r w:rsidRPr="00F25407">
        <w:rPr>
          <w:rFonts w:ascii="Arial" w:hAnsi="Arial" w:cs="Arial"/>
          <w:color w:val="000000"/>
          <w:lang w:eastAsia="tr-TR"/>
        </w:rPr>
        <w:t>Bu</w:t>
      </w:r>
      <w:r w:rsidRPr="00F25407">
        <w:rPr>
          <w:rFonts w:ascii="Arial" w:hAnsi="Arial" w:cs="Arial"/>
          <w:b/>
          <w:bCs/>
          <w:color w:val="000000"/>
          <w:lang w:eastAsia="tr-TR"/>
        </w:rPr>
        <w:t>” sözcüğü hangi cümlede zamir olarak kullanılmıştır? (5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A) Bana gösteremem dediğin bu resim miydi?</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B) Bu araba çok güzel görünüyor.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C) İnsanların en sevmeğim yanı bu galiba.</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D) Çiçekler bu mevsimde çıkmaya başlar.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7- Deyim, hangi cümlede açıklaması ile birlikte verilmiştir? (5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A) Kazayı görünce dizlerinin bağı çözüldü.</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B) Çok yemiş, karnını tıka basa doldurmuştu.</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C) Sınıfa girer girmez konuşulanlara kulak kesildi.</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D) Canla başla çalıştı ama başarılı olamadı.</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8- “Yarın” sözcüğü hangisinde farklı anlamda kullanılmıştır? (5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A) Ülkemiz yarın daha güzel olacaktır.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B) Arkadaşlarla yarın okulda görüşeceğiz.</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C) Yarın havanın yağışlı olacağı tahmin ediliyor.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D) Yeni işime yarın başlıyorum.</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7- Aşağıdaki cümlelerde boş bırakılan noktalı yerlere, iyelik ( sahiplik ) eklerinden uygun olanlarını yazınız. (Harf ekleyebilirsiniz.) ( 6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Benim kitabı … sen de mi kalmış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Bizim geçmiş …… orada kaldı.</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Senin saçı …… ne renk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Sizin ses …… çıkmıyor.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Onun kardeş …… de ona benziyor.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Onların arkadaşlık …… çok eskiye dayanır.</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8-Aşağıdaki tabloda kelimelerin özelliklerine göre uygun yerlere çarpı ( + ) işareti koyunuz. (12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5E1136">
        <w:rPr>
          <w:rFonts w:ascii="Arial" w:hAnsi="Arial" w:cs="Arial"/>
          <w:noProof/>
          <w:color w:val="000000"/>
          <w:lang w:eastAsia="tr-TR"/>
        </w:rPr>
        <w:pict>
          <v:shape id="Resim 2" o:spid="_x0000_i1026" type="#_x0000_t75" alt="http://bilgiyelpazesi.com/egitim_ogretim/yazili_sorulari_yazili_arsivi/turkce_dersi_yazili_sorulari/turkce_dersi_6_2_1_yazili/turkce_dersi_6_sinif_2_donem_1_yazili_6_dosyalar/image002.gif" style="width:378pt;height:60.75pt;visibility:visible">
            <v:imagedata r:id="rId5" o:title=""/>
          </v:shape>
        </w:pic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Default="007F63B2" w:rsidP="00F25407">
      <w:pPr>
        <w:shd w:val="clear" w:color="auto" w:fill="FFFFFF"/>
        <w:spacing w:after="0" w:line="240" w:lineRule="auto"/>
        <w:ind w:left="142" w:right="141" w:firstLine="142"/>
        <w:jc w:val="both"/>
        <w:rPr>
          <w:rFonts w:ascii="Arial" w:hAnsi="Arial" w:cs="Arial"/>
          <w:b/>
          <w:bCs/>
          <w:color w:val="000000"/>
          <w:lang w:eastAsia="tr-TR"/>
        </w:rPr>
      </w:pP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9- “</w:t>
      </w:r>
      <w:r w:rsidRPr="00F25407">
        <w:rPr>
          <w:rFonts w:ascii="Arial" w:hAnsi="Arial" w:cs="Arial"/>
          <w:i/>
          <w:iCs/>
          <w:color w:val="000000"/>
          <w:lang w:eastAsia="tr-TR"/>
        </w:rPr>
        <w:t>can kulağıyla dinlemek, burnunda tütmek, ter dökmek, gözlerine inanamamak</w:t>
      </w:r>
      <w:r w:rsidRPr="00F25407">
        <w:rPr>
          <w:rFonts w:ascii="Arial" w:hAnsi="Arial" w:cs="Arial"/>
          <w:b/>
          <w:bCs/>
          <w:color w:val="000000"/>
          <w:lang w:eastAsia="tr-TR"/>
        </w:rPr>
        <w:t>” deyimlerini kullanarak aşağıdaki cümleleri tamamlayınız. ( 2 puan) (CÜMLE YAPACAKSINIZ.)</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Yıllardır görmediği memleketi</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Doktor olabilmek için yıllarca</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Sınavın sonucunu görünce</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Öğretmenimizi</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b/>
          <w:bCs/>
          <w:color w:val="000000"/>
          <w:lang w:eastAsia="tr-TR"/>
        </w:rPr>
        <w:t>10- Aşağıya “</w:t>
      </w:r>
      <w:r w:rsidRPr="00F25407">
        <w:rPr>
          <w:rFonts w:ascii="Arial" w:hAnsi="Arial" w:cs="Arial"/>
          <w:color w:val="000000"/>
          <w:lang w:eastAsia="tr-TR"/>
        </w:rPr>
        <w:t>Üzüm üzüme baka baka kararır.</w:t>
      </w:r>
      <w:r w:rsidRPr="00F25407">
        <w:rPr>
          <w:rFonts w:ascii="Arial" w:hAnsi="Arial" w:cs="Arial"/>
          <w:b/>
          <w:bCs/>
          <w:color w:val="000000"/>
          <w:lang w:eastAsia="tr-TR"/>
        </w:rPr>
        <w:t>” atasözünü açıklayan bir kompozisyon yazınız. (30 puan)</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5E1136">
        <w:rPr>
          <w:rFonts w:ascii="Arial" w:hAnsi="Arial" w:cs="Arial"/>
          <w:noProof/>
          <w:color w:val="000000"/>
          <w:lang w:eastAsia="tr-TR"/>
        </w:rPr>
        <w:pict>
          <v:shape id="Resim 3" o:spid="_x0000_i1027" type="#_x0000_t75" alt="http://bilgiyelpazesi.com/egitim_ogretim/yazili_sorulari_yazili_arsivi/turkce_dersi_yazili_sorulari/turkce_dersi_6_2_1_yazili/turkce_dersi_6_sinif_2_donem_1_yazili_6_dosyalar/image003.gif" style="width:350.25pt;height:283.5pt;visibility:visible">
            <v:imagedata r:id="rId6" o:title=""/>
          </v:shape>
        </w:pic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both"/>
        <w:rPr>
          <w:rFonts w:ascii="Arial" w:hAnsi="Arial" w:cs="Arial"/>
          <w:color w:val="000000"/>
          <w:sz w:val="27"/>
          <w:szCs w:val="27"/>
          <w:lang w:eastAsia="tr-TR"/>
        </w:rPr>
      </w:pPr>
      <w:r w:rsidRPr="00F25407">
        <w:rPr>
          <w:rFonts w:ascii="Arial" w:hAnsi="Arial" w:cs="Arial"/>
          <w:color w:val="000000"/>
          <w:lang w:eastAsia="tr-TR"/>
        </w:rPr>
        <w:t> </w:t>
      </w:r>
    </w:p>
    <w:p w:rsidR="007F63B2" w:rsidRPr="00F25407" w:rsidRDefault="007F63B2" w:rsidP="00F25407">
      <w:pPr>
        <w:shd w:val="clear" w:color="auto" w:fill="FFFFFF"/>
        <w:spacing w:after="0" w:line="240" w:lineRule="auto"/>
        <w:ind w:left="142" w:right="141" w:firstLine="142"/>
        <w:jc w:val="right"/>
        <w:rPr>
          <w:rFonts w:ascii="Arial" w:hAnsi="Arial" w:cs="Arial"/>
          <w:color w:val="000000"/>
          <w:sz w:val="27"/>
          <w:szCs w:val="27"/>
          <w:lang w:eastAsia="tr-TR"/>
        </w:rPr>
      </w:pPr>
      <w:r w:rsidRPr="00F25407">
        <w:rPr>
          <w:rFonts w:ascii="Arial" w:hAnsi="Arial" w:cs="Arial"/>
          <w:b/>
          <w:bCs/>
          <w:color w:val="000000"/>
          <w:lang w:eastAsia="tr-TR"/>
        </w:rPr>
        <w:t>BAŞARILAR DİLERİM…</w:t>
      </w:r>
    </w:p>
    <w:p w:rsidR="007F63B2" w:rsidRDefault="007F63B2" w:rsidP="007F5A6B">
      <w:pPr>
        <w:jc w:val="right"/>
        <w:rPr>
          <w:b/>
          <w:bCs/>
          <w:sz w:val="18"/>
          <w:szCs w:val="18"/>
        </w:rPr>
      </w:pPr>
      <w:hyperlink r:id="rId7" w:history="1">
        <w:r>
          <w:rPr>
            <w:rStyle w:val="Hyperlink"/>
            <w:b/>
            <w:bCs/>
            <w:sz w:val="18"/>
            <w:szCs w:val="18"/>
          </w:rPr>
          <w:t>www.sorubak.com</w:t>
        </w:r>
      </w:hyperlink>
      <w:r>
        <w:rPr>
          <w:b/>
          <w:bCs/>
          <w:sz w:val="18"/>
          <w:szCs w:val="18"/>
        </w:rPr>
        <w:t xml:space="preserve"> </w:t>
      </w:r>
    </w:p>
    <w:p w:rsidR="007F63B2" w:rsidRDefault="007F63B2"/>
    <w:sectPr w:rsidR="007F63B2" w:rsidSect="002E0AA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5407"/>
    <w:rsid w:val="002E0AA0"/>
    <w:rsid w:val="005E1136"/>
    <w:rsid w:val="00661859"/>
    <w:rsid w:val="007F5A6B"/>
    <w:rsid w:val="007F63B2"/>
    <w:rsid w:val="00971E32"/>
    <w:rsid w:val="00C04496"/>
    <w:rsid w:val="00F25407"/>
    <w:rsid w:val="00FB464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AA0"/>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71E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71E32"/>
    <w:rPr>
      <w:rFonts w:ascii="Tahoma" w:hAnsi="Tahoma" w:cs="Tahoma"/>
      <w:sz w:val="16"/>
      <w:szCs w:val="16"/>
    </w:rPr>
  </w:style>
  <w:style w:type="character" w:styleId="Hyperlink">
    <w:name w:val="Hyperlink"/>
    <w:basedOn w:val="DefaultParagraphFont"/>
    <w:uiPriority w:val="99"/>
    <w:semiHidden/>
    <w:rsid w:val="00971E32"/>
    <w:rPr>
      <w:color w:val="0000FF"/>
      <w:u w:val="single"/>
    </w:rPr>
  </w:style>
</w:styles>
</file>

<file path=word/webSettings.xml><?xml version="1.0" encoding="utf-8"?>
<w:webSettings xmlns:r="http://schemas.openxmlformats.org/officeDocument/2006/relationships" xmlns:w="http://schemas.openxmlformats.org/wordprocessingml/2006/main">
  <w:divs>
    <w:div w:id="337199515">
      <w:marLeft w:val="0"/>
      <w:marRight w:val="0"/>
      <w:marTop w:val="0"/>
      <w:marBottom w:val="0"/>
      <w:divBdr>
        <w:top w:val="none" w:sz="0" w:space="0" w:color="auto"/>
        <w:left w:val="none" w:sz="0" w:space="0" w:color="auto"/>
        <w:bottom w:val="none" w:sz="0" w:space="0" w:color="auto"/>
        <w:right w:val="none" w:sz="0" w:space="0" w:color="auto"/>
      </w:divBdr>
    </w:div>
    <w:div w:id="3371995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3</Pages>
  <Words>549</Words>
  <Characters>3134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Admin</dc:creator>
  <cp:keywords>www.sorubak.com</cp:keywords>
  <dc:description/>
  <cp:lastModifiedBy>edanur</cp:lastModifiedBy>
  <cp:revision>6</cp:revision>
  <dcterms:created xsi:type="dcterms:W3CDTF">2015-03-28T20:31:00Z</dcterms:created>
  <dcterms:modified xsi:type="dcterms:W3CDTF">2015-03-29T19:42:00Z</dcterms:modified>
  <cp:category>www.sorubak.com</cp:category>
  <cp:contentType>www.sorubak.com</cp:contentType>
</cp:coreProperties>
</file>