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2A7" w:rsidRDefault="002732A7" w:rsidP="00C13B29">
      <w:pPr>
        <w:pStyle w:val="ListParagraph"/>
        <w:numPr>
          <w:ilvl w:val="0"/>
          <w:numId w:val="1"/>
        </w:num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  <w:r w:rsidRPr="00C13B29"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>[(-7)+(-3)]+(-11) işleminin sonucu kaçtır?</w:t>
      </w: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numPr>
          <w:ilvl w:val="0"/>
          <w:numId w:val="1"/>
        </w:num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  <w:r w:rsidRPr="00C13B29"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>(+5)+(-3)=? İşleminin  sonucu kaçtır?</w:t>
      </w: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732235">
      <w:pPr>
        <w:spacing w:line="360" w:lineRule="auto"/>
        <w:rPr>
          <w:rFonts w:ascii="Comic Sans MS" w:hAnsi="Comic Sans MS" w:cs="Comic Sans MS"/>
        </w:rPr>
      </w:pPr>
      <w:hyperlink r:id="rId7" w:history="1">
        <w:r>
          <w:rPr>
            <w:rStyle w:val="Hyperlink"/>
            <w:rFonts w:ascii="Comic Sans MS" w:hAnsi="Comic Sans MS" w:cs="Comic Sans MS"/>
            <w:b/>
            <w:bCs/>
          </w:rPr>
          <w:t>www.sorubak.com</w:t>
        </w:r>
      </w:hyperlink>
      <w:r>
        <w:rPr>
          <w:rFonts w:ascii="Comic Sans MS" w:hAnsi="Comic Sans MS" w:cs="Comic Sans MS"/>
          <w:b/>
          <w:bCs/>
        </w:rPr>
        <w:t xml:space="preserve"> </w:t>
      </w: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numPr>
          <w:ilvl w:val="0"/>
          <w:numId w:val="1"/>
        </w:num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  <w:r w:rsidRPr="00C13B29"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>(-7)+(+4)=? İşleminin sonucu kaçtır?</w:t>
      </w: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numPr>
          <w:ilvl w:val="0"/>
          <w:numId w:val="1"/>
        </w:num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  <w:r w:rsidRPr="00C13B29"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>[(-3)+(-7)]+[(-9)+(+5)] işleminin sonucu kaçtır?</w:t>
      </w: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numPr>
          <w:ilvl w:val="0"/>
          <w:numId w:val="1"/>
        </w:num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  <w:r w:rsidRPr="00C13B29"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>[(-5)+(+9)] + (-7) işleminin sonucu kaçtır?</w:t>
      </w: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numPr>
          <w:ilvl w:val="0"/>
          <w:numId w:val="1"/>
        </w:num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  <w:r w:rsidRPr="00C13B29"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>(-5)+(-3)+(+9)+(-2)+(+10) işleminin sonucu kaçtır?</w:t>
      </w: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numPr>
          <w:ilvl w:val="0"/>
          <w:numId w:val="1"/>
        </w:num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  <w:r w:rsidRPr="00C13B29"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>(+9)+[(+8)+(+7)] işleminin sonucu kaçtır?</w:t>
      </w: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Pr="00C13B29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numPr>
          <w:ilvl w:val="0"/>
          <w:numId w:val="1"/>
        </w:num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  <w:r w:rsidRPr="00C13B29"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>(-8)+(-13) işleminin sonucu kaçtır?</w:t>
      </w: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numPr>
          <w:ilvl w:val="0"/>
          <w:numId w:val="1"/>
        </w:num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  <w:r w:rsidRPr="00C13B29"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>(-12)+(-5) işleminin sonucu kaçtır</w:t>
      </w: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numPr>
          <w:ilvl w:val="0"/>
          <w:numId w:val="1"/>
        </w:num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  <w: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 xml:space="preserve">  </w:t>
      </w:r>
      <w:r w:rsidRPr="00C13B29"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>3, -2, -5, 4, -6 sayılarından hangisi sıfıra en yakındır?</w:t>
      </w: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numPr>
          <w:ilvl w:val="0"/>
          <w:numId w:val="1"/>
        </w:num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  <w: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 xml:space="preserve">   </w:t>
      </w:r>
      <w:r w:rsidRPr="00C13B29"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>a &lt; O olmak üzere, lal + l-al = 20 ise a’nın değeri kaçtır?</w:t>
      </w:r>
    </w:p>
    <w:p w:rsidR="002732A7" w:rsidRDefault="002732A7" w:rsidP="00C13B29">
      <w:pPr>
        <w:ind w:left="360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Pr="00C13B29" w:rsidRDefault="002732A7" w:rsidP="00C13B29">
      <w:pPr>
        <w:ind w:left="360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numPr>
          <w:ilvl w:val="0"/>
          <w:numId w:val="1"/>
        </w:num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  <w: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 xml:space="preserve">     </w:t>
      </w:r>
      <w:r w:rsidRPr="00C13B29"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>a = l-5l   b = +l4l    c = l-3l olduğuna göre,  a + b - c işlemi</w:t>
      </w:r>
      <w:r w:rsidRPr="00C13B29"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softHyphen/>
        <w:t>nin sonucu kaçtır?</w:t>
      </w:r>
    </w:p>
    <w:p w:rsidR="002732A7" w:rsidRDefault="002732A7" w:rsidP="00C13B29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Pr="00C13B29" w:rsidRDefault="002732A7" w:rsidP="00C13B29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numPr>
          <w:ilvl w:val="0"/>
          <w:numId w:val="1"/>
        </w:num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  <w: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 xml:space="preserve">   </w:t>
      </w:r>
      <w:r w:rsidRPr="00C13B29"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>lal = 6 ve Ibl = 4 ise  b-a’nın alabileceği en büyük değer kaçtır?</w:t>
      </w: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Pr="00C13B29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Pr="00C13B29" w:rsidRDefault="002732A7" w:rsidP="00C13B29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numPr>
          <w:ilvl w:val="0"/>
          <w:numId w:val="1"/>
        </w:num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  <w: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 xml:space="preserve">    </w:t>
      </w:r>
      <w:r w:rsidRPr="00C13B29"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>x, y, z tam sayılar olmak üzere, 2 &lt; x &lt; 6 -7 &lt; y &lt; 0      1 &lt; z &lt; 5 ise    2x+y-z ifadesinin</w:t>
      </w:r>
      <w:r w:rsidRPr="00C13B29">
        <w:rPr>
          <w:rStyle w:val="apple-converted-space"/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> </w:t>
      </w:r>
      <w:r w:rsidRPr="00C13B29">
        <w:rPr>
          <w:rFonts w:ascii="Verdana" w:hAnsi="Verdana" w:cs="Verdana"/>
          <w:b/>
          <w:bCs/>
          <w:color w:val="000000"/>
          <w:sz w:val="18"/>
          <w:szCs w:val="18"/>
          <w:u w:val="single"/>
          <w:bdr w:val="none" w:sz="0" w:space="0" w:color="auto" w:frame="1"/>
          <w:shd w:val="clear" w:color="auto" w:fill="FFFFFF"/>
        </w:rPr>
        <w:t xml:space="preserve">en küçük  </w:t>
      </w:r>
      <w:r w:rsidRPr="00C13B29"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>değeri kaçtır?</w:t>
      </w:r>
    </w:p>
    <w:p w:rsidR="002732A7" w:rsidRDefault="002732A7" w:rsidP="00C13B29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Pr="00C13B29" w:rsidRDefault="002732A7" w:rsidP="00C13B29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numPr>
          <w:ilvl w:val="0"/>
          <w:numId w:val="1"/>
        </w:num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  <w: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 xml:space="preserve">   </w:t>
      </w:r>
      <w:r w:rsidRPr="00C13B29"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>Ezgi her gün annesinden 20 lira alıp bunu</w:t>
      </w:r>
      <w:r w:rsidRPr="00C13B29">
        <w:rPr>
          <w:rFonts w:ascii="Verdana" w:hAnsi="Verdana" w:cs="Verdana"/>
          <w:b/>
          <w:bCs/>
          <w:color w:val="000000"/>
          <w:shd w:val="clear" w:color="auto" w:fill="FFFFFF"/>
          <w:vertAlign w:val="superscript"/>
        </w:rPr>
        <w:t>-</w:t>
      </w:r>
      <w:r w:rsidRPr="00C13B29">
        <w:rPr>
          <w:rStyle w:val="apple-converted-space"/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> </w:t>
      </w:r>
      <w:r w:rsidRPr="00C13B29"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>14 lirasını harcıyor. Kalan kısmını biriktirdiğine göre, 5. günde Ezgi kaç lira birik</w:t>
      </w:r>
      <w:r w:rsidRPr="00C13B29"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softHyphen/>
        <w:t>tirmiştir?</w:t>
      </w:r>
    </w:p>
    <w:p w:rsidR="002732A7" w:rsidRPr="00C13B29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Pr="00C13B29" w:rsidRDefault="002732A7" w:rsidP="00C13B29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numPr>
          <w:ilvl w:val="0"/>
          <w:numId w:val="1"/>
        </w:num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  <w: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 xml:space="preserve">      </w:t>
      </w:r>
      <w:r w:rsidRPr="00C13B29"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>a=6   b = 4 ve c = -5’tir.  Buna göre,</w:t>
      </w:r>
      <w: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 xml:space="preserve">     </w:t>
      </w:r>
      <w:r w:rsidRPr="00C13B29"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>6a-5b+7c  işleminin sonucu kaçtır?</w:t>
      </w:r>
    </w:p>
    <w:p w:rsidR="002732A7" w:rsidRDefault="002732A7" w:rsidP="00C13B29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Pr="00C13B29" w:rsidRDefault="002732A7" w:rsidP="00C13B29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numPr>
          <w:ilvl w:val="0"/>
          <w:numId w:val="1"/>
        </w:num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  <w: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 xml:space="preserve">   </w:t>
      </w:r>
      <w:r w:rsidRPr="00C13B29"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 xml:space="preserve">Bir trende 43 yolcu vardır. I. durakta 5 yolcu indi 111 yolcu bindi, II. durakta 13 yolcu indi </w:t>
      </w:r>
      <w: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 xml:space="preserve">15 </w:t>
      </w:r>
      <w:r w:rsidRPr="00C13B29"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>yolcu bindi, III. durakta 14 yolcu indi 8 yolcu bindi. Buna göre, son durumda trende kaç yolcu vardır?</w:t>
      </w:r>
    </w:p>
    <w:p w:rsidR="002732A7" w:rsidRDefault="002732A7" w:rsidP="00C13B29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Pr="00C13B29" w:rsidRDefault="002732A7" w:rsidP="00C13B29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numPr>
          <w:ilvl w:val="0"/>
          <w:numId w:val="1"/>
        </w:num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  <w: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Pr="00C13B29"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>(-5)'in toplamaya göre tersinin (-7) ile toplamı kaçtır?</w:t>
      </w:r>
    </w:p>
    <w:p w:rsidR="002732A7" w:rsidRDefault="002732A7" w:rsidP="00C13B29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Pr="00C13B29" w:rsidRDefault="002732A7" w:rsidP="00C13B29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numPr>
          <w:ilvl w:val="0"/>
          <w:numId w:val="1"/>
        </w:num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  <w: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 xml:space="preserve">   </w:t>
      </w:r>
      <w:r w:rsidRPr="00C13B29"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>0 &lt; |a| &lt; 3 yanda verilen ifadeye göre a'nın</w:t>
      </w:r>
      <w:r w:rsidRPr="00C13B29">
        <w:rPr>
          <w:rFonts w:ascii="Verdana" w:hAnsi="Verdana" w:cs="Verdana"/>
          <w:b/>
          <w:bCs/>
          <w:color w:val="000000"/>
          <w:sz w:val="18"/>
          <w:szCs w:val="18"/>
        </w:rPr>
        <w:t xml:space="preserve"> </w:t>
      </w:r>
      <w:r w:rsidRPr="00C13B29"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>alabileceği değerler  hangisidir?</w:t>
      </w:r>
    </w:p>
    <w:p w:rsidR="002732A7" w:rsidRDefault="002732A7" w:rsidP="00C13B29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Pr="00C13B29" w:rsidRDefault="002732A7" w:rsidP="00C13B29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numPr>
          <w:ilvl w:val="0"/>
          <w:numId w:val="1"/>
        </w:num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  <w: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 xml:space="preserve">    </w:t>
      </w:r>
      <w:r w:rsidRPr="00C13B29"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>0 nasıl sayıdır?</w:t>
      </w:r>
    </w:p>
    <w:p w:rsidR="002732A7" w:rsidRDefault="002732A7" w:rsidP="00C13B29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Pr="00C13B29" w:rsidRDefault="002732A7" w:rsidP="00C13B29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numPr>
          <w:ilvl w:val="0"/>
          <w:numId w:val="1"/>
        </w:num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  <w: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 xml:space="preserve">  </w:t>
      </w:r>
      <w:r w:rsidRPr="00C13B29"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>(20) + (k) = (+7) ifadesinde k yerine han</w:t>
      </w:r>
      <w:r w:rsidRPr="00C13B29"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softHyphen/>
        <w:t>gi sayı gelmelidir?</w:t>
      </w:r>
    </w:p>
    <w:p w:rsidR="002732A7" w:rsidRDefault="002732A7" w:rsidP="00C13B29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732235">
      <w:pPr>
        <w:spacing w:line="360" w:lineRule="auto"/>
        <w:rPr>
          <w:rFonts w:ascii="Comic Sans MS" w:hAnsi="Comic Sans MS" w:cs="Comic Sans MS"/>
        </w:rPr>
      </w:pPr>
      <w:hyperlink r:id="rId8" w:history="1">
        <w:r>
          <w:rPr>
            <w:rStyle w:val="Hyperlink"/>
            <w:rFonts w:ascii="Comic Sans MS" w:hAnsi="Comic Sans MS" w:cs="Comic Sans MS"/>
            <w:b/>
            <w:bCs/>
          </w:rPr>
          <w:t>www.sorubak.com</w:t>
        </w:r>
      </w:hyperlink>
      <w:r>
        <w:rPr>
          <w:rFonts w:ascii="Comic Sans MS" w:hAnsi="Comic Sans MS" w:cs="Comic Sans MS"/>
          <w:b/>
          <w:bCs/>
        </w:rPr>
        <w:t xml:space="preserve"> </w:t>
      </w:r>
    </w:p>
    <w:p w:rsidR="002732A7" w:rsidRPr="00C13B29" w:rsidRDefault="002732A7" w:rsidP="00C13B29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pStyle w:val="ListParagraph"/>
        <w:numPr>
          <w:ilvl w:val="0"/>
          <w:numId w:val="1"/>
        </w:num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  <w:r w:rsidRPr="00C13B29"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>Sayı doğrusu üzerinde +9’dan eşit uzak</w:t>
      </w:r>
      <w:r w:rsidRPr="00C13B29"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softHyphen/>
        <w:t>lıkta bulunan iki tam sayının toplamı kaçtır?</w:t>
      </w:r>
    </w:p>
    <w:p w:rsidR="002732A7" w:rsidRDefault="002732A7" w:rsidP="00C13B29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 w:rsidP="00C13B29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Pr="00C13B29" w:rsidRDefault="002732A7" w:rsidP="00C13B29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Pr="00C13B29" w:rsidRDefault="002732A7" w:rsidP="00C13B29">
      <w:pPr>
        <w:pStyle w:val="ListParagraph"/>
        <w:numPr>
          <w:ilvl w:val="0"/>
          <w:numId w:val="1"/>
        </w:num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  <w:r>
        <w:rPr>
          <w:rFonts w:ascii="Verdana" w:hAnsi="Verdana" w:cs="Verdana"/>
          <w:b/>
          <w:bCs/>
          <w:color w:val="000000"/>
          <w:sz w:val="18"/>
          <w:szCs w:val="18"/>
        </w:rPr>
        <w:t xml:space="preserve"> </w:t>
      </w:r>
      <w:r w:rsidRPr="00C13B29">
        <w:rPr>
          <w:rFonts w:ascii="Verdana" w:hAnsi="Verdana" w:cs="Verdana"/>
          <w:b/>
          <w:bCs/>
          <w:color w:val="000000"/>
          <w:sz w:val="18"/>
          <w:szCs w:val="18"/>
        </w:rPr>
        <w:t xml:space="preserve">Aşağıda verilen tam sayıların arasında yer alan tam sayıları yazalım </w:t>
      </w:r>
    </w:p>
    <w:p w:rsidR="002732A7" w:rsidRPr="00C13B29" w:rsidRDefault="002732A7" w:rsidP="00C13B29">
      <w:pPr>
        <w:pStyle w:val="ListParagraph"/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>
      <w:pPr>
        <w:rPr>
          <w:rFonts w:ascii="Verdana" w:hAnsi="Verdana" w:cs="Verdana"/>
          <w:b/>
          <w:bCs/>
          <w:color w:val="000000"/>
          <w:sz w:val="18"/>
          <w:szCs w:val="18"/>
        </w:rPr>
      </w:pPr>
      <w:r>
        <w:rPr>
          <w:rFonts w:ascii="Verdana" w:hAnsi="Verdana" w:cs="Verdana"/>
          <w:b/>
          <w:bCs/>
          <w:color w:val="000000"/>
          <w:sz w:val="18"/>
          <w:szCs w:val="18"/>
        </w:rPr>
        <w:t xml:space="preserve">       </w:t>
      </w:r>
      <w:r w:rsidRPr="00C13B29">
        <w:rPr>
          <w:rFonts w:ascii="Verdana" w:hAnsi="Verdana" w:cs="Verdana"/>
          <w:b/>
          <w:bCs/>
          <w:color w:val="000000"/>
          <w:sz w:val="18"/>
          <w:szCs w:val="18"/>
        </w:rPr>
        <w:t>-5 …………………………+6</w:t>
      </w:r>
    </w:p>
    <w:p w:rsidR="002732A7" w:rsidRDefault="002732A7">
      <w:pPr>
        <w:rPr>
          <w:rFonts w:ascii="Verdana" w:hAnsi="Verdana" w:cs="Verdana"/>
          <w:b/>
          <w:bCs/>
          <w:color w:val="000000"/>
          <w:sz w:val="18"/>
          <w:szCs w:val="18"/>
        </w:rPr>
      </w:pPr>
    </w:p>
    <w:p w:rsidR="002732A7" w:rsidRPr="00C13B29" w:rsidRDefault="002732A7">
      <w:pPr>
        <w:rPr>
          <w:rFonts w:ascii="Verdana" w:hAnsi="Verdana" w:cs="Verdana"/>
          <w:b/>
          <w:bCs/>
          <w:color w:val="000000"/>
          <w:sz w:val="18"/>
          <w:szCs w:val="18"/>
        </w:rPr>
      </w:pPr>
    </w:p>
    <w:p w:rsidR="002732A7" w:rsidRPr="00C13B29" w:rsidRDefault="002732A7">
      <w:pPr>
        <w:rPr>
          <w:rFonts w:ascii="Verdana" w:hAnsi="Verdana" w:cs="Verdana"/>
          <w:b/>
          <w:bCs/>
          <w:color w:val="000000"/>
          <w:sz w:val="18"/>
          <w:szCs w:val="18"/>
        </w:rPr>
      </w:pPr>
      <w:r>
        <w:rPr>
          <w:rFonts w:ascii="Verdana" w:hAnsi="Verdana" w:cs="Verdana"/>
          <w:b/>
          <w:bCs/>
          <w:color w:val="000000"/>
          <w:sz w:val="18"/>
          <w:szCs w:val="18"/>
        </w:rPr>
        <w:t xml:space="preserve">24.    </w:t>
      </w:r>
      <w:r w:rsidRPr="00C13B29">
        <w:rPr>
          <w:rFonts w:ascii="Verdana" w:hAnsi="Verdana" w:cs="Verdana"/>
          <w:b/>
          <w:bCs/>
          <w:color w:val="000000"/>
          <w:sz w:val="18"/>
          <w:szCs w:val="18"/>
        </w:rPr>
        <w:t>Aşağıda verilen sıralamayı doğru bir şekilde tekrar sıralayınız.</w:t>
      </w:r>
    </w:p>
    <w:p w:rsidR="002732A7" w:rsidRDefault="002732A7">
      <w:pPr>
        <w:rPr>
          <w:rFonts w:ascii="Verdana" w:hAnsi="Verdana" w:cs="Verdana"/>
          <w:b/>
          <w:bCs/>
          <w:color w:val="000000"/>
          <w:sz w:val="18"/>
          <w:szCs w:val="18"/>
        </w:rPr>
      </w:pPr>
      <w:r w:rsidRPr="00C13B29">
        <w:rPr>
          <w:rFonts w:ascii="Verdana" w:hAnsi="Verdana" w:cs="Verdana"/>
          <w:b/>
          <w:bCs/>
          <w:color w:val="000000"/>
          <w:sz w:val="18"/>
          <w:szCs w:val="18"/>
        </w:rPr>
        <w:t xml:space="preserve"> -10 &gt; -8 &gt; -12 &gt; -15</w:t>
      </w:r>
    </w:p>
    <w:p w:rsidR="002732A7" w:rsidRDefault="002732A7">
      <w:pPr>
        <w:rPr>
          <w:rFonts w:ascii="Verdana" w:hAnsi="Verdana" w:cs="Verdana"/>
          <w:b/>
          <w:bCs/>
          <w:color w:val="000000"/>
          <w:sz w:val="18"/>
          <w:szCs w:val="18"/>
        </w:rPr>
      </w:pPr>
    </w:p>
    <w:p w:rsidR="002732A7" w:rsidRDefault="002732A7">
      <w:pPr>
        <w:rPr>
          <w:rFonts w:ascii="Verdana" w:hAnsi="Verdana" w:cs="Verdana"/>
          <w:b/>
          <w:bCs/>
          <w:color w:val="000000"/>
          <w:sz w:val="18"/>
          <w:szCs w:val="18"/>
        </w:rPr>
      </w:pPr>
    </w:p>
    <w:p w:rsidR="002732A7" w:rsidRDefault="002732A7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  <w: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 xml:space="preserve">25.   </w:t>
      </w:r>
      <w:r w:rsidRPr="00C13B29"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>En küçük pozitif tam sayı ile en büyük negatif tam sayının toplamı kaçtır?</w:t>
      </w:r>
    </w:p>
    <w:p w:rsidR="002732A7" w:rsidRPr="00C13B29" w:rsidRDefault="002732A7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Default="002732A7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Pr="00C13B29" w:rsidRDefault="002732A7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Pr="00C13B29" w:rsidRDefault="002732A7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  <w: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 xml:space="preserve">26.    </w:t>
      </w:r>
      <w:r w:rsidRPr="00C13B29"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>Bir dalgıç denizin 23 m dibinde bulunmaktadır. Her dakikada 3 m olmak üzere 5 dakika daha dalmaya devam ediyor. Deniz yüzeyi sıfır kabul edilirse dalgıcın son derinliğini ifade eden tam sayı kaçtır?</w:t>
      </w:r>
    </w:p>
    <w:p w:rsidR="002732A7" w:rsidRDefault="002732A7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Pr="00C13B29" w:rsidRDefault="002732A7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Pr="00C13B29" w:rsidRDefault="002732A7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Pr="00C13B29" w:rsidRDefault="002732A7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  <w: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 xml:space="preserve">27.   </w:t>
      </w:r>
      <w:r w:rsidRPr="00C13B29"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  <w:t>En büyük negatif tamsayı, en küçük iki basamaklı pozitif tam sayıdan ne kadar küçüktür?</w:t>
      </w:r>
    </w:p>
    <w:p w:rsidR="002732A7" w:rsidRPr="00C13B29" w:rsidRDefault="002732A7">
      <w:pPr>
        <w:rPr>
          <w:rFonts w:ascii="Verdana" w:hAnsi="Verdana" w:cs="Verdana"/>
          <w:b/>
          <w:bCs/>
          <w:color w:val="000000"/>
          <w:sz w:val="18"/>
          <w:szCs w:val="18"/>
          <w:shd w:val="clear" w:color="auto" w:fill="FFFFFF"/>
        </w:rPr>
      </w:pPr>
    </w:p>
    <w:p w:rsidR="002732A7" w:rsidRPr="00C13B29" w:rsidRDefault="002732A7">
      <w:pPr>
        <w:rPr>
          <w:b/>
          <w:bCs/>
          <w:color w:val="000000"/>
        </w:rPr>
      </w:pPr>
    </w:p>
    <w:sectPr w:rsidR="002732A7" w:rsidRPr="00C13B29" w:rsidSect="00391BB2">
      <w:headerReference w:type="default" r:id="rId9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2A7" w:rsidRDefault="002732A7" w:rsidP="00C13B29">
      <w:pPr>
        <w:spacing w:after="0" w:line="240" w:lineRule="auto"/>
      </w:pPr>
      <w:r>
        <w:separator/>
      </w:r>
    </w:p>
  </w:endnote>
  <w:endnote w:type="continuationSeparator" w:id="0">
    <w:p w:rsidR="002732A7" w:rsidRDefault="002732A7" w:rsidP="00C13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2A7" w:rsidRDefault="002732A7" w:rsidP="00C13B29">
      <w:pPr>
        <w:spacing w:after="0" w:line="240" w:lineRule="auto"/>
      </w:pPr>
      <w:r>
        <w:separator/>
      </w:r>
    </w:p>
  </w:footnote>
  <w:footnote w:type="continuationSeparator" w:id="0">
    <w:p w:rsidR="002732A7" w:rsidRDefault="002732A7" w:rsidP="00C13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2A7" w:rsidRDefault="002732A7" w:rsidP="00C13B29">
    <w:pPr>
      <w:pStyle w:val="Header"/>
      <w:jc w:val="center"/>
    </w:pPr>
    <w:r>
      <w:t>TAMSAYILARÇALIŞMA KAĞIDI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D5C0C"/>
    <w:multiLevelType w:val="hybridMultilevel"/>
    <w:tmpl w:val="5AF614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1BB2"/>
    <w:rsid w:val="002732A7"/>
    <w:rsid w:val="00385B10"/>
    <w:rsid w:val="00391BB2"/>
    <w:rsid w:val="00406FFB"/>
    <w:rsid w:val="00541269"/>
    <w:rsid w:val="005E3C54"/>
    <w:rsid w:val="00620F71"/>
    <w:rsid w:val="00732235"/>
    <w:rsid w:val="00754C79"/>
    <w:rsid w:val="008F42FB"/>
    <w:rsid w:val="009846C9"/>
    <w:rsid w:val="00AE7942"/>
    <w:rsid w:val="00C13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2F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391BB2"/>
  </w:style>
  <w:style w:type="paragraph" w:styleId="ListParagraph">
    <w:name w:val="List Paragraph"/>
    <w:basedOn w:val="Normal"/>
    <w:uiPriority w:val="99"/>
    <w:qFormat/>
    <w:rsid w:val="00C13B29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C13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13B29"/>
  </w:style>
  <w:style w:type="paragraph" w:styleId="Footer">
    <w:name w:val="footer"/>
    <w:basedOn w:val="Normal"/>
    <w:link w:val="FooterChar"/>
    <w:uiPriority w:val="99"/>
    <w:semiHidden/>
    <w:rsid w:val="00C13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13B29"/>
  </w:style>
  <w:style w:type="character" w:customStyle="1" w:styleId="NoSpacingChar">
    <w:name w:val="No Spacing Char"/>
    <w:link w:val="NoSpacing"/>
    <w:uiPriority w:val="99"/>
    <w:locked/>
    <w:rsid w:val="00AE7942"/>
  </w:style>
  <w:style w:type="paragraph" w:styleId="NoSpacing">
    <w:name w:val="No Spacing"/>
    <w:basedOn w:val="Normal"/>
    <w:link w:val="NoSpacingChar"/>
    <w:uiPriority w:val="99"/>
    <w:qFormat/>
    <w:rsid w:val="00AE7942"/>
    <w:pPr>
      <w:spacing w:before="100" w:beforeAutospacing="1" w:after="100" w:afterAutospacing="1" w:line="240" w:lineRule="auto"/>
    </w:pPr>
  </w:style>
  <w:style w:type="character" w:styleId="Hyperlink">
    <w:name w:val="Hyperlink"/>
    <w:basedOn w:val="DefaultParagraphFont"/>
    <w:uiPriority w:val="99"/>
    <w:rsid w:val="0073223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975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3</Pages>
  <Words>342</Words>
  <Characters>1955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İrfanlı</dc:creator>
  <cp:keywords/>
  <dc:description/>
  <cp:lastModifiedBy>edanur</cp:lastModifiedBy>
  <cp:revision>4</cp:revision>
  <cp:lastPrinted>2015-03-03T11:56:00Z</cp:lastPrinted>
  <dcterms:created xsi:type="dcterms:W3CDTF">2015-03-03T11:25:00Z</dcterms:created>
  <dcterms:modified xsi:type="dcterms:W3CDTF">2015-03-12T16:35:00Z</dcterms:modified>
</cp:coreProperties>
</file>