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139" w:tblpY="-494"/>
        <w:tblW w:w="10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38"/>
        <w:gridCol w:w="6946"/>
        <w:gridCol w:w="1636"/>
      </w:tblGrid>
      <w:tr w:rsidR="00FF5F04">
        <w:trPr>
          <w:trHeight w:val="915"/>
        </w:trPr>
        <w:tc>
          <w:tcPr>
            <w:tcW w:w="2338" w:type="dxa"/>
            <w:shd w:val="clear" w:color="auto" w:fill="EEECE1"/>
          </w:tcPr>
          <w:p w:rsidR="00FF5F04" w:rsidRDefault="00FF5F04" w:rsidP="003924F5">
            <w:pPr>
              <w:pStyle w:val="NoSpacing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ADI:</w:t>
            </w:r>
            <w:r>
              <w:rPr>
                <w:b/>
                <w:bCs/>
                <w:sz w:val="20"/>
                <w:szCs w:val="20"/>
              </w:rPr>
              <w:br/>
              <w:t>SOYADI:</w:t>
            </w:r>
          </w:p>
        </w:tc>
        <w:tc>
          <w:tcPr>
            <w:tcW w:w="6946" w:type="dxa"/>
            <w:shd w:val="clear" w:color="auto" w:fill="EEECE1"/>
          </w:tcPr>
          <w:p w:rsidR="00FF5F04" w:rsidRDefault="00FF5F04" w:rsidP="003924F5">
            <w:pPr>
              <w:pStyle w:val="NoSpacing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2014-2015 EĞİTİM ÖĞRETİM YILI POZANTI ATATÜRK ORTAOKULU</w:t>
            </w:r>
            <w:r>
              <w:rPr>
                <w:b/>
                <w:bCs/>
                <w:sz w:val="20"/>
                <w:szCs w:val="20"/>
              </w:rPr>
              <w:br/>
              <w:t>6.SINIF SOSYALBİLGİLER 2. DÖNEM 1.DEĞERLENDİRME SINAVI</w:t>
            </w:r>
          </w:p>
        </w:tc>
        <w:tc>
          <w:tcPr>
            <w:tcW w:w="1636" w:type="dxa"/>
            <w:shd w:val="clear" w:color="auto" w:fill="EEECE1"/>
          </w:tcPr>
          <w:p w:rsidR="00FF5F04" w:rsidRDefault="00FF5F04" w:rsidP="003924F5">
            <w:pPr>
              <w:pStyle w:val="NoSpacing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SINIF:</w:t>
            </w:r>
          </w:p>
          <w:p w:rsidR="00FF5F04" w:rsidRDefault="00FF5F04" w:rsidP="003924F5">
            <w:pPr>
              <w:pStyle w:val="NoSpacing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NO:</w:t>
            </w:r>
          </w:p>
        </w:tc>
      </w:tr>
    </w:tbl>
    <w:p w:rsidR="00FF5F04" w:rsidRPr="002C7E7B" w:rsidRDefault="00FF5F04" w:rsidP="002A7AE1">
      <w:pPr>
        <w:pStyle w:val="NoSpacing"/>
        <w:rPr>
          <w:b/>
          <w:bCs/>
          <w:sz w:val="20"/>
          <w:szCs w:val="20"/>
        </w:rPr>
      </w:pPr>
      <w:r>
        <w:rPr>
          <w:noProof/>
        </w:rPr>
        <w:pict>
          <v:roundrect id="_x0000_s1026" style="position:absolute;margin-left:-.75pt;margin-top:30pt;width:259.5pt;height:62.25pt;z-index:251654144;mso-position-horizontal-relative:text;mso-position-vertical-relative:text" arcsize="10923f" strokecolor="#b2a1c7" strokeweight="1pt">
            <v:fill color2="#ccc0d9" focusposition="1" focussize="" focus="100%" type="gradient"/>
            <v:shadow on="t" type="perspective" color="#3f3151" opacity=".5" offset="1pt" offset2="-3pt"/>
            <v:textbox>
              <w:txbxContent>
                <w:p w:rsidR="00FF5F04" w:rsidRPr="002C7E7B" w:rsidRDefault="00FF5F04" w:rsidP="002C7E7B">
                  <w:pPr>
                    <w:pStyle w:val="NoSpacing"/>
                    <w:numPr>
                      <w:ilvl w:val="0"/>
                      <w:numId w:val="7"/>
                    </w:numPr>
                    <w:rPr>
                      <w:sz w:val="22"/>
                      <w:szCs w:val="22"/>
                    </w:rPr>
                  </w:pPr>
                  <w:r w:rsidRPr="002C7E7B">
                    <w:rPr>
                      <w:sz w:val="22"/>
                      <w:szCs w:val="22"/>
                    </w:rPr>
                    <w:t>Bumin Kağan tarafından kurulmuştur.</w:t>
                  </w:r>
                </w:p>
                <w:p w:rsidR="00FF5F04" w:rsidRPr="002C7E7B" w:rsidRDefault="00FF5F04" w:rsidP="002C7E7B">
                  <w:pPr>
                    <w:pStyle w:val="NoSpacing"/>
                    <w:numPr>
                      <w:ilvl w:val="0"/>
                      <w:numId w:val="7"/>
                    </w:numPr>
                    <w:rPr>
                      <w:sz w:val="22"/>
                      <w:szCs w:val="22"/>
                    </w:rPr>
                  </w:pPr>
                  <w:r w:rsidRPr="002C7E7B">
                    <w:rPr>
                      <w:sz w:val="22"/>
                      <w:szCs w:val="22"/>
                    </w:rPr>
                    <w:t>Merkezi Ötüken’dir.</w:t>
                  </w:r>
                </w:p>
                <w:p w:rsidR="00FF5F04" w:rsidRPr="002C7E7B" w:rsidRDefault="00FF5F04" w:rsidP="002C7E7B">
                  <w:pPr>
                    <w:pStyle w:val="NoSpacing"/>
                    <w:numPr>
                      <w:ilvl w:val="0"/>
                      <w:numId w:val="7"/>
                    </w:numPr>
                    <w:rPr>
                      <w:sz w:val="22"/>
                      <w:szCs w:val="22"/>
                    </w:rPr>
                  </w:pPr>
                  <w:r w:rsidRPr="002C7E7B">
                    <w:rPr>
                      <w:sz w:val="22"/>
                      <w:szCs w:val="22"/>
                    </w:rPr>
                    <w:t>Orta Asya’da kurulan ikinci büyük Türk devletidir.</w:t>
                  </w:r>
                </w:p>
                <w:p w:rsidR="00FF5F04" w:rsidRDefault="00FF5F04"/>
              </w:txbxContent>
            </v:textbox>
          </v:roundrect>
        </w:pict>
      </w:r>
    </w:p>
    <w:p w:rsidR="00FF5F04" w:rsidRDefault="00FF5F04" w:rsidP="002A7AE1">
      <w:pPr>
        <w:pStyle w:val="NoSpacing"/>
        <w:rPr>
          <w:b/>
          <w:bCs/>
          <w:sz w:val="20"/>
          <w:szCs w:val="20"/>
        </w:rPr>
      </w:pPr>
    </w:p>
    <w:p w:rsidR="00FF5F04" w:rsidRDefault="00FF5F04" w:rsidP="002A7AE1">
      <w:pPr>
        <w:pStyle w:val="NoSpacing"/>
        <w:rPr>
          <w:b/>
          <w:bCs/>
          <w:sz w:val="20"/>
          <w:szCs w:val="20"/>
        </w:rPr>
      </w:pPr>
    </w:p>
    <w:p w:rsidR="00FF5F04" w:rsidRDefault="00FF5F04" w:rsidP="002A7AE1">
      <w:pPr>
        <w:pStyle w:val="NoSpacing"/>
        <w:rPr>
          <w:b/>
          <w:bCs/>
          <w:sz w:val="20"/>
          <w:szCs w:val="20"/>
        </w:rPr>
      </w:pPr>
    </w:p>
    <w:p w:rsidR="00FF5F04" w:rsidRDefault="00FF5F04" w:rsidP="002A7AE1">
      <w:pPr>
        <w:pStyle w:val="NoSpacing"/>
        <w:rPr>
          <w:b/>
          <w:bCs/>
          <w:sz w:val="20"/>
          <w:szCs w:val="20"/>
        </w:rPr>
      </w:pPr>
    </w:p>
    <w:p w:rsidR="00FF5F04" w:rsidRDefault="00FF5F04" w:rsidP="002A7AE1">
      <w:pPr>
        <w:pStyle w:val="NoSpacing"/>
        <w:rPr>
          <w:b/>
          <w:bCs/>
          <w:sz w:val="20"/>
          <w:szCs w:val="20"/>
        </w:rPr>
      </w:pPr>
    </w:p>
    <w:p w:rsidR="00FF5F04" w:rsidRDefault="00FF5F04" w:rsidP="002A7AE1">
      <w:pPr>
        <w:pStyle w:val="NoSpacing"/>
        <w:rPr>
          <w:b/>
          <w:bCs/>
          <w:sz w:val="22"/>
          <w:szCs w:val="22"/>
        </w:rPr>
      </w:pP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b/>
          <w:bCs/>
          <w:sz w:val="22"/>
          <w:szCs w:val="22"/>
        </w:rPr>
        <w:t>1-Yukarıda özellikleri verilen Türk devleti aşağıdakilerden hangisidir?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sz w:val="22"/>
          <w:szCs w:val="22"/>
        </w:rPr>
        <w:t>A) Uygurlar</w:t>
      </w:r>
      <w:r w:rsidRPr="002C7E7B">
        <w:rPr>
          <w:sz w:val="22"/>
          <w:szCs w:val="22"/>
        </w:rPr>
        <w:tab/>
      </w:r>
      <w:r w:rsidRPr="002C7E7B">
        <w:rPr>
          <w:sz w:val="22"/>
          <w:szCs w:val="22"/>
        </w:rPr>
        <w:tab/>
        <w:t>B) Asya Hun Devleti</w:t>
      </w:r>
    </w:p>
    <w:p w:rsidR="00FF5F04" w:rsidRPr="002C7E7B" w:rsidRDefault="00FF5F04" w:rsidP="002A7AE1">
      <w:pPr>
        <w:pStyle w:val="NoSpacing"/>
        <w:rPr>
          <w:b/>
          <w:bCs/>
          <w:sz w:val="22"/>
          <w:szCs w:val="22"/>
        </w:rPr>
      </w:pPr>
      <w:r w:rsidRPr="002C7E7B">
        <w:rPr>
          <w:sz w:val="22"/>
          <w:szCs w:val="22"/>
        </w:rPr>
        <w:t>C) Köktürk</w:t>
      </w:r>
      <w:r w:rsidRPr="002C7E7B">
        <w:rPr>
          <w:sz w:val="22"/>
          <w:szCs w:val="22"/>
        </w:rPr>
        <w:tab/>
      </w:r>
      <w:r w:rsidRPr="002C7E7B">
        <w:rPr>
          <w:sz w:val="22"/>
          <w:szCs w:val="22"/>
        </w:rPr>
        <w:tab/>
        <w:t>D) Kutluk</w:t>
      </w:r>
      <w:r w:rsidRPr="002C7E7B">
        <w:rPr>
          <w:b/>
          <w:bCs/>
          <w:sz w:val="22"/>
          <w:szCs w:val="22"/>
        </w:rPr>
        <w:t xml:space="preserve"> 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</w:p>
    <w:p w:rsidR="00FF5F04" w:rsidRPr="002C7E7B" w:rsidRDefault="00FF5F04" w:rsidP="002A7AE1">
      <w:pPr>
        <w:pStyle w:val="NoSpacing"/>
        <w:rPr>
          <w:b/>
          <w:bCs/>
          <w:sz w:val="22"/>
          <w:szCs w:val="22"/>
          <w:u w:val="single"/>
        </w:rPr>
      </w:pPr>
      <w:r w:rsidRPr="002C7E7B">
        <w:rPr>
          <w:b/>
          <w:bCs/>
          <w:sz w:val="22"/>
          <w:szCs w:val="22"/>
        </w:rPr>
        <w:t>2-</w:t>
      </w:r>
      <w:r w:rsidRPr="002C7E7B">
        <w:rPr>
          <w:sz w:val="22"/>
          <w:szCs w:val="22"/>
        </w:rPr>
        <w:t xml:space="preserve"> İslamiyet öncesi Türklerde ölen kişilerin mezarı ev şeklinde yapılır ve içine ölünün eşyaları da konulurdu. </w:t>
      </w:r>
      <w:r w:rsidRPr="002C7E7B">
        <w:rPr>
          <w:sz w:val="22"/>
          <w:szCs w:val="22"/>
        </w:rPr>
        <w:br/>
      </w:r>
      <w:r w:rsidRPr="002C7E7B">
        <w:rPr>
          <w:b/>
          <w:bCs/>
          <w:sz w:val="22"/>
          <w:szCs w:val="22"/>
        </w:rPr>
        <w:t xml:space="preserve">Bu bilgiye göre aşağıdakilerden hangisi </w:t>
      </w:r>
      <w:r w:rsidRPr="002C7E7B">
        <w:rPr>
          <w:b/>
          <w:bCs/>
          <w:sz w:val="22"/>
          <w:szCs w:val="22"/>
          <w:u w:val="single"/>
        </w:rPr>
        <w:t xml:space="preserve">söylenebilir?  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sz w:val="22"/>
          <w:szCs w:val="22"/>
        </w:rPr>
        <w:t>A) Ölümden sonra yaşama inanıldığı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sz w:val="22"/>
          <w:szCs w:val="22"/>
        </w:rPr>
        <w:t>B) Taşınabilir eşyalar kullanıldığı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sz w:val="22"/>
          <w:szCs w:val="22"/>
        </w:rPr>
        <w:t>C) Çin kültüründen etkilenildiği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sz w:val="22"/>
          <w:szCs w:val="22"/>
        </w:rPr>
        <w:t>D) Savaşçı özelliğin kaybedildiği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</w:p>
    <w:p w:rsidR="00FF5F04" w:rsidRPr="002C7E7B" w:rsidRDefault="00FF5F04" w:rsidP="002A7AE1">
      <w:pPr>
        <w:pStyle w:val="NoSpacing"/>
        <w:rPr>
          <w:b/>
          <w:bCs/>
          <w:sz w:val="22"/>
          <w:szCs w:val="22"/>
        </w:rPr>
      </w:pPr>
      <w:r w:rsidRPr="002C7E7B">
        <w:rPr>
          <w:b/>
          <w:bCs/>
          <w:sz w:val="22"/>
          <w:szCs w:val="22"/>
        </w:rPr>
        <w:t xml:space="preserve">3-Orta Asya Türk devletlerinde mimari eserlere </w:t>
      </w:r>
      <w:r w:rsidRPr="002C7E7B">
        <w:rPr>
          <w:b/>
          <w:bCs/>
          <w:sz w:val="22"/>
          <w:szCs w:val="22"/>
          <w:u w:val="single"/>
        </w:rPr>
        <w:t>rastlanmamasının</w:t>
      </w:r>
      <w:r w:rsidRPr="002C7E7B">
        <w:rPr>
          <w:b/>
          <w:bCs/>
          <w:sz w:val="22"/>
          <w:szCs w:val="22"/>
        </w:rPr>
        <w:t xml:space="preserve"> nedeni aşağıdakilerden hangisidir?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sz w:val="22"/>
          <w:szCs w:val="22"/>
        </w:rPr>
        <w:t>A) Gök Tanrı inancına bağlı olmaları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sz w:val="22"/>
          <w:szCs w:val="22"/>
        </w:rPr>
        <w:t>B) Savaşçı bir karakter taşımaları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sz w:val="22"/>
          <w:szCs w:val="22"/>
        </w:rPr>
        <w:t>C) Tarım ve hayvancılıkla uğraşmaları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sz w:val="22"/>
          <w:szCs w:val="22"/>
        </w:rPr>
        <w:t>D) Göçebe bir yaşam sürmeleri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</w:p>
    <w:p w:rsidR="00FF5F04" w:rsidRPr="002C7E7B" w:rsidRDefault="00FF5F04" w:rsidP="002A7AE1">
      <w:pPr>
        <w:pStyle w:val="NoSpacing"/>
        <w:rPr>
          <w:color w:val="000000"/>
          <w:sz w:val="22"/>
          <w:szCs w:val="22"/>
        </w:rPr>
      </w:pPr>
      <w:r w:rsidRPr="002C7E7B">
        <w:rPr>
          <w:b/>
          <w:bCs/>
          <w:sz w:val="22"/>
          <w:szCs w:val="22"/>
        </w:rPr>
        <w:t>4-</w:t>
      </w:r>
      <w:r w:rsidRPr="002C7E7B">
        <w:rPr>
          <w:color w:val="000000"/>
          <w:sz w:val="22"/>
          <w:szCs w:val="22"/>
        </w:rPr>
        <w:t xml:space="preserve"> Uygurlar yerleşik hayata geçen ilk Türk topluluğudur. </w:t>
      </w:r>
      <w:r>
        <w:rPr>
          <w:color w:val="000000"/>
          <w:sz w:val="22"/>
          <w:szCs w:val="22"/>
        </w:rPr>
        <w:br/>
      </w:r>
      <w:r w:rsidRPr="002C7E7B">
        <w:rPr>
          <w:b/>
          <w:bCs/>
          <w:color w:val="000000"/>
          <w:sz w:val="22"/>
          <w:szCs w:val="22"/>
        </w:rPr>
        <w:t xml:space="preserve">Buna göre Uygurlarla ilgili aşağıdakilerden hangisi </w:t>
      </w:r>
      <w:r w:rsidRPr="002C7E7B">
        <w:rPr>
          <w:b/>
          <w:bCs/>
          <w:color w:val="000000"/>
          <w:sz w:val="22"/>
          <w:szCs w:val="22"/>
          <w:u w:val="single"/>
        </w:rPr>
        <w:t>doğru olur?</w:t>
      </w:r>
    </w:p>
    <w:p w:rsidR="00FF5F04" w:rsidRPr="002C7E7B" w:rsidRDefault="00FF5F04" w:rsidP="002A7AE1">
      <w:pPr>
        <w:pStyle w:val="NoSpacing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 xml:space="preserve">A) Tarımla uğraştıkları                          </w:t>
      </w:r>
      <w:r w:rsidRPr="002C7E7B">
        <w:rPr>
          <w:color w:val="000000"/>
          <w:sz w:val="22"/>
          <w:szCs w:val="22"/>
        </w:rPr>
        <w:tab/>
      </w:r>
      <w:r w:rsidRPr="002C7E7B">
        <w:rPr>
          <w:color w:val="000000"/>
          <w:sz w:val="22"/>
          <w:szCs w:val="22"/>
        </w:rPr>
        <w:br/>
        <w:t>B) Güçlü bir ordularının olduğu</w:t>
      </w:r>
    </w:p>
    <w:p w:rsidR="00FF5F04" w:rsidRPr="002C7E7B" w:rsidRDefault="00FF5F04" w:rsidP="002A7AE1">
      <w:pPr>
        <w:pStyle w:val="NoSpacing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 xml:space="preserve">C) Merkezi yönetimin zayıf olduğu         </w:t>
      </w:r>
      <w:r w:rsidRPr="002C7E7B">
        <w:rPr>
          <w:color w:val="000000"/>
          <w:sz w:val="22"/>
          <w:szCs w:val="22"/>
        </w:rPr>
        <w:tab/>
      </w:r>
      <w:r w:rsidRPr="002C7E7B">
        <w:rPr>
          <w:color w:val="000000"/>
          <w:sz w:val="22"/>
          <w:szCs w:val="22"/>
        </w:rPr>
        <w:br/>
        <w:t>D) Çadır hayatı yaşadığı</w:t>
      </w:r>
    </w:p>
    <w:p w:rsidR="00FF5F04" w:rsidRPr="002C7E7B" w:rsidRDefault="00FF5F04" w:rsidP="002A7AE1">
      <w:pPr>
        <w:pStyle w:val="NoSpacing"/>
        <w:rPr>
          <w:color w:val="000000"/>
          <w:sz w:val="22"/>
          <w:szCs w:val="22"/>
        </w:rPr>
      </w:pPr>
    </w:p>
    <w:p w:rsidR="00FF5F04" w:rsidRPr="002C7E7B" w:rsidRDefault="00FF5F04" w:rsidP="002A7AE1">
      <w:pPr>
        <w:pStyle w:val="NoSpacing"/>
        <w:rPr>
          <w:color w:val="000000"/>
          <w:sz w:val="22"/>
          <w:szCs w:val="22"/>
        </w:rPr>
      </w:pPr>
      <w:r w:rsidRPr="002C7E7B">
        <w:rPr>
          <w:b/>
          <w:bCs/>
          <w:color w:val="000000"/>
          <w:sz w:val="22"/>
          <w:szCs w:val="22"/>
        </w:rPr>
        <w:t>5-</w:t>
      </w:r>
      <w:r w:rsidRPr="002C7E7B">
        <w:rPr>
          <w:sz w:val="22"/>
          <w:szCs w:val="22"/>
        </w:rPr>
        <w:t xml:space="preserve"> Karahanlılar, İslam Medeniyetini benimsemelerine rağmen ulusal özelliklerini devam ettirmiş ve geliştirmişlerdir.</w:t>
      </w:r>
    </w:p>
    <w:p w:rsidR="00FF5F04" w:rsidRPr="002C7E7B" w:rsidRDefault="00FF5F04" w:rsidP="002A7AE1">
      <w:pPr>
        <w:pStyle w:val="NoSpacing"/>
        <w:rPr>
          <w:b/>
          <w:bCs/>
          <w:sz w:val="22"/>
          <w:szCs w:val="22"/>
        </w:rPr>
      </w:pPr>
      <w:r w:rsidRPr="002C7E7B">
        <w:rPr>
          <w:b/>
          <w:bCs/>
          <w:sz w:val="22"/>
          <w:szCs w:val="22"/>
        </w:rPr>
        <w:t xml:space="preserve">Buna göre, aşağıdakilerden hangisi Karahanlıların </w:t>
      </w:r>
      <w:r w:rsidRPr="002C7E7B">
        <w:rPr>
          <w:b/>
          <w:bCs/>
          <w:sz w:val="22"/>
          <w:szCs w:val="22"/>
          <w:u w:val="single"/>
        </w:rPr>
        <w:t>milli benliklerini</w:t>
      </w:r>
      <w:r w:rsidRPr="002C7E7B">
        <w:rPr>
          <w:b/>
          <w:bCs/>
          <w:sz w:val="22"/>
          <w:szCs w:val="22"/>
        </w:rPr>
        <w:t xml:space="preserve"> koruduklarının </w:t>
      </w:r>
      <w:r w:rsidRPr="002C7E7B">
        <w:rPr>
          <w:b/>
          <w:bCs/>
          <w:sz w:val="22"/>
          <w:szCs w:val="22"/>
          <w:u w:val="single"/>
        </w:rPr>
        <w:t>göstergesidir?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sz w:val="22"/>
          <w:szCs w:val="22"/>
        </w:rPr>
        <w:t>A) Türkçeyi resmi dil ilan etmeleri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sz w:val="22"/>
          <w:szCs w:val="22"/>
        </w:rPr>
        <w:t>B) Birçok devletle savaşmaları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sz w:val="22"/>
          <w:szCs w:val="22"/>
        </w:rPr>
        <w:t>C) Selçuklu hakimiyetine girmeleri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sz w:val="22"/>
          <w:szCs w:val="22"/>
        </w:rPr>
        <w:t>D) Farklı boyların birleşmesiyle kurulmaları</w:t>
      </w:r>
    </w:p>
    <w:p w:rsidR="00FF5F04" w:rsidRPr="002C7E7B" w:rsidRDefault="00FF5F04" w:rsidP="002A7AE1">
      <w:pPr>
        <w:pStyle w:val="NoSpacing"/>
        <w:rPr>
          <w:sz w:val="20"/>
          <w:szCs w:val="20"/>
        </w:rPr>
      </w:pPr>
      <w:r>
        <w:rPr>
          <w:noProof/>
        </w:rPr>
        <w:pict>
          <v:rect id="_x0000_s1027" style="position:absolute;margin-left:-6pt;margin-top:9.3pt;width:259.5pt;height:62.3pt;z-index:251655168" strokecolor="#fabf8f" strokeweight="1pt">
            <v:fill color2="#fbd4b4" focusposition="1" focussize="" focus="100%" type="gradient"/>
            <v:shadow on="t" type="perspective" color="#974706" opacity=".5" offset="1pt" offset2="-3pt"/>
            <v:textbox>
              <w:txbxContent>
                <w:p w:rsidR="00FF5F04" w:rsidRPr="002C7E7B" w:rsidRDefault="00FF5F04" w:rsidP="002C7E7B">
                  <w:pPr>
                    <w:pStyle w:val="NoSpacing"/>
                    <w:rPr>
                      <w:sz w:val="22"/>
                      <w:szCs w:val="22"/>
                    </w:rPr>
                  </w:pPr>
                  <w:r w:rsidRPr="002C7E7B">
                    <w:rPr>
                      <w:sz w:val="22"/>
                      <w:szCs w:val="22"/>
                    </w:rPr>
                    <w:t>Hz. Muhammed’in vefatından sonra Dört Halife dönemi başladı. İslam tarihinde bu döneme “Cumhuriyet Dönemi” de denilmiştir.</w:t>
                  </w:r>
                </w:p>
                <w:p w:rsidR="00FF5F04" w:rsidRDefault="00FF5F04"/>
              </w:txbxContent>
            </v:textbox>
          </v:rect>
        </w:pict>
      </w:r>
    </w:p>
    <w:p w:rsidR="00FF5F04" w:rsidRDefault="00FF5F04" w:rsidP="002A7AE1">
      <w:pPr>
        <w:pStyle w:val="NoSpacing"/>
        <w:rPr>
          <w:b/>
          <w:bCs/>
          <w:sz w:val="20"/>
          <w:szCs w:val="20"/>
        </w:rPr>
      </w:pPr>
    </w:p>
    <w:p w:rsidR="00FF5F04" w:rsidRDefault="00FF5F04" w:rsidP="002A7AE1">
      <w:pPr>
        <w:pStyle w:val="NoSpacing"/>
        <w:rPr>
          <w:b/>
          <w:bCs/>
          <w:sz w:val="20"/>
          <w:szCs w:val="20"/>
        </w:rPr>
      </w:pPr>
    </w:p>
    <w:p w:rsidR="00FF5F04" w:rsidRDefault="00FF5F04" w:rsidP="002A7AE1">
      <w:pPr>
        <w:pStyle w:val="NoSpacing"/>
        <w:rPr>
          <w:b/>
          <w:bCs/>
          <w:sz w:val="20"/>
          <w:szCs w:val="20"/>
        </w:rPr>
      </w:pPr>
    </w:p>
    <w:p w:rsidR="00FF5F04" w:rsidRDefault="00FF5F04" w:rsidP="002A7AE1">
      <w:pPr>
        <w:pStyle w:val="NoSpacing"/>
        <w:rPr>
          <w:b/>
          <w:bCs/>
          <w:sz w:val="20"/>
          <w:szCs w:val="20"/>
        </w:rPr>
      </w:pPr>
    </w:p>
    <w:p w:rsidR="00FF5F04" w:rsidRDefault="00FF5F04" w:rsidP="002A7AE1">
      <w:pPr>
        <w:pStyle w:val="NoSpacing"/>
        <w:rPr>
          <w:b/>
          <w:bCs/>
          <w:sz w:val="20"/>
          <w:szCs w:val="20"/>
        </w:rPr>
      </w:pPr>
    </w:p>
    <w:p w:rsidR="00FF5F04" w:rsidRDefault="00FF5F04" w:rsidP="002A7AE1">
      <w:pPr>
        <w:pStyle w:val="NoSpacing"/>
        <w:rPr>
          <w:b/>
          <w:bCs/>
          <w:sz w:val="20"/>
          <w:szCs w:val="20"/>
        </w:rPr>
      </w:pPr>
    </w:p>
    <w:p w:rsidR="00FF5F04" w:rsidRPr="002C7E7B" w:rsidRDefault="00FF5F04" w:rsidP="002A7AE1">
      <w:pPr>
        <w:pStyle w:val="NoSpacing"/>
        <w:rPr>
          <w:b/>
          <w:bCs/>
          <w:sz w:val="22"/>
          <w:szCs w:val="22"/>
        </w:rPr>
      </w:pPr>
      <w:r w:rsidRPr="002C7E7B">
        <w:rPr>
          <w:b/>
          <w:bCs/>
          <w:sz w:val="22"/>
          <w:szCs w:val="22"/>
        </w:rPr>
        <w:t>6-</w:t>
      </w:r>
      <w:r w:rsidRPr="002C7E7B">
        <w:rPr>
          <w:sz w:val="22"/>
          <w:szCs w:val="22"/>
        </w:rPr>
        <w:t xml:space="preserve"> </w:t>
      </w:r>
      <w:r w:rsidRPr="002C7E7B">
        <w:rPr>
          <w:b/>
          <w:bCs/>
          <w:sz w:val="22"/>
          <w:szCs w:val="22"/>
        </w:rPr>
        <w:t xml:space="preserve">Bu durumun nedeni aşağıdakilerden hangisi </w:t>
      </w:r>
      <w:r w:rsidRPr="002C7E7B">
        <w:rPr>
          <w:b/>
          <w:bCs/>
          <w:sz w:val="22"/>
          <w:szCs w:val="22"/>
          <w:u w:val="single"/>
        </w:rPr>
        <w:t>olabilir?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sz w:val="22"/>
          <w:szCs w:val="22"/>
        </w:rPr>
        <w:t xml:space="preserve">A) Halifelerin seçimle iş başına gelmesi                                              </w:t>
      </w:r>
      <w:r w:rsidRPr="002C7E7B">
        <w:rPr>
          <w:sz w:val="22"/>
          <w:szCs w:val="22"/>
        </w:rPr>
        <w:br/>
        <w:t>B) Devlet teşkilatlarının oluşturulması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sz w:val="22"/>
          <w:szCs w:val="22"/>
        </w:rPr>
        <w:t xml:space="preserve">C) Ülke sınırlarının genişlemesi                                                            </w:t>
      </w:r>
      <w:r w:rsidRPr="002C7E7B">
        <w:rPr>
          <w:sz w:val="22"/>
          <w:szCs w:val="22"/>
        </w:rPr>
        <w:br/>
        <w:t>D) Kur’an- ı Ke</w:t>
      </w:r>
      <w:r>
        <w:rPr>
          <w:sz w:val="22"/>
          <w:szCs w:val="22"/>
        </w:rPr>
        <w:t>rim’in kitap haline getirilmesi</w:t>
      </w:r>
    </w:p>
    <w:p w:rsidR="00FF5F04" w:rsidRPr="002C7E7B" w:rsidRDefault="00FF5F04" w:rsidP="002A7AE1">
      <w:pPr>
        <w:pStyle w:val="NoSpacing"/>
        <w:rPr>
          <w:b/>
          <w:bCs/>
          <w:sz w:val="20"/>
          <w:szCs w:val="20"/>
        </w:rPr>
      </w:pPr>
    </w:p>
    <w:p w:rsidR="00FF5F04" w:rsidRDefault="00FF5F04" w:rsidP="002A7AE1">
      <w:pPr>
        <w:pStyle w:val="NoSpacing"/>
        <w:rPr>
          <w:b/>
          <w:bCs/>
          <w:sz w:val="20"/>
          <w:szCs w:val="20"/>
        </w:rPr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8" type="#_x0000_t98" style="position:absolute;margin-left:2.9pt;margin-top:23.8pt;width:247.5pt;height:78pt;z-index:251659264" fillcolor="#f2f2f2" strokecolor="#9bbb59" strokeweight="2.5pt">
            <v:shadow color="#868686"/>
            <v:textbox>
              <w:txbxContent>
                <w:p w:rsidR="00FF5F04" w:rsidRDefault="00FF5F04">
                  <w:r w:rsidRPr="002C7E7B">
                    <w:rPr>
                      <w:color w:val="000000"/>
                      <w:sz w:val="22"/>
                      <w:szCs w:val="22"/>
                    </w:rPr>
                    <w:t>751 yılında Araplar ile Çinliler arasına yapılan bu savaşı Türklerin yardımıyla Araplar kazanmış, bu savaştan sonra Türk-Arap ilişkileri gelişmiş ve Türkler Müslüman olmaya başlamışlardır.</w:t>
                  </w:r>
                  <w:r w:rsidRPr="002C7E7B">
                    <w:rPr>
                      <w:sz w:val="22"/>
                      <w:szCs w:val="22"/>
                    </w:rPr>
                    <w:br/>
                  </w:r>
                </w:p>
              </w:txbxContent>
            </v:textbox>
          </v:shape>
        </w:pict>
      </w:r>
    </w:p>
    <w:p w:rsidR="00FF5F04" w:rsidRDefault="00FF5F04" w:rsidP="002A7AE1">
      <w:pPr>
        <w:pStyle w:val="NoSpacing"/>
        <w:rPr>
          <w:b/>
          <w:bCs/>
          <w:sz w:val="22"/>
          <w:szCs w:val="22"/>
        </w:rPr>
      </w:pPr>
    </w:p>
    <w:p w:rsidR="00FF5F04" w:rsidRDefault="00FF5F04" w:rsidP="002A7AE1">
      <w:pPr>
        <w:pStyle w:val="NoSpacing"/>
        <w:rPr>
          <w:b/>
          <w:bCs/>
          <w:sz w:val="22"/>
          <w:szCs w:val="22"/>
        </w:rPr>
      </w:pPr>
    </w:p>
    <w:p w:rsidR="00FF5F04" w:rsidRDefault="00FF5F04" w:rsidP="002A7AE1">
      <w:pPr>
        <w:pStyle w:val="NoSpacing"/>
        <w:rPr>
          <w:b/>
          <w:bCs/>
          <w:sz w:val="22"/>
          <w:szCs w:val="22"/>
        </w:rPr>
      </w:pPr>
    </w:p>
    <w:p w:rsidR="00FF5F04" w:rsidRDefault="00FF5F04" w:rsidP="002A7AE1">
      <w:pPr>
        <w:pStyle w:val="NoSpacing"/>
        <w:rPr>
          <w:b/>
          <w:bCs/>
          <w:sz w:val="22"/>
          <w:szCs w:val="22"/>
        </w:rPr>
      </w:pPr>
    </w:p>
    <w:p w:rsidR="00FF5F04" w:rsidRDefault="00FF5F04" w:rsidP="002A7AE1">
      <w:pPr>
        <w:pStyle w:val="NoSpacing"/>
        <w:rPr>
          <w:b/>
          <w:bCs/>
          <w:sz w:val="22"/>
          <w:szCs w:val="22"/>
        </w:rPr>
      </w:pPr>
    </w:p>
    <w:p w:rsidR="00FF5F04" w:rsidRPr="002C7E7B" w:rsidRDefault="00FF5F04" w:rsidP="002A7AE1">
      <w:pPr>
        <w:pStyle w:val="NoSpacing"/>
        <w:rPr>
          <w:sz w:val="22"/>
          <w:szCs w:val="22"/>
        </w:rPr>
      </w:pPr>
      <w:r>
        <w:rPr>
          <w:b/>
          <w:bCs/>
          <w:sz w:val="22"/>
          <w:szCs w:val="22"/>
        </w:rPr>
        <w:br/>
      </w:r>
      <w:r w:rsidRPr="002C7E7B">
        <w:rPr>
          <w:b/>
          <w:bCs/>
          <w:sz w:val="22"/>
          <w:szCs w:val="22"/>
        </w:rPr>
        <w:t>7-</w:t>
      </w:r>
      <w:r w:rsidRPr="002C7E7B">
        <w:rPr>
          <w:color w:val="000000"/>
          <w:sz w:val="22"/>
          <w:szCs w:val="22"/>
        </w:rPr>
        <w:t xml:space="preserve"> </w:t>
      </w:r>
      <w:r w:rsidRPr="002C7E7B">
        <w:rPr>
          <w:b/>
          <w:bCs/>
          <w:sz w:val="22"/>
          <w:szCs w:val="22"/>
        </w:rPr>
        <w:t>Sözü edilen savaş aşağıdakilerden hangisidir?</w:t>
      </w:r>
      <w:r w:rsidRPr="002C7E7B">
        <w:rPr>
          <w:sz w:val="22"/>
          <w:szCs w:val="22"/>
        </w:rPr>
        <w:t xml:space="preserve"> </w:t>
      </w:r>
      <w:r w:rsidRPr="002C7E7B">
        <w:rPr>
          <w:sz w:val="22"/>
          <w:szCs w:val="22"/>
        </w:rPr>
        <w:br/>
      </w:r>
      <w:r>
        <w:rPr>
          <w:sz w:val="22"/>
          <w:szCs w:val="22"/>
        </w:rPr>
        <w:t xml:space="preserve">A) Talas </w:t>
      </w:r>
      <w:r w:rsidRPr="002C7E7B">
        <w:rPr>
          <w:sz w:val="22"/>
          <w:szCs w:val="22"/>
        </w:rPr>
        <w:t>Savaşı</w:t>
      </w:r>
      <w:r w:rsidRPr="002C7E7B">
        <w:rPr>
          <w:sz w:val="22"/>
          <w:szCs w:val="22"/>
        </w:rPr>
        <w:tab/>
        <w:t xml:space="preserve">              B) Pasinler Savaşı 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sz w:val="22"/>
          <w:szCs w:val="22"/>
        </w:rPr>
        <w:t xml:space="preserve">C) Kösedağ Savaşı </w:t>
      </w:r>
      <w:r w:rsidRPr="002C7E7B">
        <w:rPr>
          <w:sz w:val="22"/>
          <w:szCs w:val="22"/>
        </w:rPr>
        <w:tab/>
        <w:t xml:space="preserve"> D) Dandanakan Savaşı</w:t>
      </w:r>
      <w:r w:rsidRPr="002C7E7B">
        <w:rPr>
          <w:sz w:val="22"/>
          <w:szCs w:val="22"/>
        </w:rPr>
        <w:br/>
      </w:r>
    </w:p>
    <w:p w:rsidR="00FF5F04" w:rsidRPr="002C7E7B" w:rsidRDefault="00FF5F04" w:rsidP="002A7AE1">
      <w:pPr>
        <w:pStyle w:val="NoSpacing"/>
        <w:rPr>
          <w:color w:val="000000"/>
          <w:sz w:val="22"/>
          <w:szCs w:val="22"/>
        </w:rPr>
      </w:pPr>
      <w:r w:rsidRPr="002C7E7B">
        <w:rPr>
          <w:b/>
          <w:bCs/>
          <w:color w:val="000000"/>
          <w:sz w:val="22"/>
          <w:szCs w:val="22"/>
        </w:rPr>
        <w:t>8-</w:t>
      </w:r>
      <w:r w:rsidRPr="002C7E7B">
        <w:rPr>
          <w:color w:val="000000"/>
          <w:sz w:val="22"/>
          <w:szCs w:val="22"/>
        </w:rPr>
        <w:t xml:space="preserve"> Evlenen kız ve erkeğe düğün töreni yapılırdı. Eğlencelerde gelin oynatılırdı. Şölenlerde et, pilav helva ikram edilirdi. Kutlamalarda davul zurna çalınırdı. Çocuğa ad konması için büyüyüp bir kahramanlık göstermesi gerekirdi.</w:t>
      </w:r>
    </w:p>
    <w:p w:rsidR="00FF5F04" w:rsidRPr="002C7E7B" w:rsidRDefault="00FF5F04" w:rsidP="002A7AE1">
      <w:pPr>
        <w:pStyle w:val="NoSpacing"/>
        <w:rPr>
          <w:b/>
          <w:bCs/>
          <w:color w:val="000000"/>
          <w:sz w:val="22"/>
          <w:szCs w:val="22"/>
          <w:u w:val="single"/>
        </w:rPr>
      </w:pPr>
      <w:r w:rsidRPr="002414A7">
        <w:rPr>
          <w:color w:val="000000"/>
          <w:sz w:val="22"/>
          <w:szCs w:val="22"/>
        </w:rPr>
        <w:t>Yukarıda ilk Türk toplumlarında yapılan sosyal ve kültürel etkinliklerden bazıları verilmiştir.</w:t>
      </w:r>
      <w:r w:rsidRPr="002C7E7B">
        <w:rPr>
          <w:b/>
          <w:bCs/>
          <w:color w:val="000000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br/>
      </w:r>
      <w:r w:rsidRPr="002C7E7B">
        <w:rPr>
          <w:b/>
          <w:bCs/>
          <w:color w:val="000000"/>
          <w:sz w:val="22"/>
          <w:szCs w:val="22"/>
        </w:rPr>
        <w:t xml:space="preserve">Bunlardan hangisi günümüzde </w:t>
      </w:r>
      <w:r w:rsidRPr="002C7E7B">
        <w:rPr>
          <w:b/>
          <w:bCs/>
          <w:color w:val="000000"/>
          <w:sz w:val="22"/>
          <w:szCs w:val="22"/>
          <w:u w:val="single"/>
        </w:rPr>
        <w:t>uygulanmamaktadır?</w:t>
      </w:r>
    </w:p>
    <w:p w:rsidR="00FF5F04" w:rsidRPr="002C7E7B" w:rsidRDefault="00FF5F04" w:rsidP="002A7AE1">
      <w:pPr>
        <w:pStyle w:val="NoSpacing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>A) Evlenen kız ve erkeğe düğün töreni yapılması</w:t>
      </w:r>
    </w:p>
    <w:p w:rsidR="00FF5F04" w:rsidRPr="002C7E7B" w:rsidRDefault="00FF5F04" w:rsidP="002A7AE1">
      <w:pPr>
        <w:pStyle w:val="NoSpacing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>B) Düğünlerde et, pilav vb yemeklerin ikram edilmesi.</w:t>
      </w:r>
    </w:p>
    <w:p w:rsidR="00FF5F04" w:rsidRPr="002C7E7B" w:rsidRDefault="00FF5F04" w:rsidP="002A7AE1">
      <w:pPr>
        <w:pStyle w:val="NoSpacing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>C) Çocuğa ad konması için büyüyüp bir kahramanlık göstermesinin gerekliliği</w:t>
      </w:r>
    </w:p>
    <w:p w:rsidR="00FF5F04" w:rsidRPr="002C7E7B" w:rsidRDefault="00FF5F04" w:rsidP="002A7AE1">
      <w:pPr>
        <w:pStyle w:val="NoSpacing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>D) Kutlamalarda davul zurna çalınması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</w:p>
    <w:p w:rsidR="00FF5F04" w:rsidRPr="002C7E7B" w:rsidRDefault="00FF5F04" w:rsidP="002A7AE1">
      <w:pPr>
        <w:pStyle w:val="NoSpacing"/>
        <w:rPr>
          <w:color w:val="000000"/>
          <w:sz w:val="22"/>
          <w:szCs w:val="22"/>
        </w:rPr>
      </w:pPr>
      <w:r w:rsidRPr="002C7E7B">
        <w:rPr>
          <w:b/>
          <w:bCs/>
          <w:sz w:val="22"/>
          <w:szCs w:val="22"/>
        </w:rPr>
        <w:t>9-</w:t>
      </w:r>
      <w:r w:rsidRPr="002C7E7B">
        <w:rPr>
          <w:color w:val="000000"/>
          <w:sz w:val="22"/>
          <w:szCs w:val="22"/>
        </w:rPr>
        <w:t xml:space="preserve"> Büyük Selçuklu Devleti döneminde eğitim, bilim, kültür, sanat, mimari, ticaret, bayındırlık alanlarında çok önemli çalışmalar yapılarak halka hizmet edilmiştir.</w:t>
      </w:r>
    </w:p>
    <w:p w:rsidR="00FF5F04" w:rsidRPr="002C7E7B" w:rsidRDefault="00FF5F04" w:rsidP="002A7AE1">
      <w:pPr>
        <w:pStyle w:val="NoSpacing"/>
        <w:rPr>
          <w:b/>
          <w:bCs/>
          <w:color w:val="000000"/>
          <w:sz w:val="22"/>
          <w:szCs w:val="22"/>
        </w:rPr>
      </w:pPr>
      <w:r w:rsidRPr="002C7E7B">
        <w:rPr>
          <w:b/>
          <w:bCs/>
          <w:color w:val="000000"/>
          <w:sz w:val="22"/>
          <w:szCs w:val="22"/>
        </w:rPr>
        <w:t xml:space="preserve">Aşağıdaki hizmetlerden hangisinin eğitimle bir ilgisi </w:t>
      </w:r>
      <w:r w:rsidRPr="002C7E7B">
        <w:rPr>
          <w:b/>
          <w:bCs/>
          <w:color w:val="000000"/>
          <w:sz w:val="22"/>
          <w:szCs w:val="22"/>
          <w:u w:val="single"/>
        </w:rPr>
        <w:t>yoktur?</w:t>
      </w:r>
    </w:p>
    <w:p w:rsidR="00FF5F04" w:rsidRPr="002C7E7B" w:rsidRDefault="00FF5F04" w:rsidP="002A7AE1">
      <w:pPr>
        <w:pStyle w:val="NoSpacing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>A) Kervansarayların yaptırılması.</w:t>
      </w:r>
    </w:p>
    <w:p w:rsidR="00FF5F04" w:rsidRPr="002C7E7B" w:rsidRDefault="00FF5F04" w:rsidP="002A7AE1">
      <w:pPr>
        <w:pStyle w:val="NoSpacing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>B) Kütüphanelerin açılması.</w:t>
      </w:r>
    </w:p>
    <w:p w:rsidR="00FF5F04" w:rsidRPr="002C7E7B" w:rsidRDefault="00FF5F04" w:rsidP="002A7AE1">
      <w:pPr>
        <w:pStyle w:val="NoSpacing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>C) Medreselerin yaptırılması.</w:t>
      </w:r>
    </w:p>
    <w:p w:rsidR="00FF5F04" w:rsidRPr="002C7E7B" w:rsidRDefault="00FF5F04" w:rsidP="002A7AE1">
      <w:pPr>
        <w:pStyle w:val="NoSpacing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 xml:space="preserve">D) Bilim adamlarına </w:t>
      </w:r>
      <w:r>
        <w:rPr>
          <w:color w:val="000000"/>
          <w:sz w:val="22"/>
          <w:szCs w:val="22"/>
        </w:rPr>
        <w:t>burs veren vakıfların kurulması</w:t>
      </w:r>
    </w:p>
    <w:p w:rsidR="00FF5F04" w:rsidRPr="002C7E7B" w:rsidRDefault="00FF5F04" w:rsidP="002A7AE1">
      <w:pPr>
        <w:pStyle w:val="NoSpacing"/>
        <w:rPr>
          <w:sz w:val="20"/>
          <w:szCs w:val="20"/>
        </w:rPr>
      </w:pPr>
      <w:r>
        <w:rPr>
          <w:noProof/>
        </w:rPr>
        <w:pict>
          <v:shape id="_x0000_s1029" type="#_x0000_t98" style="position:absolute;margin-left:-9.1pt;margin-top:9.3pt;width:249.75pt;height:65.25pt;z-index:251656192" fillcolor="#92cddc" strokecolor="#92cddc" strokeweight="1pt">
            <v:fill color2="#daeef3" angle="-45" focus="-50%" type="gradient"/>
            <v:shadow on="t" type="perspective" color="#205867" opacity=".5" offset="1pt" offset2="-3pt"/>
            <v:textbox>
              <w:txbxContent>
                <w:p w:rsidR="00FF5F04" w:rsidRPr="002C7E7B" w:rsidRDefault="00FF5F04" w:rsidP="002C7E7B">
                  <w:pPr>
                    <w:pStyle w:val="NoSpacing"/>
                    <w:numPr>
                      <w:ilvl w:val="0"/>
                      <w:numId w:val="5"/>
                    </w:numPr>
                    <w:rPr>
                      <w:color w:val="000000"/>
                      <w:sz w:val="22"/>
                      <w:szCs w:val="22"/>
                    </w:rPr>
                  </w:pPr>
                  <w:r w:rsidRPr="002C7E7B">
                    <w:rPr>
                      <w:color w:val="000000"/>
                      <w:sz w:val="22"/>
                      <w:szCs w:val="22"/>
                    </w:rPr>
                    <w:t>Anadolu’nun kapıları Türklere açıldı</w:t>
                  </w:r>
                </w:p>
                <w:p w:rsidR="00FF5F04" w:rsidRPr="002C7E7B" w:rsidRDefault="00FF5F04" w:rsidP="002C7E7B">
                  <w:pPr>
                    <w:pStyle w:val="NoSpacing"/>
                    <w:numPr>
                      <w:ilvl w:val="0"/>
                      <w:numId w:val="5"/>
                    </w:numPr>
                    <w:rPr>
                      <w:color w:val="000000"/>
                      <w:sz w:val="22"/>
                      <w:szCs w:val="22"/>
                    </w:rPr>
                  </w:pPr>
                  <w:r w:rsidRPr="002C7E7B">
                    <w:rPr>
                      <w:color w:val="000000"/>
                      <w:sz w:val="22"/>
                      <w:szCs w:val="22"/>
                    </w:rPr>
                    <w:t>Türkiye tarihi bu olayla başladı.</w:t>
                  </w:r>
                </w:p>
                <w:p w:rsidR="00FF5F04" w:rsidRPr="002C7E7B" w:rsidRDefault="00FF5F04" w:rsidP="002C7E7B">
                  <w:pPr>
                    <w:pStyle w:val="NoSpacing"/>
                    <w:numPr>
                      <w:ilvl w:val="0"/>
                      <w:numId w:val="5"/>
                    </w:num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2C7E7B">
                    <w:rPr>
                      <w:color w:val="000000"/>
                      <w:sz w:val="22"/>
                      <w:szCs w:val="22"/>
                    </w:rPr>
                    <w:t>Türkler Anadolu’ya yerleşmeye başladılar.</w:t>
                  </w:r>
                </w:p>
                <w:p w:rsidR="00FF5F04" w:rsidRDefault="00FF5F04"/>
              </w:txbxContent>
            </v:textbox>
          </v:shape>
        </w:pict>
      </w:r>
    </w:p>
    <w:p w:rsidR="00FF5F04" w:rsidRDefault="00FF5F04" w:rsidP="00BC0E9D">
      <w:pPr>
        <w:pStyle w:val="NoSpacing"/>
        <w:rPr>
          <w:b/>
          <w:bCs/>
          <w:sz w:val="20"/>
          <w:szCs w:val="20"/>
        </w:rPr>
      </w:pPr>
    </w:p>
    <w:p w:rsidR="00FF5F04" w:rsidRDefault="00FF5F04" w:rsidP="00BC0E9D">
      <w:pPr>
        <w:pStyle w:val="NoSpacing"/>
        <w:rPr>
          <w:b/>
          <w:bCs/>
          <w:sz w:val="20"/>
          <w:szCs w:val="20"/>
        </w:rPr>
      </w:pPr>
    </w:p>
    <w:p w:rsidR="00FF5F04" w:rsidRDefault="00FF5F04" w:rsidP="00BC0E9D">
      <w:pPr>
        <w:pStyle w:val="NoSpacing"/>
        <w:rPr>
          <w:b/>
          <w:bCs/>
          <w:sz w:val="20"/>
          <w:szCs w:val="20"/>
        </w:rPr>
      </w:pPr>
    </w:p>
    <w:p w:rsidR="00FF5F04" w:rsidRDefault="00FF5F04" w:rsidP="00BC0E9D">
      <w:pPr>
        <w:pStyle w:val="NoSpacing"/>
        <w:rPr>
          <w:b/>
          <w:bCs/>
          <w:sz w:val="20"/>
          <w:szCs w:val="20"/>
        </w:rPr>
      </w:pPr>
    </w:p>
    <w:p w:rsidR="00FF5F04" w:rsidRDefault="00FF5F04" w:rsidP="00BC0E9D">
      <w:pPr>
        <w:pStyle w:val="NoSpacing"/>
        <w:rPr>
          <w:b/>
          <w:bCs/>
          <w:sz w:val="20"/>
          <w:szCs w:val="20"/>
        </w:rPr>
      </w:pPr>
    </w:p>
    <w:p w:rsidR="00FF5F04" w:rsidRDefault="00FF5F04" w:rsidP="00BC0E9D">
      <w:pPr>
        <w:pStyle w:val="NoSpacing"/>
        <w:rPr>
          <w:b/>
          <w:bCs/>
          <w:sz w:val="20"/>
          <w:szCs w:val="20"/>
        </w:rPr>
      </w:pPr>
    </w:p>
    <w:p w:rsidR="00FF5F04" w:rsidRPr="002C7E7B" w:rsidRDefault="00FF5F04" w:rsidP="00BC0E9D">
      <w:pPr>
        <w:pStyle w:val="NoSpacing"/>
        <w:rPr>
          <w:b/>
          <w:bCs/>
          <w:sz w:val="22"/>
          <w:szCs w:val="22"/>
        </w:rPr>
      </w:pPr>
      <w:r w:rsidRPr="002C7E7B">
        <w:rPr>
          <w:b/>
          <w:bCs/>
          <w:sz w:val="22"/>
          <w:szCs w:val="22"/>
        </w:rPr>
        <w:t>10-</w:t>
      </w:r>
      <w:r w:rsidRPr="002C7E7B">
        <w:rPr>
          <w:b/>
          <w:bCs/>
          <w:color w:val="000000"/>
          <w:sz w:val="22"/>
          <w:szCs w:val="22"/>
        </w:rPr>
        <w:t>Yukarıda özellikleri verilen savaş aşağıdakilerden hangisidir?</w:t>
      </w:r>
    </w:p>
    <w:p w:rsidR="00FF5F04" w:rsidRPr="002C7E7B" w:rsidRDefault="00FF5F04" w:rsidP="002A7AE1">
      <w:pPr>
        <w:pStyle w:val="NoSpacing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  <w:shd w:val="clear" w:color="auto" w:fill="FFFFFF"/>
        </w:rPr>
        <w:t>A) Malazgirt Savaşı</w:t>
      </w:r>
    </w:p>
    <w:p w:rsidR="00FF5F04" w:rsidRPr="002C7E7B" w:rsidRDefault="00FF5F04" w:rsidP="002A7AE1">
      <w:pPr>
        <w:pStyle w:val="NoSpacing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>B) Pasinler Savaşı</w:t>
      </w:r>
    </w:p>
    <w:p w:rsidR="00FF5F04" w:rsidRPr="002C7E7B" w:rsidRDefault="00FF5F04" w:rsidP="002A7AE1">
      <w:pPr>
        <w:pStyle w:val="NoSpacing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>C) Miryokefalon Savaşı</w:t>
      </w:r>
    </w:p>
    <w:p w:rsidR="00FF5F04" w:rsidRPr="002C7E7B" w:rsidRDefault="00FF5F04" w:rsidP="002A7AE1">
      <w:pPr>
        <w:pStyle w:val="NoSpacing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>D) Dandanakan Savaşı</w:t>
      </w:r>
    </w:p>
    <w:p w:rsidR="00FF5F04" w:rsidRPr="002C7E7B" w:rsidRDefault="00FF5F04" w:rsidP="002A7AE1">
      <w:pPr>
        <w:pStyle w:val="NoSpacing"/>
        <w:rPr>
          <w:sz w:val="20"/>
          <w:szCs w:val="20"/>
        </w:rPr>
      </w:pPr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0" type="#_x0000_t61" style="position:absolute;margin-left:7.4pt;margin-top:9.85pt;width:248.25pt;height:50.25pt;z-index:251657216" adj="-144,26565" strokecolor="#c0504d" strokeweight="1pt">
            <v:stroke dashstyle="dash"/>
            <v:shadow color="#868686"/>
            <v:textbox>
              <w:txbxContent>
                <w:p w:rsidR="00FF5F04" w:rsidRPr="002C7E7B" w:rsidRDefault="00FF5F04" w:rsidP="002C7E7B">
                  <w:pPr>
                    <w:shd w:val="clear" w:color="auto" w:fill="FFCCFF"/>
                    <w:rPr>
                      <w:sz w:val="22"/>
                      <w:szCs w:val="22"/>
                    </w:rPr>
                  </w:pPr>
                  <w:r w:rsidRPr="002C7E7B">
                    <w:rPr>
                      <w:sz w:val="22"/>
                      <w:szCs w:val="22"/>
                    </w:rPr>
                    <w:t>Arkadaşlar ben Türkistan’da doğdum. İyi bir eğitim gördüm. Türk dili üzerine çalışmalar yaptım. En önemli eserim Divan-i Lûgat it-Türk’tür.</w:t>
                  </w:r>
                </w:p>
              </w:txbxContent>
            </v:textbox>
          </v:shape>
        </w:pict>
      </w:r>
    </w:p>
    <w:p w:rsidR="00FF5F04" w:rsidRDefault="00FF5F04" w:rsidP="002A7AE1">
      <w:pPr>
        <w:pStyle w:val="NoSpacing"/>
        <w:rPr>
          <w:b/>
          <w:bCs/>
          <w:sz w:val="20"/>
          <w:szCs w:val="20"/>
        </w:rPr>
      </w:pPr>
    </w:p>
    <w:p w:rsidR="00FF5F04" w:rsidRDefault="00FF5F04" w:rsidP="002A7AE1">
      <w:pPr>
        <w:pStyle w:val="NoSpacing"/>
        <w:rPr>
          <w:b/>
          <w:bCs/>
          <w:sz w:val="20"/>
          <w:szCs w:val="20"/>
        </w:rPr>
      </w:pPr>
    </w:p>
    <w:p w:rsidR="00FF5F04" w:rsidRDefault="00FF5F04" w:rsidP="002A7AE1">
      <w:pPr>
        <w:pStyle w:val="NoSpacing"/>
        <w:rPr>
          <w:b/>
          <w:bCs/>
          <w:sz w:val="20"/>
          <w:szCs w:val="20"/>
        </w:rPr>
      </w:pPr>
    </w:p>
    <w:p w:rsidR="00FF5F04" w:rsidRDefault="00FF5F04" w:rsidP="002A7AE1">
      <w:pPr>
        <w:pStyle w:val="NoSpacing"/>
        <w:rPr>
          <w:b/>
          <w:bCs/>
          <w:sz w:val="20"/>
          <w:szCs w:val="20"/>
        </w:rPr>
      </w:pPr>
    </w:p>
    <w:p w:rsidR="00FF5F04" w:rsidRDefault="00FF5F04" w:rsidP="002A7AE1">
      <w:pPr>
        <w:pStyle w:val="NoSpacing"/>
        <w:rPr>
          <w:b/>
          <w:bCs/>
          <w:sz w:val="20"/>
          <w:szCs w:val="20"/>
        </w:rPr>
      </w:pPr>
    </w:p>
    <w:p w:rsidR="00FF5F04" w:rsidRDefault="00FF5F04" w:rsidP="002A7AE1">
      <w:pPr>
        <w:pStyle w:val="NoSpacing"/>
        <w:rPr>
          <w:b/>
          <w:bCs/>
          <w:sz w:val="20"/>
          <w:szCs w:val="20"/>
        </w:rPr>
      </w:pP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b/>
          <w:bCs/>
          <w:sz w:val="22"/>
          <w:szCs w:val="22"/>
        </w:rPr>
        <w:t>11-Yukarıda hayatı hakkında kısa bir bilgi verilen Türk büyüğü aşağıdakilerden hangisidir?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sz w:val="22"/>
          <w:szCs w:val="22"/>
        </w:rPr>
        <w:t>A) Ali Şir Nevai</w:t>
      </w:r>
      <w:r w:rsidRPr="002C7E7B">
        <w:rPr>
          <w:sz w:val="22"/>
          <w:szCs w:val="22"/>
        </w:rPr>
        <w:tab/>
        <w:t xml:space="preserve">B) Kaşgarlı Mahmut </w:t>
      </w:r>
    </w:p>
    <w:p w:rsidR="00FF5F04" w:rsidRPr="00A61808" w:rsidRDefault="00FF5F04" w:rsidP="002A7AE1">
      <w:pPr>
        <w:pStyle w:val="NoSpacing"/>
        <w:rPr>
          <w:sz w:val="22"/>
          <w:szCs w:val="22"/>
        </w:rPr>
      </w:pPr>
      <w:r w:rsidRPr="002C7E7B">
        <w:rPr>
          <w:sz w:val="22"/>
          <w:szCs w:val="22"/>
        </w:rPr>
        <w:t>C) Yunus Emre</w:t>
      </w:r>
      <w:r w:rsidRPr="002C7E7B">
        <w:rPr>
          <w:sz w:val="22"/>
          <w:szCs w:val="22"/>
        </w:rPr>
        <w:tab/>
      </w:r>
      <w:r w:rsidRPr="002C7E7B">
        <w:rPr>
          <w:sz w:val="22"/>
          <w:szCs w:val="22"/>
        </w:rPr>
        <w:tab/>
        <w:t>D) Nizamülmülk</w:t>
      </w:r>
    </w:p>
    <w:p w:rsidR="00FF5F04" w:rsidRPr="002C7E7B" w:rsidRDefault="00FF5F04" w:rsidP="002A7AE1">
      <w:pPr>
        <w:pStyle w:val="NoSpacing"/>
        <w:rPr>
          <w:sz w:val="20"/>
          <w:szCs w:val="20"/>
        </w:rPr>
      </w:pP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b/>
          <w:bCs/>
          <w:sz w:val="22"/>
          <w:szCs w:val="22"/>
        </w:rPr>
        <w:t>12- “</w:t>
      </w:r>
      <w:r w:rsidRPr="002C7E7B">
        <w:rPr>
          <w:color w:val="000000"/>
          <w:sz w:val="22"/>
          <w:szCs w:val="22"/>
        </w:rPr>
        <w:t xml:space="preserve">Türklerin yaşadığı yerlerde yapılan kazılarda tahıl öğütme taşları, saban ve tohumlar bulunmuştur.” </w:t>
      </w:r>
    </w:p>
    <w:p w:rsidR="00FF5F04" w:rsidRPr="002C7E7B" w:rsidRDefault="00FF5F04" w:rsidP="002A7AE1">
      <w:pPr>
        <w:pStyle w:val="NoSpacing"/>
        <w:rPr>
          <w:color w:val="000000"/>
          <w:sz w:val="22"/>
          <w:szCs w:val="22"/>
        </w:rPr>
      </w:pPr>
      <w:r w:rsidRPr="002C7E7B">
        <w:rPr>
          <w:b/>
          <w:bCs/>
          <w:color w:val="000000"/>
          <w:sz w:val="22"/>
          <w:szCs w:val="22"/>
        </w:rPr>
        <w:t xml:space="preserve">Bu bilgiye dayalı olarak buradaki yaşam ile ilgili aşağıdakilerden hangisi </w:t>
      </w:r>
      <w:r w:rsidRPr="002C7E7B">
        <w:rPr>
          <w:b/>
          <w:bCs/>
          <w:color w:val="000000"/>
          <w:sz w:val="22"/>
          <w:szCs w:val="22"/>
          <w:u w:val="single"/>
        </w:rPr>
        <w:t>söylenebilir?</w:t>
      </w:r>
      <w:r w:rsidRPr="002C7E7B">
        <w:rPr>
          <w:color w:val="000000"/>
          <w:sz w:val="22"/>
          <w:szCs w:val="22"/>
          <w:u w:val="single"/>
        </w:rPr>
        <w:t xml:space="preserve"> </w:t>
      </w:r>
      <w:r w:rsidRPr="002C7E7B">
        <w:rPr>
          <w:color w:val="000000"/>
          <w:sz w:val="22"/>
          <w:szCs w:val="22"/>
        </w:rPr>
        <w:br/>
        <w:t xml:space="preserve">A) Tarım yapmaktadırlar                               </w:t>
      </w:r>
    </w:p>
    <w:p w:rsidR="00FF5F04" w:rsidRPr="002C7E7B" w:rsidRDefault="00FF5F04" w:rsidP="002A7AE1">
      <w:pPr>
        <w:pStyle w:val="NoSpacing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>B) Sanayide ileri gitmişlerdir</w:t>
      </w:r>
      <w:r w:rsidRPr="002C7E7B">
        <w:rPr>
          <w:color w:val="000000"/>
          <w:sz w:val="22"/>
          <w:szCs w:val="22"/>
        </w:rPr>
        <w:br/>
        <w:t xml:space="preserve">C) Göçebe olarak yaşamaktadırlar                 </w:t>
      </w:r>
    </w:p>
    <w:p w:rsidR="00FF5F04" w:rsidRPr="002C7E7B" w:rsidRDefault="00FF5F04" w:rsidP="002A7AE1">
      <w:pPr>
        <w:pStyle w:val="NoSpacing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>D) Süs eşyası yapmayı bilmektedirler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</w:p>
    <w:p w:rsidR="00FF5F04" w:rsidRPr="002C7E7B" w:rsidRDefault="00FF5F04" w:rsidP="002A7AE1">
      <w:pPr>
        <w:pStyle w:val="NoSpacing"/>
        <w:rPr>
          <w:color w:val="000000"/>
          <w:sz w:val="22"/>
          <w:szCs w:val="22"/>
        </w:rPr>
      </w:pPr>
      <w:r w:rsidRPr="002C7E7B">
        <w:rPr>
          <w:b/>
          <w:bCs/>
          <w:sz w:val="22"/>
          <w:szCs w:val="22"/>
        </w:rPr>
        <w:t>13-</w:t>
      </w:r>
      <w:r w:rsidRPr="002C7E7B">
        <w:rPr>
          <w:color w:val="000000"/>
          <w:sz w:val="22"/>
          <w:szCs w:val="22"/>
        </w:rPr>
        <w:t xml:space="preserve"> Küçükbaş hayvancılık yarı kurak ve bozkır bitki örtüsünün hakim olduğu alanlarda yapılır.</w:t>
      </w:r>
    </w:p>
    <w:p w:rsidR="00FF5F04" w:rsidRPr="002C7E7B" w:rsidRDefault="00FF5F04" w:rsidP="002A7AE1">
      <w:pPr>
        <w:pStyle w:val="NoSpacing"/>
        <w:rPr>
          <w:b/>
          <w:bCs/>
          <w:color w:val="000000"/>
          <w:sz w:val="22"/>
          <w:szCs w:val="22"/>
        </w:rPr>
      </w:pPr>
      <w:r w:rsidRPr="002C7E7B">
        <w:rPr>
          <w:b/>
          <w:bCs/>
          <w:color w:val="000000"/>
          <w:sz w:val="22"/>
          <w:szCs w:val="22"/>
        </w:rPr>
        <w:t xml:space="preserve">Buna göre küçükbaş hayvancılık hangi bölgede yaygın olarak </w:t>
      </w:r>
      <w:r w:rsidRPr="002C7E7B">
        <w:rPr>
          <w:b/>
          <w:bCs/>
          <w:color w:val="000000"/>
          <w:sz w:val="22"/>
          <w:szCs w:val="22"/>
          <w:u w:val="single"/>
        </w:rPr>
        <w:t>yapılır?</w:t>
      </w:r>
    </w:p>
    <w:p w:rsidR="00FF5F04" w:rsidRPr="002C7E7B" w:rsidRDefault="00FF5F04" w:rsidP="002A7AE1">
      <w:pPr>
        <w:pStyle w:val="NoSpacing"/>
        <w:rPr>
          <w:b/>
          <w:bCs/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>A) İç Anadolu Bölgesi</w:t>
      </w:r>
      <w:r w:rsidRPr="002C7E7B">
        <w:rPr>
          <w:b/>
          <w:bCs/>
          <w:color w:val="000000"/>
          <w:sz w:val="22"/>
          <w:szCs w:val="22"/>
        </w:rPr>
        <w:t xml:space="preserve">              </w:t>
      </w:r>
      <w:r w:rsidRPr="002C7E7B">
        <w:rPr>
          <w:color w:val="000000"/>
          <w:sz w:val="22"/>
          <w:szCs w:val="22"/>
        </w:rPr>
        <w:t>B) Ege Bölgesi</w:t>
      </w:r>
    </w:p>
    <w:p w:rsidR="00FF5F04" w:rsidRPr="002C7E7B" w:rsidRDefault="00FF5F04" w:rsidP="002A7AE1">
      <w:pPr>
        <w:pStyle w:val="NoSpacing"/>
        <w:rPr>
          <w:b/>
          <w:bCs/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>C) Akdeniz Bölgesi</w:t>
      </w:r>
      <w:r w:rsidRPr="002C7E7B">
        <w:rPr>
          <w:b/>
          <w:bCs/>
          <w:color w:val="000000"/>
          <w:sz w:val="22"/>
          <w:szCs w:val="22"/>
        </w:rPr>
        <w:t xml:space="preserve">                  </w:t>
      </w:r>
      <w:r w:rsidRPr="002C7E7B">
        <w:rPr>
          <w:color w:val="000000"/>
          <w:sz w:val="22"/>
          <w:szCs w:val="22"/>
        </w:rPr>
        <w:t>D) Marmara  Bölgesi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b/>
          <w:bCs/>
          <w:sz w:val="22"/>
          <w:szCs w:val="22"/>
        </w:rPr>
        <w:t>14-</w:t>
      </w:r>
      <w:r w:rsidRPr="002C7E7B">
        <w:rPr>
          <w:sz w:val="22"/>
          <w:szCs w:val="22"/>
        </w:rPr>
        <w:t xml:space="preserve"> </w:t>
      </w:r>
      <w:r w:rsidRPr="002C7E7B">
        <w:rPr>
          <w:b/>
          <w:bCs/>
          <w:sz w:val="22"/>
          <w:szCs w:val="22"/>
        </w:rPr>
        <w:t xml:space="preserve">Aşağıda verilen bitki ikilisinden hangi ikisi aynı iklim bölgesinde </w:t>
      </w:r>
      <w:r w:rsidRPr="002C7E7B">
        <w:rPr>
          <w:b/>
          <w:bCs/>
          <w:sz w:val="22"/>
          <w:szCs w:val="22"/>
          <w:u w:val="single"/>
        </w:rPr>
        <w:t>yetiştirilemez?</w:t>
      </w:r>
      <w:r w:rsidRPr="002C7E7B">
        <w:rPr>
          <w:sz w:val="22"/>
          <w:szCs w:val="22"/>
        </w:rPr>
        <w:t xml:space="preserve"> </w:t>
      </w:r>
      <w:r w:rsidRPr="002C7E7B">
        <w:rPr>
          <w:sz w:val="22"/>
          <w:szCs w:val="22"/>
        </w:rPr>
        <w:br/>
        <w:t xml:space="preserve">A) İncir - Zeytin              B) Buğday – Şeker pancarı    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sz w:val="22"/>
          <w:szCs w:val="22"/>
        </w:rPr>
        <w:t xml:space="preserve">C) Pirinç - Mısır              D) Buğday - Çay    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b/>
          <w:bCs/>
          <w:sz w:val="22"/>
          <w:szCs w:val="22"/>
        </w:rPr>
        <w:t>15-</w:t>
      </w:r>
      <w:r w:rsidRPr="002C7E7B">
        <w:rPr>
          <w:sz w:val="22"/>
          <w:szCs w:val="22"/>
        </w:rPr>
        <w:t xml:space="preserve"> Elma, üzüm, buğday gibi tarım ürünleri bütün bölgelerimizde yaygın olarak yetiştirilirken, turunçgil, zeytin ve fındık gibi ürünlerimizin yetişme alanı çok dardır.</w:t>
      </w:r>
    </w:p>
    <w:p w:rsidR="00FF5F04" w:rsidRPr="002C7E7B" w:rsidRDefault="00FF5F04" w:rsidP="002A7AE1">
      <w:pPr>
        <w:pStyle w:val="NoSpacing"/>
        <w:rPr>
          <w:b/>
          <w:bCs/>
          <w:sz w:val="22"/>
          <w:szCs w:val="22"/>
        </w:rPr>
      </w:pPr>
      <w:r w:rsidRPr="002C7E7B">
        <w:rPr>
          <w:b/>
          <w:bCs/>
          <w:sz w:val="22"/>
          <w:szCs w:val="22"/>
        </w:rPr>
        <w:t xml:space="preserve">Bu durum turunçgil, fındık ve zeytinin </w:t>
      </w:r>
      <w:r w:rsidRPr="002C7E7B">
        <w:rPr>
          <w:b/>
          <w:bCs/>
          <w:sz w:val="22"/>
          <w:szCs w:val="22"/>
          <w:u w:val="single"/>
        </w:rPr>
        <w:t>hangi özelliğinden</w:t>
      </w:r>
      <w:r w:rsidRPr="002C7E7B">
        <w:rPr>
          <w:b/>
          <w:bCs/>
          <w:sz w:val="22"/>
          <w:szCs w:val="22"/>
        </w:rPr>
        <w:t xml:space="preserve"> kaynaklanmaktadır?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sz w:val="22"/>
          <w:szCs w:val="22"/>
        </w:rPr>
        <w:t>A) Daha fazla emekle yetiştirilmeleri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sz w:val="22"/>
          <w:szCs w:val="22"/>
        </w:rPr>
        <w:t>B) Engebeli alanlarda yetişememeleri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sz w:val="22"/>
          <w:szCs w:val="22"/>
        </w:rPr>
        <w:t>C) Kışın düşük sıcaklıklara dayanamamaları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  <w:r>
        <w:rPr>
          <w:noProof/>
        </w:rPr>
        <w:pict>
          <v:rect id="_x0000_s1031" style="position:absolute;margin-left:3.75pt;margin-top:24.8pt;width:243pt;height:59.25pt;z-index:251658240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FF5F04" w:rsidRPr="002C7E7B" w:rsidRDefault="00FF5F04" w:rsidP="002C7E7B">
                  <w:pPr>
                    <w:pStyle w:val="NoSpacing"/>
                    <w:numPr>
                      <w:ilvl w:val="0"/>
                      <w:numId w:val="6"/>
                    </w:numPr>
                    <w:rPr>
                      <w:sz w:val="22"/>
                      <w:szCs w:val="22"/>
                    </w:rPr>
                  </w:pPr>
                  <w:r w:rsidRPr="002C7E7B">
                    <w:rPr>
                      <w:sz w:val="22"/>
                      <w:szCs w:val="22"/>
                    </w:rPr>
                    <w:t>Erozyon ve sel felaketleri artar.</w:t>
                  </w:r>
                </w:p>
                <w:p w:rsidR="00FF5F04" w:rsidRPr="002C7E7B" w:rsidRDefault="00FF5F04" w:rsidP="002C7E7B">
                  <w:pPr>
                    <w:pStyle w:val="NoSpacing"/>
                    <w:numPr>
                      <w:ilvl w:val="0"/>
                      <w:numId w:val="6"/>
                    </w:numPr>
                    <w:rPr>
                      <w:sz w:val="22"/>
                      <w:szCs w:val="22"/>
                    </w:rPr>
                  </w:pPr>
                  <w:r w:rsidRPr="002C7E7B">
                    <w:rPr>
                      <w:sz w:val="22"/>
                      <w:szCs w:val="22"/>
                    </w:rPr>
                    <w:t>Doğadaki oksijen miktarı azalır.</w:t>
                  </w:r>
                </w:p>
                <w:p w:rsidR="00FF5F04" w:rsidRPr="002C7E7B" w:rsidRDefault="00FF5F04" w:rsidP="002C7E7B">
                  <w:pPr>
                    <w:pStyle w:val="NoSpacing"/>
                    <w:numPr>
                      <w:ilvl w:val="0"/>
                      <w:numId w:val="6"/>
                    </w:numPr>
                    <w:rPr>
                      <w:sz w:val="22"/>
                      <w:szCs w:val="22"/>
                    </w:rPr>
                  </w:pPr>
                  <w:r w:rsidRPr="002C7E7B">
                    <w:rPr>
                      <w:sz w:val="22"/>
                      <w:szCs w:val="22"/>
                    </w:rPr>
                    <w:t>Kuraklık artar</w:t>
                  </w:r>
                </w:p>
                <w:p w:rsidR="00FF5F04" w:rsidRDefault="00FF5F04"/>
              </w:txbxContent>
            </v:textbox>
          </v:rect>
        </w:pict>
      </w:r>
      <w:r w:rsidRPr="002C7E7B">
        <w:rPr>
          <w:sz w:val="22"/>
          <w:szCs w:val="22"/>
        </w:rPr>
        <w:t>D) Her mevsim yağışlı alanlarda yetiştirilebilmeleri</w:t>
      </w:r>
      <w:r w:rsidRPr="002C7E7B">
        <w:rPr>
          <w:sz w:val="22"/>
          <w:szCs w:val="22"/>
        </w:rPr>
        <w:br/>
      </w:r>
    </w:p>
    <w:p w:rsidR="00FF5F04" w:rsidRDefault="00FF5F04" w:rsidP="002A7AE1">
      <w:pPr>
        <w:pStyle w:val="NoSpacing"/>
        <w:rPr>
          <w:b/>
          <w:bCs/>
          <w:sz w:val="22"/>
          <w:szCs w:val="22"/>
        </w:rPr>
      </w:pPr>
    </w:p>
    <w:p w:rsidR="00FF5F04" w:rsidRDefault="00FF5F04" w:rsidP="002A7AE1">
      <w:pPr>
        <w:pStyle w:val="NoSpacing"/>
        <w:rPr>
          <w:b/>
          <w:bCs/>
          <w:sz w:val="22"/>
          <w:szCs w:val="22"/>
        </w:rPr>
      </w:pPr>
    </w:p>
    <w:p w:rsidR="00FF5F04" w:rsidRDefault="00FF5F04" w:rsidP="002A7AE1">
      <w:pPr>
        <w:pStyle w:val="NoSpacing"/>
        <w:rPr>
          <w:b/>
          <w:bCs/>
          <w:sz w:val="22"/>
          <w:szCs w:val="22"/>
        </w:rPr>
      </w:pPr>
    </w:p>
    <w:p w:rsidR="00FF5F04" w:rsidRDefault="00FF5F04" w:rsidP="002A7AE1">
      <w:pPr>
        <w:pStyle w:val="NoSpacing"/>
        <w:rPr>
          <w:b/>
          <w:bCs/>
          <w:sz w:val="22"/>
          <w:szCs w:val="22"/>
        </w:rPr>
      </w:pPr>
    </w:p>
    <w:p w:rsidR="00FF5F04" w:rsidRDefault="00FF5F04" w:rsidP="002A7AE1">
      <w:pPr>
        <w:pStyle w:val="NoSpacing"/>
        <w:rPr>
          <w:b/>
          <w:bCs/>
          <w:sz w:val="22"/>
          <w:szCs w:val="22"/>
        </w:rPr>
      </w:pPr>
    </w:p>
    <w:p w:rsidR="00FF5F04" w:rsidRPr="002C7E7B" w:rsidRDefault="00FF5F04" w:rsidP="002A7AE1">
      <w:pPr>
        <w:pStyle w:val="NoSpacing"/>
        <w:rPr>
          <w:b/>
          <w:bCs/>
          <w:sz w:val="22"/>
          <w:szCs w:val="22"/>
        </w:rPr>
      </w:pPr>
      <w:r w:rsidRPr="002C7E7B">
        <w:rPr>
          <w:b/>
          <w:bCs/>
          <w:sz w:val="22"/>
          <w:szCs w:val="22"/>
        </w:rPr>
        <w:t xml:space="preserve">16-Yukarıda verilen durumlar </w:t>
      </w:r>
      <w:r w:rsidRPr="002C7E7B">
        <w:rPr>
          <w:b/>
          <w:bCs/>
          <w:sz w:val="22"/>
          <w:szCs w:val="22"/>
          <w:u w:val="single"/>
        </w:rPr>
        <w:t>hangisinin sonucu</w:t>
      </w:r>
      <w:r w:rsidRPr="002C7E7B">
        <w:rPr>
          <w:b/>
          <w:bCs/>
          <w:sz w:val="22"/>
          <w:szCs w:val="22"/>
        </w:rPr>
        <w:t xml:space="preserve"> olarak ortaya çıkar?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sz w:val="22"/>
          <w:szCs w:val="22"/>
        </w:rPr>
        <w:t>A) Suların kirlenmesi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sz w:val="22"/>
          <w:szCs w:val="22"/>
        </w:rPr>
        <w:t>B) Ormanların ortadan kalkması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sz w:val="22"/>
          <w:szCs w:val="22"/>
        </w:rPr>
        <w:t>C)Yer altı kaynaklarının azalması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sz w:val="22"/>
          <w:szCs w:val="22"/>
        </w:rPr>
        <w:t>D) Fosil yakıtların kullanılması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</w:p>
    <w:p w:rsidR="00FF5F04" w:rsidRPr="002C7E7B" w:rsidRDefault="00FF5F04" w:rsidP="002A7AE1">
      <w:pPr>
        <w:pStyle w:val="NoSpacing"/>
        <w:rPr>
          <w:sz w:val="22"/>
          <w:szCs w:val="22"/>
          <w:u w:val="single"/>
        </w:rPr>
      </w:pPr>
      <w:r w:rsidRPr="002C7E7B">
        <w:rPr>
          <w:b/>
          <w:bCs/>
          <w:sz w:val="22"/>
          <w:szCs w:val="22"/>
        </w:rPr>
        <w:t xml:space="preserve">17- Aşağıdakilerden hangisi tarımı destekleyen kuruluşlardan biri </w:t>
      </w:r>
      <w:r w:rsidRPr="002C7E7B">
        <w:rPr>
          <w:b/>
          <w:bCs/>
          <w:sz w:val="22"/>
          <w:szCs w:val="22"/>
          <w:u w:val="single"/>
        </w:rPr>
        <w:t>değildir</w:t>
      </w:r>
      <w:r w:rsidRPr="002C7E7B">
        <w:rPr>
          <w:sz w:val="22"/>
          <w:szCs w:val="22"/>
          <w:u w:val="single"/>
        </w:rPr>
        <w:t>?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sz w:val="22"/>
          <w:szCs w:val="22"/>
        </w:rPr>
        <w:t xml:space="preserve">A) Ziraat Bankası                  </w:t>
      </w:r>
      <w:r w:rsidRPr="002C7E7B">
        <w:rPr>
          <w:sz w:val="22"/>
          <w:szCs w:val="22"/>
        </w:rPr>
        <w:tab/>
      </w:r>
      <w:r w:rsidRPr="002C7E7B">
        <w:rPr>
          <w:sz w:val="22"/>
          <w:szCs w:val="22"/>
        </w:rPr>
        <w:tab/>
      </w:r>
      <w:r w:rsidRPr="002C7E7B">
        <w:rPr>
          <w:sz w:val="22"/>
          <w:szCs w:val="22"/>
        </w:rPr>
        <w:br/>
        <w:t xml:space="preserve">B) Devlet Su İşleri 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sz w:val="22"/>
          <w:szCs w:val="22"/>
        </w:rPr>
        <w:t xml:space="preserve">C) Türkiye İstatistik Kurumu </w:t>
      </w:r>
      <w:r w:rsidRPr="002C7E7B">
        <w:rPr>
          <w:sz w:val="22"/>
          <w:szCs w:val="22"/>
        </w:rPr>
        <w:tab/>
      </w:r>
      <w:r w:rsidRPr="002C7E7B">
        <w:rPr>
          <w:sz w:val="22"/>
          <w:szCs w:val="22"/>
        </w:rPr>
        <w:tab/>
      </w:r>
      <w:r w:rsidRPr="002C7E7B">
        <w:rPr>
          <w:sz w:val="22"/>
          <w:szCs w:val="22"/>
        </w:rPr>
        <w:br/>
        <w:t>D) Toprak Mahsulleri Ofisi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</w:p>
    <w:p w:rsidR="00FF5F04" w:rsidRPr="002C7E7B" w:rsidRDefault="00FF5F04" w:rsidP="002A7AE1">
      <w:pPr>
        <w:pStyle w:val="NoSpacing"/>
        <w:rPr>
          <w:b/>
          <w:bCs/>
          <w:sz w:val="22"/>
          <w:szCs w:val="22"/>
        </w:rPr>
      </w:pPr>
      <w:r w:rsidRPr="002C7E7B">
        <w:rPr>
          <w:b/>
          <w:bCs/>
          <w:sz w:val="22"/>
          <w:szCs w:val="22"/>
        </w:rPr>
        <w:t xml:space="preserve">18- Aşağıdakilerden hangisi nitelikli bir insanın ülkesine sağladığı faydalardan biri </w:t>
      </w:r>
      <w:r w:rsidRPr="002C7E7B">
        <w:rPr>
          <w:b/>
          <w:bCs/>
          <w:sz w:val="22"/>
          <w:szCs w:val="22"/>
          <w:u w:val="single"/>
        </w:rPr>
        <w:t>değildir?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sz w:val="22"/>
          <w:szCs w:val="22"/>
        </w:rPr>
        <w:t>A) Zaman ve paradan tasarruf sağlar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sz w:val="22"/>
          <w:szCs w:val="22"/>
        </w:rPr>
        <w:t>B) Ülke ekonomisine katkıda bulunur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sz w:val="22"/>
          <w:szCs w:val="22"/>
        </w:rPr>
        <w:t>C) Çevresindeki insanları zarara uğratır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sz w:val="22"/>
          <w:szCs w:val="22"/>
        </w:rPr>
        <w:t>D) Geliştirdiği fikirlerle topluma örnek olur.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</w:p>
    <w:p w:rsidR="00FF5F04" w:rsidRDefault="00FF5F04" w:rsidP="002A7AE1">
      <w:pPr>
        <w:pStyle w:val="NoSpacing"/>
        <w:rPr>
          <w:b/>
          <w:bCs/>
          <w:sz w:val="22"/>
          <w:szCs w:val="22"/>
        </w:rPr>
      </w:pPr>
      <w:r>
        <w:rPr>
          <w:noProof/>
        </w:rPr>
        <w:pict>
          <v:rect id="_x0000_s1032" style="position:absolute;margin-left:-15pt;margin-top:2.1pt;width:551.25pt;height:65.25pt;z-index:251660288">
            <v:textbox>
              <w:txbxContent>
                <w:p w:rsidR="00FF5F04" w:rsidRDefault="00FF5F04" w:rsidP="00062478">
                  <w:pPr>
                    <w:shd w:val="clear" w:color="auto" w:fill="EEECE1"/>
                    <w:jc w:val="center"/>
                  </w:pPr>
                  <w:r>
                    <w:t>NOT: Her soru 4 puandır. Süre 40 dakikadır. Başarılar Dilerim</w:t>
                  </w:r>
                  <w:r>
                    <w:br/>
                  </w:r>
                  <w:r>
                    <w:rPr>
                      <w:rFonts w:ascii="Calibri" w:hAnsi="Calibri" w:cs="Calibri"/>
                      <w:color w:val="000000"/>
                    </w:rPr>
                    <w:t>1-C 2-A 3-D 4-A 5-A 6-A 7-A 8-C 9-A 10-A 11-B 12-A 13-A 14-D 15-C 16-B 17-C 18-C 19-C 20-B 21-C 22-A 23-D 24-A 25-D 26-C</w:t>
                  </w:r>
                </w:p>
              </w:txbxContent>
            </v:textbox>
          </v:rect>
        </w:pict>
      </w:r>
    </w:p>
    <w:p w:rsidR="00FF5F04" w:rsidRDefault="00FF5F04" w:rsidP="002A7AE1">
      <w:pPr>
        <w:pStyle w:val="NoSpacing"/>
        <w:rPr>
          <w:b/>
          <w:bCs/>
          <w:sz w:val="22"/>
          <w:szCs w:val="22"/>
        </w:rPr>
      </w:pP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b/>
          <w:bCs/>
          <w:sz w:val="22"/>
          <w:szCs w:val="22"/>
        </w:rPr>
        <w:t xml:space="preserve">19- Kendi memleketine yatırım yapmayı düşünen Karadenizli bir iş adamı, aşağıdaki alanlardan hangisine yönelik bir sanayi tesisi kurarsa </w:t>
      </w:r>
      <w:r w:rsidRPr="002C7E7B">
        <w:rPr>
          <w:b/>
          <w:bCs/>
          <w:sz w:val="22"/>
          <w:szCs w:val="22"/>
          <w:u w:val="words"/>
        </w:rPr>
        <w:t>yanlış</w:t>
      </w:r>
      <w:r w:rsidRPr="002C7E7B">
        <w:rPr>
          <w:b/>
          <w:bCs/>
          <w:sz w:val="22"/>
          <w:szCs w:val="22"/>
        </w:rPr>
        <w:t xml:space="preserve"> karar almış olur</w:t>
      </w:r>
      <w:r w:rsidRPr="002C7E7B">
        <w:rPr>
          <w:sz w:val="22"/>
          <w:szCs w:val="22"/>
        </w:rPr>
        <w:t>?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sz w:val="22"/>
          <w:szCs w:val="22"/>
        </w:rPr>
        <w:t xml:space="preserve">A) Fındık                                 B) Balıkçılık 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sz w:val="22"/>
          <w:szCs w:val="22"/>
        </w:rPr>
        <w:t>C) Pamuklu dokuma              D) Orman ürünleri</w:t>
      </w:r>
    </w:p>
    <w:p w:rsidR="00FF5F04" w:rsidRPr="002C7E7B" w:rsidRDefault="00FF5F04" w:rsidP="002A7AE1">
      <w:pPr>
        <w:pStyle w:val="NoSpacing"/>
        <w:rPr>
          <w:b/>
          <w:bCs/>
          <w:sz w:val="22"/>
          <w:szCs w:val="22"/>
        </w:rPr>
      </w:pPr>
    </w:p>
    <w:p w:rsidR="00FF5F04" w:rsidRPr="002C7E7B" w:rsidRDefault="00FF5F04" w:rsidP="002A7AE1">
      <w:pPr>
        <w:pStyle w:val="NoSpacing"/>
        <w:rPr>
          <w:b/>
          <w:bCs/>
          <w:sz w:val="22"/>
          <w:szCs w:val="22"/>
        </w:rPr>
      </w:pPr>
      <w:r w:rsidRPr="002C7E7B">
        <w:rPr>
          <w:b/>
          <w:bCs/>
          <w:sz w:val="22"/>
          <w:szCs w:val="22"/>
        </w:rPr>
        <w:t xml:space="preserve">20- Yurdumuzda çıkarılan petrolün </w:t>
      </w:r>
      <w:r w:rsidRPr="002C7E7B">
        <w:rPr>
          <w:b/>
          <w:bCs/>
          <w:sz w:val="22"/>
          <w:szCs w:val="22"/>
          <w:u w:val="single"/>
        </w:rPr>
        <w:t>tamamına yakını</w:t>
      </w:r>
      <w:r w:rsidRPr="002C7E7B">
        <w:rPr>
          <w:b/>
          <w:bCs/>
          <w:sz w:val="22"/>
          <w:szCs w:val="22"/>
        </w:rPr>
        <w:t xml:space="preserve"> hangi bölgemizde çıkarılır?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sz w:val="22"/>
          <w:szCs w:val="22"/>
        </w:rPr>
        <w:t xml:space="preserve">A) Doğu Anadolu  B) Güney Doğu Anadolu </w:t>
      </w:r>
      <w:r w:rsidRPr="002C7E7B">
        <w:rPr>
          <w:sz w:val="22"/>
          <w:szCs w:val="22"/>
        </w:rPr>
        <w:br/>
        <w:t>C) Marmara</w:t>
      </w:r>
      <w:r w:rsidRPr="002C7E7B">
        <w:rPr>
          <w:sz w:val="22"/>
          <w:szCs w:val="22"/>
        </w:rPr>
        <w:tab/>
        <w:t xml:space="preserve">    D) Ege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b/>
          <w:bCs/>
          <w:sz w:val="22"/>
          <w:szCs w:val="22"/>
        </w:rPr>
        <w:t>21-</w:t>
      </w:r>
      <w:r w:rsidRPr="002C7E7B">
        <w:rPr>
          <w:sz w:val="22"/>
          <w:szCs w:val="22"/>
        </w:rPr>
        <w:t xml:space="preserve"> Elektrik ve elektronik sanayinin önemli bir hammaddesidir. Başlıca yatakları Küre, Murgul ve Maden’dir. </w:t>
      </w:r>
    </w:p>
    <w:p w:rsidR="00FF5F04" w:rsidRPr="002C7E7B" w:rsidRDefault="00FF5F04" w:rsidP="002A7AE1">
      <w:pPr>
        <w:pStyle w:val="NoSpacing"/>
        <w:rPr>
          <w:b/>
          <w:bCs/>
          <w:sz w:val="22"/>
          <w:szCs w:val="22"/>
        </w:rPr>
      </w:pPr>
      <w:r w:rsidRPr="002C7E7B">
        <w:rPr>
          <w:b/>
          <w:bCs/>
          <w:sz w:val="22"/>
          <w:szCs w:val="22"/>
        </w:rPr>
        <w:t>Yukarıda belirtilen yeraltı kaynağı aşağıdakilerden hangisidir?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sz w:val="22"/>
          <w:szCs w:val="22"/>
        </w:rPr>
        <w:t>A) Krom                      B) Civa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sz w:val="22"/>
          <w:szCs w:val="22"/>
        </w:rPr>
        <w:t>C) Bakır                       D) Boksit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</w:p>
    <w:p w:rsidR="00FF5F04" w:rsidRPr="002C7E7B" w:rsidRDefault="00FF5F04" w:rsidP="002A7AE1">
      <w:pPr>
        <w:pStyle w:val="NoSpacing"/>
        <w:rPr>
          <w:b/>
          <w:bCs/>
          <w:sz w:val="22"/>
          <w:szCs w:val="22"/>
        </w:rPr>
      </w:pPr>
      <w:r w:rsidRPr="002C7E7B">
        <w:rPr>
          <w:b/>
          <w:bCs/>
          <w:sz w:val="22"/>
          <w:szCs w:val="22"/>
        </w:rPr>
        <w:t xml:space="preserve">22-Dünyada </w:t>
      </w:r>
      <w:r w:rsidRPr="002C7E7B">
        <w:rPr>
          <w:b/>
          <w:bCs/>
          <w:sz w:val="22"/>
          <w:szCs w:val="22"/>
          <w:u w:val="single"/>
        </w:rPr>
        <w:t>en fazla Türkiye’de</w:t>
      </w:r>
      <w:r w:rsidRPr="002C7E7B">
        <w:rPr>
          <w:b/>
          <w:bCs/>
          <w:sz w:val="22"/>
          <w:szCs w:val="22"/>
        </w:rPr>
        <w:t xml:space="preserve"> bulunan maden aşağıdakilerden hangisidir?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sz w:val="22"/>
          <w:szCs w:val="22"/>
        </w:rPr>
        <w:t>A) Bor</w:t>
      </w:r>
      <w:r w:rsidRPr="002C7E7B">
        <w:rPr>
          <w:sz w:val="22"/>
          <w:szCs w:val="22"/>
        </w:rPr>
        <w:tab/>
      </w:r>
      <w:r w:rsidRPr="002C7E7B">
        <w:rPr>
          <w:sz w:val="22"/>
          <w:szCs w:val="22"/>
        </w:rPr>
        <w:tab/>
        <w:t>B) Demir</w:t>
      </w:r>
      <w:r w:rsidRPr="002C7E7B">
        <w:rPr>
          <w:sz w:val="22"/>
          <w:szCs w:val="22"/>
        </w:rPr>
        <w:tab/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sz w:val="22"/>
          <w:szCs w:val="22"/>
        </w:rPr>
        <w:t>C) Bakır</w:t>
      </w:r>
      <w:r w:rsidRPr="002C7E7B">
        <w:rPr>
          <w:sz w:val="22"/>
          <w:szCs w:val="22"/>
        </w:rPr>
        <w:tab/>
      </w:r>
      <w:r w:rsidRPr="002C7E7B">
        <w:rPr>
          <w:sz w:val="22"/>
          <w:szCs w:val="22"/>
        </w:rPr>
        <w:tab/>
        <w:t>D) Altın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</w:p>
    <w:p w:rsidR="00FF5F04" w:rsidRPr="002C7E7B" w:rsidRDefault="00FF5F04" w:rsidP="002A7AE1">
      <w:pPr>
        <w:pStyle w:val="NoSpacing"/>
        <w:rPr>
          <w:color w:val="000000"/>
          <w:sz w:val="22"/>
          <w:szCs w:val="22"/>
        </w:rPr>
      </w:pPr>
      <w:r w:rsidRPr="002C7E7B">
        <w:rPr>
          <w:b/>
          <w:bCs/>
          <w:sz w:val="22"/>
          <w:szCs w:val="22"/>
        </w:rPr>
        <w:t>23-</w:t>
      </w:r>
      <w:r w:rsidRPr="002C7E7B">
        <w:rPr>
          <w:color w:val="000000"/>
          <w:sz w:val="22"/>
          <w:szCs w:val="22"/>
        </w:rPr>
        <w:t xml:space="preserve"> Ayran fabrikası açmak isteyen bir iş adamı yatırım için Erzurum ilini tercih etmiştir. </w:t>
      </w:r>
      <w:r w:rsidRPr="002C7E7B">
        <w:rPr>
          <w:color w:val="000000"/>
          <w:sz w:val="22"/>
          <w:szCs w:val="22"/>
        </w:rPr>
        <w:br/>
      </w:r>
      <w:r w:rsidRPr="002C7E7B">
        <w:rPr>
          <w:b/>
          <w:bCs/>
          <w:color w:val="000000"/>
          <w:sz w:val="22"/>
          <w:szCs w:val="22"/>
        </w:rPr>
        <w:t xml:space="preserve">İş adamının ayran fabrikası için bu ili tercih etmesinin </w:t>
      </w:r>
      <w:r w:rsidRPr="002C7E7B">
        <w:rPr>
          <w:b/>
          <w:bCs/>
          <w:color w:val="000000"/>
          <w:sz w:val="22"/>
          <w:szCs w:val="22"/>
          <w:u w:val="single"/>
        </w:rPr>
        <w:t>en önemli nedeni</w:t>
      </w:r>
      <w:r w:rsidRPr="002C7E7B">
        <w:rPr>
          <w:b/>
          <w:bCs/>
          <w:color w:val="000000"/>
          <w:sz w:val="22"/>
          <w:szCs w:val="22"/>
        </w:rPr>
        <w:t xml:space="preserve"> aşağıdakilerden hangisidir?</w:t>
      </w:r>
    </w:p>
    <w:p w:rsidR="00FF5F04" w:rsidRPr="002C7E7B" w:rsidRDefault="00FF5F04" w:rsidP="002A7AE1">
      <w:pPr>
        <w:pStyle w:val="NoSpacing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>A) Enerji Temini                B) Ulaşım imkanları</w:t>
      </w:r>
    </w:p>
    <w:p w:rsidR="00FF5F04" w:rsidRPr="002C7E7B" w:rsidRDefault="00FF5F04" w:rsidP="002A7AE1">
      <w:pPr>
        <w:pStyle w:val="NoSpacing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>C) Pazarlama kolaylığı      D) Hammaddeye yakınlık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b/>
          <w:bCs/>
          <w:sz w:val="22"/>
          <w:szCs w:val="22"/>
        </w:rPr>
        <w:t>24-</w:t>
      </w:r>
      <w:r w:rsidRPr="002C7E7B">
        <w:rPr>
          <w:sz w:val="22"/>
          <w:szCs w:val="22"/>
        </w:rPr>
        <w:t>Devletin görevi vatandaşların eğitim, sağlık ve güvenlik ihtiyaçlarını karşılamaktır. Bu hizmetlerin vatandaşlara düzenli ve zamanında ulaştırılabilmesi için devletin bir kaynağa ihtiyacı vardır.</w:t>
      </w:r>
    </w:p>
    <w:p w:rsidR="00FF5F04" w:rsidRPr="002C7E7B" w:rsidRDefault="00FF5F04" w:rsidP="002A7AE1">
      <w:pPr>
        <w:pStyle w:val="NoSpacing"/>
        <w:rPr>
          <w:b/>
          <w:bCs/>
          <w:sz w:val="22"/>
          <w:szCs w:val="22"/>
        </w:rPr>
      </w:pPr>
      <w:r w:rsidRPr="002C7E7B">
        <w:rPr>
          <w:b/>
          <w:bCs/>
          <w:sz w:val="22"/>
          <w:szCs w:val="22"/>
        </w:rPr>
        <w:t xml:space="preserve">Devletin vatandaşların ihtiyaçlarını karşılamak için yine vatandaşlardan sağladığı bu kaynak aşağıdakilerden hangisidir?  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sz w:val="22"/>
          <w:szCs w:val="22"/>
        </w:rPr>
        <w:t>A) Vergi</w:t>
      </w:r>
      <w:r w:rsidRPr="002C7E7B">
        <w:rPr>
          <w:sz w:val="22"/>
          <w:szCs w:val="22"/>
        </w:rPr>
        <w:tab/>
      </w:r>
      <w:r w:rsidRPr="002C7E7B">
        <w:rPr>
          <w:sz w:val="22"/>
          <w:szCs w:val="22"/>
        </w:rPr>
        <w:tab/>
      </w:r>
      <w:r w:rsidRPr="002C7E7B">
        <w:rPr>
          <w:sz w:val="22"/>
          <w:szCs w:val="22"/>
        </w:rPr>
        <w:tab/>
        <w:t>B) Sermaye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sz w:val="22"/>
          <w:szCs w:val="22"/>
        </w:rPr>
        <w:t>C) Enerji</w:t>
      </w:r>
      <w:r w:rsidRPr="002C7E7B">
        <w:rPr>
          <w:sz w:val="22"/>
          <w:szCs w:val="22"/>
        </w:rPr>
        <w:tab/>
      </w:r>
      <w:r w:rsidRPr="002C7E7B">
        <w:rPr>
          <w:sz w:val="22"/>
          <w:szCs w:val="22"/>
        </w:rPr>
        <w:tab/>
      </w:r>
      <w:r w:rsidRPr="002C7E7B">
        <w:rPr>
          <w:sz w:val="22"/>
          <w:szCs w:val="22"/>
        </w:rPr>
        <w:tab/>
        <w:t>D) Yatırım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</w:p>
    <w:p w:rsidR="00FF5F04" w:rsidRPr="002C7E7B" w:rsidRDefault="00FF5F04" w:rsidP="002A7AE1">
      <w:pPr>
        <w:pStyle w:val="NoSpacing"/>
        <w:rPr>
          <w:b/>
          <w:bCs/>
          <w:sz w:val="22"/>
          <w:szCs w:val="22"/>
        </w:rPr>
      </w:pPr>
      <w:r w:rsidRPr="002C7E7B">
        <w:rPr>
          <w:b/>
          <w:bCs/>
          <w:sz w:val="22"/>
          <w:szCs w:val="22"/>
        </w:rPr>
        <w:t xml:space="preserve">25- Mesleğini seçecek olan bir kişinin kendisine sorması gereken </w:t>
      </w:r>
      <w:r w:rsidRPr="002C7E7B">
        <w:rPr>
          <w:b/>
          <w:bCs/>
          <w:sz w:val="22"/>
          <w:szCs w:val="22"/>
          <w:u w:val="single"/>
        </w:rPr>
        <w:t>öncelikli soru</w:t>
      </w:r>
      <w:r w:rsidRPr="002C7E7B">
        <w:rPr>
          <w:b/>
          <w:bCs/>
          <w:sz w:val="22"/>
          <w:szCs w:val="22"/>
        </w:rPr>
        <w:t xml:space="preserve"> aşağıdakilerden hangisidir? 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sz w:val="22"/>
          <w:szCs w:val="22"/>
        </w:rPr>
        <w:t xml:space="preserve">A) Bu mesleğin toplumda bilinen bir meslek midir? 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sz w:val="22"/>
          <w:szCs w:val="22"/>
        </w:rPr>
        <w:t>B) Gelecekte bu meslek önemini koruyacak mı?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sz w:val="22"/>
          <w:szCs w:val="22"/>
        </w:rPr>
        <w:t>C) Bu mesleğin kazancı ne kadardır?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  <w:r w:rsidRPr="002C7E7B">
        <w:rPr>
          <w:sz w:val="22"/>
          <w:szCs w:val="22"/>
        </w:rPr>
        <w:t>D)</w:t>
      </w:r>
      <w:r w:rsidRPr="002C7E7B">
        <w:rPr>
          <w:b/>
          <w:bCs/>
          <w:sz w:val="22"/>
          <w:szCs w:val="22"/>
        </w:rPr>
        <w:t xml:space="preserve"> </w:t>
      </w:r>
      <w:r w:rsidRPr="002C7E7B">
        <w:rPr>
          <w:sz w:val="22"/>
          <w:szCs w:val="22"/>
        </w:rPr>
        <w:t>Bu meslek yeteneklerime uygun mu?</w: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  <w:r>
        <w:rPr>
          <w:noProof/>
        </w:rPr>
        <w:pict>
          <v:rect id="_x0000_s1033" style="position:absolute;margin-left:-.1pt;margin-top:10.3pt;width:262.5pt;height:86.25pt;z-index:251661312">
            <v:textbox>
              <w:txbxContent>
                <w:p w:rsidR="00FF5F04" w:rsidRPr="002C7E7B" w:rsidRDefault="00FF5F04" w:rsidP="00062478">
                  <w:pPr>
                    <w:pStyle w:val="NoSpacing"/>
                    <w:shd w:val="clear" w:color="auto" w:fill="FDE9D9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 xml:space="preserve">                             JOKER SORU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br/>
                  </w:r>
                  <w:r>
                    <w:rPr>
                      <w:b/>
                      <w:bCs/>
                      <w:sz w:val="22"/>
                      <w:szCs w:val="22"/>
                    </w:rPr>
                    <w:br/>
                  </w:r>
                  <w:r w:rsidRPr="002C7E7B">
                    <w:rPr>
                      <w:b/>
                      <w:bCs/>
                      <w:sz w:val="22"/>
                      <w:szCs w:val="22"/>
                    </w:rPr>
                    <w:t>26- İlk Müslüman-Türk devleti aşağıdakilerden hangisidir?</w:t>
                  </w:r>
                </w:p>
                <w:p w:rsidR="00FF5F04" w:rsidRPr="002C7E7B" w:rsidRDefault="00FF5F04" w:rsidP="00062478">
                  <w:pPr>
                    <w:pStyle w:val="NoSpacing"/>
                    <w:shd w:val="clear" w:color="auto" w:fill="FDE9D9"/>
                    <w:rPr>
                      <w:sz w:val="22"/>
                      <w:szCs w:val="22"/>
                    </w:rPr>
                  </w:pPr>
                  <w:r w:rsidRPr="002C7E7B">
                    <w:rPr>
                      <w:sz w:val="22"/>
                      <w:szCs w:val="22"/>
                    </w:rPr>
                    <w:t xml:space="preserve">A) Göktürkler </w:t>
                  </w:r>
                  <w:r w:rsidRPr="002C7E7B">
                    <w:rPr>
                      <w:sz w:val="22"/>
                      <w:szCs w:val="22"/>
                    </w:rPr>
                    <w:tab/>
                    <w:t xml:space="preserve">   </w:t>
                  </w:r>
                  <w:r>
                    <w:rPr>
                      <w:sz w:val="22"/>
                      <w:szCs w:val="22"/>
                    </w:rPr>
                    <w:t xml:space="preserve">      </w:t>
                  </w:r>
                  <w:r w:rsidRPr="002C7E7B">
                    <w:rPr>
                      <w:sz w:val="22"/>
                      <w:szCs w:val="22"/>
                    </w:rPr>
                    <w:t>B) Selçuklular</w:t>
                  </w:r>
                  <w:r w:rsidRPr="002C7E7B">
                    <w:rPr>
                      <w:sz w:val="22"/>
                      <w:szCs w:val="22"/>
                    </w:rPr>
                    <w:tab/>
                    <w:t xml:space="preserve">       </w:t>
                  </w:r>
                  <w:r w:rsidRPr="002C7E7B">
                    <w:rPr>
                      <w:sz w:val="22"/>
                      <w:szCs w:val="22"/>
                    </w:rPr>
                    <w:br/>
                    <w:t xml:space="preserve">C) Karahanlılar      </w:t>
                  </w:r>
                  <w:r>
                    <w:rPr>
                      <w:sz w:val="22"/>
                      <w:szCs w:val="22"/>
                    </w:rPr>
                    <w:t xml:space="preserve">   </w:t>
                  </w:r>
                  <w:r w:rsidRPr="002C7E7B">
                    <w:rPr>
                      <w:sz w:val="22"/>
                      <w:szCs w:val="22"/>
                    </w:rPr>
                    <w:t>D) Uygurlar</w:t>
                  </w:r>
                </w:p>
                <w:p w:rsidR="00FF5F04" w:rsidRDefault="00FF5F04" w:rsidP="00062478">
                  <w:pPr>
                    <w:shd w:val="clear" w:color="auto" w:fill="FDE9D9"/>
                  </w:pPr>
                </w:p>
              </w:txbxContent>
            </v:textbox>
          </v:rect>
        </w:pict>
      </w:r>
    </w:p>
    <w:p w:rsidR="00FF5F04" w:rsidRPr="002C7E7B" w:rsidRDefault="00FF5F04" w:rsidP="002A7AE1">
      <w:pPr>
        <w:pStyle w:val="NoSpacing"/>
        <w:rPr>
          <w:sz w:val="22"/>
          <w:szCs w:val="22"/>
        </w:rPr>
      </w:pPr>
    </w:p>
    <w:sectPr w:rsidR="00FF5F04" w:rsidRPr="002C7E7B" w:rsidSect="00530F79">
      <w:pgSz w:w="11906" w:h="16838"/>
      <w:pgMar w:top="720" w:right="720" w:bottom="720" w:left="720" w:header="708" w:footer="708" w:gutter="0"/>
      <w:cols w:num="2" w:sep="1" w:space="48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97BF1"/>
    <w:multiLevelType w:val="hybridMultilevel"/>
    <w:tmpl w:val="2AC05D0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>
    <w:nsid w:val="222C1D2A"/>
    <w:multiLevelType w:val="hybridMultilevel"/>
    <w:tmpl w:val="1CFEB1A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B80363"/>
    <w:multiLevelType w:val="hybridMultilevel"/>
    <w:tmpl w:val="B5E21E3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14D1B10"/>
    <w:multiLevelType w:val="hybridMultilevel"/>
    <w:tmpl w:val="E44A6EBE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>
    <w:nsid w:val="69C042D2"/>
    <w:multiLevelType w:val="hybridMultilevel"/>
    <w:tmpl w:val="7C16B64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D4388F"/>
    <w:multiLevelType w:val="hybridMultilevel"/>
    <w:tmpl w:val="E7765FB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083F0B"/>
    <w:multiLevelType w:val="hybridMultilevel"/>
    <w:tmpl w:val="80407D0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0F79"/>
    <w:rsid w:val="00017C51"/>
    <w:rsid w:val="00021C8E"/>
    <w:rsid w:val="00050079"/>
    <w:rsid w:val="00062478"/>
    <w:rsid w:val="000A5128"/>
    <w:rsid w:val="002414A7"/>
    <w:rsid w:val="002611FB"/>
    <w:rsid w:val="002A7AE1"/>
    <w:rsid w:val="002C7E7B"/>
    <w:rsid w:val="00322225"/>
    <w:rsid w:val="00325E1C"/>
    <w:rsid w:val="003323D3"/>
    <w:rsid w:val="003924F5"/>
    <w:rsid w:val="003A2741"/>
    <w:rsid w:val="003D48EE"/>
    <w:rsid w:val="004365F0"/>
    <w:rsid w:val="004612F9"/>
    <w:rsid w:val="00530F79"/>
    <w:rsid w:val="008054E4"/>
    <w:rsid w:val="00880A3D"/>
    <w:rsid w:val="009F2F95"/>
    <w:rsid w:val="00A44110"/>
    <w:rsid w:val="00A61808"/>
    <w:rsid w:val="00AE1669"/>
    <w:rsid w:val="00B20640"/>
    <w:rsid w:val="00B744D8"/>
    <w:rsid w:val="00BC0E9D"/>
    <w:rsid w:val="00DE2AB6"/>
    <w:rsid w:val="00E01914"/>
    <w:rsid w:val="00EE0393"/>
    <w:rsid w:val="00F46B92"/>
    <w:rsid w:val="00FF5F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F7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30F79"/>
    <w:pPr>
      <w:suppressAutoHyphens/>
      <w:ind w:left="720"/>
    </w:pPr>
    <w:rPr>
      <w:lang w:eastAsia="ar-SA"/>
    </w:rPr>
  </w:style>
  <w:style w:type="paragraph" w:styleId="NoSpacing">
    <w:name w:val="No Spacing"/>
    <w:uiPriority w:val="99"/>
    <w:qFormat/>
    <w:rsid w:val="002A7AE1"/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A618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1022</Words>
  <Characters>5829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zeki</dc:creator>
  <cp:keywords>www.sorubak.com</cp:keywords>
  <dc:description/>
  <cp:lastModifiedBy>edanur</cp:lastModifiedBy>
  <cp:revision>8</cp:revision>
  <cp:lastPrinted>2015-03-18T05:14:00Z</cp:lastPrinted>
  <dcterms:created xsi:type="dcterms:W3CDTF">2015-03-17T19:56:00Z</dcterms:created>
  <dcterms:modified xsi:type="dcterms:W3CDTF">2015-03-24T18:42:00Z</dcterms:modified>
</cp:coreProperties>
</file>