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A46" w:rsidRDefault="00AB6A46" w:rsidP="00C14116">
      <w:pPr>
        <w:tabs>
          <w:tab w:val="left" w:pos="7290"/>
        </w:tabs>
        <w:jc w:val="center"/>
      </w:pPr>
      <w:r>
        <w:t>2014 -2015</w:t>
      </w:r>
      <w:r w:rsidRPr="00C14116">
        <w:t xml:space="preserve"> EĞİTİM ÖĞRET</w:t>
      </w:r>
      <w:r>
        <w:t>İM YILI MEHMET AKİF ERSOY</w:t>
      </w:r>
      <w:r w:rsidRPr="00C14116">
        <w:t xml:space="preserve"> OKULU 6. SINIFLAR SOSYAL BİLGİLER 2. DÖNEM 1. YAZILI YOKLAMA SORULARIDIR. </w:t>
      </w:r>
      <w:r>
        <w:t xml:space="preserve">                                                                                              </w:t>
      </w:r>
      <w:r w:rsidRPr="00C14116">
        <w:t>(Doğru olanına D, yanlış olanına Y koyunuz.)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1-) (……..) Coğrafi özellikler ekonomik faaliyetleri etkiler. </w:t>
      </w:r>
      <w:r>
        <w:t xml:space="preserve">                                                                                       </w:t>
      </w:r>
      <w:r w:rsidRPr="00C14116">
        <w:t xml:space="preserve">2-) (……..) Bankalar, ekonominin gelişmesine katkı sağlayan kurumlar arasındadır. </w:t>
      </w:r>
      <w:r>
        <w:t xml:space="preserve">                                              </w:t>
      </w:r>
      <w:r w:rsidRPr="00C14116">
        <w:t xml:space="preserve">3-) (……..) İthalat, bir ülkenin, ürettiği malları başka ülkelere satmasıdır. </w:t>
      </w:r>
      <w:r>
        <w:t xml:space="preserve">                                                               </w:t>
      </w:r>
      <w:r w:rsidRPr="00C14116">
        <w:t xml:space="preserve">4-) (……..) Çay, en çok Güneydoğu Anadolu’da yetişir. </w:t>
      </w:r>
      <w:r>
        <w:t xml:space="preserve">                                                                                     </w:t>
      </w:r>
      <w:r w:rsidRPr="00C14116">
        <w:t>5-) (……..) Ülkemizde herkesten ayn</w:t>
      </w:r>
      <w:r>
        <w:t xml:space="preserve">ı oranda vergi alınır.                                                    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6-) Parayı ilk bulan uygarlık ………………………………….…………..dır. </w:t>
      </w:r>
      <w:r>
        <w:t xml:space="preserve">                                                                         </w:t>
      </w:r>
      <w:r w:rsidRPr="00C14116">
        <w:t xml:space="preserve">7-) Ülkemizde bakır madeni en çok………………………..ve ………………………………..dan çıkarılmaktadır. </w:t>
      </w:r>
      <w:r>
        <w:t xml:space="preserve">                 </w:t>
      </w:r>
      <w:r w:rsidRPr="00C14116">
        <w:t xml:space="preserve">8-) Geleceğin enerji kaynağı olarak görülen ve dünyadaki toplam rezervin yarısından fazlası ülkemizde bulunan, uzay teknolojileri ve otomotiv sanayinde kullanılan madenimiz ………....dur. </w:t>
      </w:r>
      <w:r>
        <w:t xml:space="preserve">                            </w:t>
      </w:r>
      <w:r w:rsidRPr="00C14116">
        <w:t xml:space="preserve">9-) Bir ülkenin, başka ülkelerin ürettiği malları almasına …………………….. denir. </w:t>
      </w:r>
      <w:r>
        <w:t xml:space="preserve">                                         </w:t>
      </w:r>
      <w:r w:rsidRPr="00C14116">
        <w:t xml:space="preserve">10-) İnsanların yaşamlarını sürdürebilmeleri için yaptıkları uzun süreli işe………………….. denir. </w:t>
      </w:r>
      <w:r>
        <w:t xml:space="preserve">                 </w:t>
      </w:r>
    </w:p>
    <w:p w:rsidR="00AB6A46" w:rsidRDefault="00AB6A46" w:rsidP="00C14116">
      <w:pPr>
        <w:tabs>
          <w:tab w:val="left" w:pos="7290"/>
        </w:tabs>
      </w:pPr>
      <w:r>
        <w:t>11-)</w:t>
      </w:r>
      <w:r w:rsidRPr="00C14116">
        <w:t xml:space="preserve">Hititler tanrılarına hesap vermek için her yıl, yaptıklarını yazıya aktarmışlardır. Hititlerin tarafsız tarih yazıcılığını başlattığı, krallara ait yıllıklara verilen ad aşağıdakilerden hangisinde yer almaktadır? </w:t>
      </w:r>
      <w:r>
        <w:t xml:space="preserve">              </w:t>
      </w:r>
      <w:r w:rsidRPr="00C14116">
        <w:t xml:space="preserve">A) Tavananna B) Anal C) Pankuş D) Hiyeroglif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12-)Aşağıdakilerden hangisi ormanların yararlarından biri değildir? </w:t>
      </w:r>
      <w:r>
        <w:t xml:space="preserve">                                           </w:t>
      </w:r>
      <w:r w:rsidRPr="00C14116">
        <w:t xml:space="preserve">A)Erozyonu engeller B)Havayı temizler C)Sıcaklığı artırır D)Doğal yaşam alanı oluşturur </w:t>
      </w:r>
      <w:r>
        <w:t xml:space="preserve">               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13-) Sizce, bir meslek seçerken aşağıdaki özelliklerden hangisine dikkat edilmez? A) Beceriye B) Eğitim durumuna C) Çevre baskısına D) Kişisel özelliklere uygunluğuna </w:t>
      </w:r>
      <w:r>
        <w:t xml:space="preserve">                                             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>14-) Türkiye’de nüfus artışının ve yoğunluğunun en fazla olduğu ilimiz İstanbul’dur. Aşağıdakilerden hangisi, İstanbul’daki nüfus yoğunluğunun nedenleri arasında gösterilemez?</w:t>
      </w:r>
      <w:r>
        <w:t xml:space="preserve">                                              </w:t>
      </w:r>
      <w:r w:rsidRPr="00C14116">
        <w:t xml:space="preserve"> A) Ticari faaliyetlerin gelişmiş olması B) Turizmin gelişmiş olması C) Sanayi faaliyetlerinin gelişmiş olması D) Yüzölçümünün küçük olması</w:t>
      </w:r>
      <w:r>
        <w:t xml:space="preserve">                                                                                                   </w:t>
      </w:r>
      <w:r w:rsidRPr="00C14116">
        <w:t xml:space="preserve">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S.16.Aşağıdaki kaynaklardan hangisi yenilenebilir enerji kaynaklardan değildir? A-Petrol B-Güneş C-Rüzgar D-Su </w:t>
      </w:r>
      <w:r>
        <w:t xml:space="preserve">                                                                                                                             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S.17.Güneş enerjisi yenilenebilir ve temiz enerji kaynağıdır. Aşağıdaki şehirlerden hangisi güneş enerjisinden yararlanmada daha uygun konuma sahiptir? A-Şanlıurfa B-Trabzon C-Sakarya D-Kars </w:t>
      </w:r>
      <w:r>
        <w:t xml:space="preserve">                              </w:t>
      </w:r>
    </w:p>
    <w:p w:rsidR="00AB6A46" w:rsidRDefault="00AB6A46" w:rsidP="00C14116">
      <w:pPr>
        <w:tabs>
          <w:tab w:val="left" w:pos="7290"/>
        </w:tabs>
      </w:pPr>
      <w:r w:rsidRPr="00C14116">
        <w:t>S.18.Kuzeydoğu Anadolu’nun coğrafi özellikleri dikkate alındığında aşağıdaki yatırımlardan hangisi için pek uygun olmadığı söylenebilir? A-Seracılık B-Besicilik C-Süt üretimi D-Arıcılık</w:t>
      </w:r>
      <w:r>
        <w:t xml:space="preserve">                                     </w:t>
      </w:r>
      <w:r w:rsidRPr="00C14116">
        <w:t xml:space="preserve"> </w:t>
      </w:r>
    </w:p>
    <w:p w:rsidR="00AB6A46" w:rsidRDefault="00AB6A46" w:rsidP="00C14116">
      <w:pPr>
        <w:tabs>
          <w:tab w:val="left" w:pos="7290"/>
        </w:tabs>
      </w:pPr>
      <w:r w:rsidRPr="00C14116">
        <w:t xml:space="preserve">S.19.Sanayi ve ticaretin geliştiği yerlerde daha çok vergi geliri sağlanır.buna göre aşağıdaki şehirlerimizden hangisinde daha az vergi toplanır? A-İstanbul B-Kocaeli C-Muş D-Zonguldak </w:t>
      </w:r>
    </w:p>
    <w:p w:rsidR="00AB6A46" w:rsidRDefault="00AB6A46" w:rsidP="00C14116">
      <w:pPr>
        <w:tabs>
          <w:tab w:val="left" w:pos="7290"/>
        </w:tabs>
      </w:pPr>
      <w:r w:rsidRPr="00C14116">
        <w:t>S.20.Aşağıdakilerden hangisinde,yurdumuzda yetişen sanayi bitkileri bir arada verilmiştir? A-Buğday ,Arpa.Çavdar,Mısır,Pirinç B-Çay,Tütün,Zeytin,Pamuk Şeker pancarı C-Nohut,Fasulye,Mercimek Patates, Bakla D-Domates,Biber,Salat</w:t>
      </w:r>
      <w:r>
        <w:t xml:space="preserve">alık,Havuç,Soğan </w:t>
      </w:r>
    </w:p>
    <w:p w:rsidR="00AB6A46" w:rsidRPr="00C14116" w:rsidRDefault="00AB6A46" w:rsidP="00C14116">
      <w:pPr>
        <w:tabs>
          <w:tab w:val="left" w:pos="7290"/>
        </w:tabs>
      </w:pPr>
      <w:r>
        <w:t xml:space="preserve">Sorubak.com </w:t>
      </w:r>
    </w:p>
    <w:sectPr w:rsidR="00AB6A46" w:rsidRPr="00C14116" w:rsidSect="004942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101"/>
    <w:rsid w:val="004942B4"/>
    <w:rsid w:val="005D015A"/>
    <w:rsid w:val="00606CD1"/>
    <w:rsid w:val="00931101"/>
    <w:rsid w:val="00A405C1"/>
    <w:rsid w:val="00AB6A46"/>
    <w:rsid w:val="00BB0F5C"/>
    <w:rsid w:val="00C14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2B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931101"/>
  </w:style>
  <w:style w:type="character" w:styleId="Hyperlink">
    <w:name w:val="Hyperlink"/>
    <w:basedOn w:val="DefaultParagraphFont"/>
    <w:uiPriority w:val="99"/>
    <w:semiHidden/>
    <w:rsid w:val="00931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634</Words>
  <Characters>3619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Win 7</dc:creator>
  <cp:keywords>Sorubak.com</cp:keywords>
  <dc:description/>
  <cp:lastModifiedBy>edanur</cp:lastModifiedBy>
  <cp:revision>6</cp:revision>
  <dcterms:created xsi:type="dcterms:W3CDTF">2015-03-31T18:58:00Z</dcterms:created>
  <dcterms:modified xsi:type="dcterms:W3CDTF">2015-03-31T19:51:00Z</dcterms:modified>
  <cp:category>Sorubak.com</cp:category>
</cp:coreProperties>
</file>