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1"/>
        <w:gridCol w:w="4531"/>
      </w:tblGrid>
      <w:tr w:rsidR="008579FC" w:rsidRPr="00C24984">
        <w:tc>
          <w:tcPr>
            <w:tcW w:w="4531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1)Aşagıdaki ifadelerden doğru olanların yanına D, yanlış olanların yanına Y yazınız.(5puan)</w:t>
            </w:r>
          </w:p>
          <w:p w:rsidR="008579FC" w:rsidRPr="00C24984" w:rsidRDefault="008579FC" w:rsidP="00C24984">
            <w:pPr>
              <w:spacing w:after="0" w:line="240" w:lineRule="auto"/>
            </w:pPr>
            <w:r w:rsidRPr="00C24984">
              <w:t>(…..)sıfır ne negatif ne de pozitif tam sayıdır</w:t>
            </w:r>
          </w:p>
          <w:p w:rsidR="008579FC" w:rsidRPr="00C24984" w:rsidRDefault="008579FC" w:rsidP="00C24984">
            <w:pPr>
              <w:spacing w:after="0" w:line="240" w:lineRule="auto"/>
            </w:pPr>
            <w:r w:rsidRPr="00C24984">
              <w:t>(….)bir tam sayının toplama işlemine göre tersi ile toplamı sıfırdır.</w:t>
            </w:r>
          </w:p>
          <w:p w:rsidR="008579FC" w:rsidRPr="00C24984" w:rsidRDefault="008579FC" w:rsidP="00C24984">
            <w:pPr>
              <w:spacing w:after="0" w:line="240" w:lineRule="auto"/>
            </w:pPr>
            <w:r w:rsidRPr="00C24984">
              <w:t>(….)sıfır bütün negatif sayılardan büyük, pozitif sayılardan küçüktür</w:t>
            </w:r>
          </w:p>
          <w:p w:rsidR="008579FC" w:rsidRPr="00C24984" w:rsidRDefault="008579FC" w:rsidP="00C24984">
            <w:pPr>
              <w:spacing w:after="0" w:line="240" w:lineRule="auto"/>
            </w:pPr>
            <w:r w:rsidRPr="00C24984">
              <w:t>(……)negatif sayılar mutlak değer dışına negatif çıkar</w:t>
            </w:r>
          </w:p>
          <w:p w:rsidR="008579FC" w:rsidRPr="00C24984" w:rsidRDefault="008579FC" w:rsidP="00C24984">
            <w:pPr>
              <w:spacing w:after="0" w:line="240" w:lineRule="auto"/>
            </w:pPr>
            <w:r w:rsidRPr="00C24984">
              <w:t>(……)doğal sayılar tam sayılardan daha büyüktür.</w:t>
            </w:r>
          </w:p>
          <w:p w:rsidR="008579FC" w:rsidRPr="00C24984" w:rsidRDefault="008579FC" w:rsidP="00C24984">
            <w:pPr>
              <w:spacing w:after="0" w:line="240" w:lineRule="auto"/>
            </w:pPr>
          </w:p>
        </w:tc>
        <w:tc>
          <w:tcPr>
            <w:tcW w:w="4531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2)(-5)-(+2) işlemini sayma pullarıyla göstererek yapınız.(5 puan)</w:t>
            </w:r>
          </w:p>
        </w:tc>
      </w:tr>
      <w:tr w:rsidR="008579FC" w:rsidRPr="00C24984">
        <w:tc>
          <w:tcPr>
            <w:tcW w:w="4531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3)(-6)+(+4) işlemini sayı doğrusunda göstererek yapınız.(5 puan)</w:t>
            </w: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</w:tc>
        <w:tc>
          <w:tcPr>
            <w:tcW w:w="4531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4)</w:t>
            </w:r>
            <w:r w:rsidRPr="00C24984">
              <w:rPr>
                <w:rFonts w:ascii="Arial" w:hAnsi="Arial" w:cs="Arial"/>
              </w:rPr>
              <w:t>│</w:t>
            </w:r>
            <w:r w:rsidRPr="00C24984">
              <w:t>-2</w:t>
            </w:r>
            <w:r w:rsidRPr="00C24984">
              <w:rPr>
                <w:rFonts w:ascii="Arial" w:hAnsi="Arial" w:cs="Arial"/>
              </w:rPr>
              <w:t>│</w:t>
            </w:r>
            <w:r w:rsidRPr="00C24984">
              <w:t>+</w:t>
            </w:r>
            <w:r w:rsidRPr="00C24984">
              <w:rPr>
                <w:rFonts w:ascii="Arial" w:hAnsi="Arial" w:cs="Arial"/>
              </w:rPr>
              <w:t>│</w:t>
            </w:r>
            <w:r w:rsidRPr="00C24984">
              <w:t>-10</w:t>
            </w:r>
            <w:r w:rsidRPr="00C24984">
              <w:rPr>
                <w:rFonts w:ascii="Arial" w:hAnsi="Arial" w:cs="Arial"/>
              </w:rPr>
              <w:t>│</w:t>
            </w:r>
            <w:r w:rsidRPr="00C24984">
              <w:t>-</w:t>
            </w:r>
            <w:r w:rsidRPr="00C24984">
              <w:rPr>
                <w:rFonts w:ascii="Arial" w:hAnsi="Arial" w:cs="Arial"/>
              </w:rPr>
              <w:t>│</w:t>
            </w:r>
            <w:r w:rsidRPr="00C24984">
              <w:t>-20</w:t>
            </w:r>
            <w:r w:rsidRPr="00C24984">
              <w:rPr>
                <w:rFonts w:ascii="Arial" w:hAnsi="Arial" w:cs="Arial"/>
              </w:rPr>
              <w:t>│</w:t>
            </w:r>
            <w:r w:rsidRPr="00C24984">
              <w:t xml:space="preserve"> +  </w:t>
            </w:r>
            <w:r w:rsidRPr="00C24984">
              <w:rPr>
                <w:rFonts w:ascii="Arial" w:hAnsi="Arial" w:cs="Arial"/>
              </w:rPr>
              <w:t>│</w:t>
            </w:r>
            <w:r w:rsidRPr="00C24984">
              <w:t>-1</w:t>
            </w:r>
            <w:r w:rsidRPr="00C24984">
              <w:rPr>
                <w:rFonts w:ascii="Arial" w:hAnsi="Arial" w:cs="Arial"/>
              </w:rPr>
              <w:t>│</w:t>
            </w:r>
            <w:r w:rsidRPr="00C24984">
              <w:t xml:space="preserve"> - </w:t>
            </w:r>
            <w:r w:rsidRPr="00C24984">
              <w:rPr>
                <w:rFonts w:ascii="Arial" w:hAnsi="Arial" w:cs="Arial"/>
              </w:rPr>
              <w:t>│</w:t>
            </w:r>
            <w:r w:rsidRPr="00C24984">
              <w:t xml:space="preserve"> -2</w:t>
            </w:r>
            <w:r w:rsidRPr="00C24984">
              <w:rPr>
                <w:rFonts w:ascii="Arial" w:hAnsi="Arial" w:cs="Arial"/>
              </w:rPr>
              <w:t>│</w:t>
            </w:r>
            <w:r w:rsidRPr="00C24984">
              <w:t xml:space="preserve"> +</w:t>
            </w:r>
            <w:r w:rsidRPr="00C24984">
              <w:rPr>
                <w:rFonts w:ascii="Arial" w:hAnsi="Arial" w:cs="Arial"/>
              </w:rPr>
              <w:t>│</w:t>
            </w:r>
            <w:r w:rsidRPr="00C24984">
              <w:t>-3</w:t>
            </w:r>
            <w:r w:rsidRPr="00C24984">
              <w:rPr>
                <w:rFonts w:ascii="Arial" w:hAnsi="Arial" w:cs="Arial"/>
              </w:rPr>
              <w:t>│</w:t>
            </w:r>
            <w:r w:rsidRPr="00C24984">
              <w:t>=? İşleminin sonucu kaçtır? (5 puan)</w:t>
            </w:r>
          </w:p>
          <w:p w:rsidR="008579FC" w:rsidRPr="00C24984" w:rsidRDefault="008579FC" w:rsidP="00C24984">
            <w:pPr>
              <w:spacing w:after="0" w:line="240" w:lineRule="auto"/>
            </w:pPr>
            <w:r w:rsidRPr="00C24984">
              <w:t>A) -6          B) -5      C)  -4       D) -3</w:t>
            </w:r>
          </w:p>
        </w:tc>
      </w:tr>
      <w:tr w:rsidR="008579FC" w:rsidRPr="00C24984">
        <w:tc>
          <w:tcPr>
            <w:tcW w:w="4531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 xml:space="preserve">5)  5    8    11   14    sayı örüntüsü veriliyor </w:t>
            </w:r>
          </w:p>
          <w:p w:rsidR="008579FC" w:rsidRPr="00C24984" w:rsidRDefault="008579FC" w:rsidP="00C24984">
            <w:pPr>
              <w:spacing w:after="0" w:line="240" w:lineRule="auto"/>
            </w:pPr>
            <w:r w:rsidRPr="00C24984">
              <w:t>A) örüntünün kuralını bulunuz(5 puan)</w:t>
            </w: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  <w:r w:rsidRPr="00C24984">
              <w:t xml:space="preserve">B) 12. Adımı ve 18. Adımı bulunuz.(4 puan) </w:t>
            </w: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</w:tc>
        <w:tc>
          <w:tcPr>
            <w:tcW w:w="4531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6)Tabloda verilen işlemleri yapınız  (12 puan)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596"/>
              <w:gridCol w:w="709"/>
              <w:gridCol w:w="850"/>
              <w:gridCol w:w="1289"/>
              <w:gridCol w:w="861"/>
            </w:tblGrid>
            <w:tr w:rsidR="008579FC" w:rsidRPr="00C249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  <w:r w:rsidRPr="00C24984"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  <w:r w:rsidRPr="00C24984">
                    <w:t>(+3)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  <w:r w:rsidRPr="00C24984">
                    <w:t>(-7)</w:t>
                  </w:r>
                </w:p>
              </w:tc>
              <w:tc>
                <w:tcPr>
                  <w:tcW w:w="1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  <w:r w:rsidRPr="00C24984">
                    <w:t xml:space="preserve">   (-9)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  <w:r w:rsidRPr="00C24984">
                    <w:t>(-8)</w:t>
                  </w:r>
                </w:p>
              </w:tc>
            </w:tr>
            <w:tr w:rsidR="008579FC" w:rsidRPr="00C249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  <w:r w:rsidRPr="00C24984">
                    <w:t>(-3)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</w:p>
              </w:tc>
              <w:tc>
                <w:tcPr>
                  <w:tcW w:w="1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</w:p>
              </w:tc>
            </w:tr>
            <w:tr w:rsidR="008579FC" w:rsidRPr="00C249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  <w:r w:rsidRPr="00C24984">
                    <w:t>(-8)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</w:p>
              </w:tc>
              <w:tc>
                <w:tcPr>
                  <w:tcW w:w="1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</w:p>
              </w:tc>
            </w:tr>
            <w:tr w:rsidR="008579FC" w:rsidRPr="00C249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  <w:r w:rsidRPr="00C24984">
                    <w:t>(+4)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</w:p>
              </w:tc>
              <w:tc>
                <w:tcPr>
                  <w:tcW w:w="1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</w:p>
              </w:tc>
            </w:tr>
          </w:tbl>
          <w:p w:rsidR="008579FC" w:rsidRPr="00C24984" w:rsidRDefault="008579FC" w:rsidP="00C24984">
            <w:pPr>
              <w:spacing w:after="0" w:line="240" w:lineRule="auto"/>
            </w:pPr>
          </w:p>
        </w:tc>
      </w:tr>
      <w:tr w:rsidR="008579FC" w:rsidRPr="00C24984">
        <w:tc>
          <w:tcPr>
            <w:tcW w:w="4531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7)Tablodaki işlemi yapınız (6 puan)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875"/>
              <w:gridCol w:w="1559"/>
              <w:gridCol w:w="850"/>
            </w:tblGrid>
            <w:tr w:rsidR="008579FC" w:rsidRPr="00C24984"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  <w:r w:rsidRPr="00C24984">
                    <w:t xml:space="preserve">      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  <w:r w:rsidRPr="00C24984">
                    <w:t>(-2)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  <w:r w:rsidRPr="00C24984">
                    <w:t>(+4)</w:t>
                  </w:r>
                </w:p>
              </w:tc>
            </w:tr>
            <w:tr w:rsidR="008579FC" w:rsidRPr="00C24984"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  <w:r w:rsidRPr="00C24984">
                    <w:t>(-6)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  <w:r w:rsidRPr="00C24984">
                    <w:t>(-6)-(-2)=(-4)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</w:p>
              </w:tc>
            </w:tr>
            <w:tr w:rsidR="008579FC" w:rsidRPr="00C24984"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  <w:r w:rsidRPr="00C24984">
                    <w:t xml:space="preserve">  (-5)                               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9FC" w:rsidRPr="00C24984" w:rsidRDefault="008579FC" w:rsidP="00C24984">
                  <w:pPr>
                    <w:spacing w:after="0" w:line="240" w:lineRule="auto"/>
                  </w:pPr>
                </w:p>
              </w:tc>
            </w:tr>
          </w:tbl>
          <w:p w:rsidR="008579FC" w:rsidRPr="00C24984" w:rsidRDefault="008579FC" w:rsidP="00C24984">
            <w:pPr>
              <w:spacing w:after="0" w:line="240" w:lineRule="auto"/>
            </w:pPr>
          </w:p>
        </w:tc>
        <w:tc>
          <w:tcPr>
            <w:tcW w:w="4531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 xml:space="preserve">8)-3, -5, 0, +7, </w:t>
            </w:r>
            <w:r w:rsidRPr="00C24984">
              <w:rPr>
                <w:rFonts w:ascii="Arial" w:hAnsi="Arial" w:cs="Arial"/>
              </w:rPr>
              <w:t>│</w:t>
            </w:r>
            <w:r w:rsidRPr="00C24984">
              <w:t>-4</w:t>
            </w:r>
            <w:r w:rsidRPr="00C24984">
              <w:rPr>
                <w:rFonts w:ascii="Arial" w:hAnsi="Arial" w:cs="Arial"/>
              </w:rPr>
              <w:t>│</w:t>
            </w:r>
            <w:r w:rsidRPr="00C24984">
              <w:t>, -4, -123   sayılarını büyükten küçüğe sıralayınız.(4 puan)</w:t>
            </w: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</w:tc>
      </w:tr>
      <w:tr w:rsidR="008579FC" w:rsidRPr="00C24984">
        <w:tc>
          <w:tcPr>
            <w:tcW w:w="4531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10)-7 ile +4 arasındaki tam sayıların toplamını bulunuz(4 puan)</w:t>
            </w: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</w:tc>
        <w:tc>
          <w:tcPr>
            <w:tcW w:w="4531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11)a) mutlak değeri 5 olan sayıları yazınız(3 puan)</w:t>
            </w: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</w:p>
          <w:p w:rsidR="008579FC" w:rsidRPr="00C24984" w:rsidRDefault="008579FC" w:rsidP="00C24984">
            <w:pPr>
              <w:spacing w:after="0" w:line="240" w:lineRule="auto"/>
            </w:pPr>
            <w:r w:rsidRPr="00C24984">
              <w:t>b)mutlak değeri 2 olan sayıların toplamı kaçtır(3p)</w:t>
            </w:r>
          </w:p>
        </w:tc>
      </w:tr>
    </w:tbl>
    <w:p w:rsidR="008579FC" w:rsidRDefault="008579FC">
      <w:r>
        <w:t xml:space="preserve">Sorubak.com </w:t>
      </w:r>
    </w:p>
    <w:p w:rsidR="008579FC" w:rsidRDefault="008579FC">
      <w:r>
        <w:t>12)Aşağıda verilen sözel ifadeleri cebirsel ifadelerle eşleştiriniz(8 puan)</w:t>
      </w:r>
    </w:p>
    <w:p w:rsidR="008579FC" w:rsidRDefault="008579FC">
      <w:r>
        <w:t xml:space="preserve">A)k kilometresi gidilen 270 km lik yolun kalan kısmı                                         1)p-21          </w:t>
      </w:r>
    </w:p>
    <w:p w:rsidR="008579FC" w:rsidRDefault="008579FC">
      <w:r>
        <w:t>B) t sayısının 5 katı                                                                                                     2)b : 25</w:t>
      </w:r>
    </w:p>
    <w:p w:rsidR="008579FC" w:rsidRDefault="008579FC">
      <w:r>
        <w:t>C)bir sayının 3 katının 6 fazlası                                                                                 3)y+23</w:t>
      </w:r>
    </w:p>
    <w:p w:rsidR="008579FC" w:rsidRDefault="008579FC">
      <w:r>
        <w:t>D)b yaşındaki hakanın kendisinden 25 yaş büyük annesinin yaşı                      4)5xt</w:t>
      </w:r>
    </w:p>
    <w:p w:rsidR="008579FC" w:rsidRDefault="008579FC">
      <w:r>
        <w:t>E)25 kg unun fiyatı b tl ise 1kg fiyatı                                                                      5)b+25</w:t>
      </w:r>
    </w:p>
    <w:p w:rsidR="008579FC" w:rsidRDefault="008579FC">
      <w:r>
        <w:t>F)m km lik yolu 5 saatte giden otomobilin 1 saatte aldığı yol                           6)m : 5</w:t>
      </w:r>
    </w:p>
    <w:p w:rsidR="008579FC" w:rsidRDefault="008579FC">
      <w:r>
        <w:t>G)y tl paranın 25 tl fazlası                                                                                         7)270 - k</w:t>
      </w:r>
    </w:p>
    <w:p w:rsidR="008579FC" w:rsidRDefault="008579FC">
      <w:r>
        <w:t>H) p tl paranın 21 tl si harcanırsa paranın kalan kısmı                                          8) 3xa+5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12"/>
        <w:gridCol w:w="1812"/>
        <w:gridCol w:w="1812"/>
        <w:gridCol w:w="1813"/>
        <w:gridCol w:w="1813"/>
      </w:tblGrid>
      <w:tr w:rsidR="008579FC" w:rsidRPr="00C24984">
        <w:tc>
          <w:tcPr>
            <w:tcW w:w="1812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13. matematik</w:t>
            </w:r>
          </w:p>
        </w:tc>
        <w:tc>
          <w:tcPr>
            <w:tcW w:w="1812" w:type="dxa"/>
          </w:tcPr>
          <w:p w:rsidR="008579FC" w:rsidRPr="00C24984" w:rsidRDefault="008579FC" w:rsidP="00C2498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C24984">
              <w:t>yazılı</w:t>
            </w:r>
          </w:p>
        </w:tc>
        <w:tc>
          <w:tcPr>
            <w:tcW w:w="1812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2.yazılı</w:t>
            </w:r>
          </w:p>
        </w:tc>
        <w:tc>
          <w:tcPr>
            <w:tcW w:w="1813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3. yazılı</w:t>
            </w:r>
          </w:p>
        </w:tc>
        <w:tc>
          <w:tcPr>
            <w:tcW w:w="1813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4. yazılı</w:t>
            </w:r>
          </w:p>
        </w:tc>
      </w:tr>
      <w:tr w:rsidR="008579FC" w:rsidRPr="00C24984">
        <w:tc>
          <w:tcPr>
            <w:tcW w:w="1812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Anıl</w:t>
            </w:r>
          </w:p>
        </w:tc>
        <w:tc>
          <w:tcPr>
            <w:tcW w:w="1812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 xml:space="preserve">     70</w:t>
            </w:r>
          </w:p>
        </w:tc>
        <w:tc>
          <w:tcPr>
            <w:tcW w:w="1812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75</w:t>
            </w:r>
          </w:p>
        </w:tc>
        <w:tc>
          <w:tcPr>
            <w:tcW w:w="1813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80</w:t>
            </w:r>
          </w:p>
        </w:tc>
        <w:tc>
          <w:tcPr>
            <w:tcW w:w="1813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75</w:t>
            </w:r>
          </w:p>
        </w:tc>
      </w:tr>
      <w:tr w:rsidR="008579FC" w:rsidRPr="00C24984">
        <w:tc>
          <w:tcPr>
            <w:tcW w:w="1812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Aylin</w:t>
            </w:r>
          </w:p>
        </w:tc>
        <w:tc>
          <w:tcPr>
            <w:tcW w:w="1812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55</w:t>
            </w:r>
          </w:p>
        </w:tc>
        <w:tc>
          <w:tcPr>
            <w:tcW w:w="1812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75</w:t>
            </w:r>
          </w:p>
        </w:tc>
        <w:tc>
          <w:tcPr>
            <w:tcW w:w="1813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90</w:t>
            </w:r>
          </w:p>
        </w:tc>
        <w:tc>
          <w:tcPr>
            <w:tcW w:w="1813" w:type="dxa"/>
          </w:tcPr>
          <w:p w:rsidR="008579FC" w:rsidRPr="00C24984" w:rsidRDefault="008579FC" w:rsidP="00C24984">
            <w:pPr>
              <w:spacing w:after="0" w:line="240" w:lineRule="auto"/>
            </w:pPr>
            <w:r w:rsidRPr="00C24984">
              <w:t>60</w:t>
            </w:r>
          </w:p>
        </w:tc>
      </w:tr>
    </w:tbl>
    <w:p w:rsidR="008579FC" w:rsidRDefault="008579FC" w:rsidP="00C35510">
      <w:pPr>
        <w:pStyle w:val="ListParagraph"/>
        <w:numPr>
          <w:ilvl w:val="0"/>
          <w:numId w:val="2"/>
        </w:numPr>
      </w:pPr>
      <w:r>
        <w:t>Yukarıdaki tabloda verilen bilgileri kullanarak ikili sütun grafiği çiziniz.(5 puan)</w:t>
      </w:r>
    </w:p>
    <w:p w:rsidR="008579FC" w:rsidRDefault="008579FC" w:rsidP="00C35510">
      <w:pPr>
        <w:pStyle w:val="ListParagraph"/>
        <w:numPr>
          <w:ilvl w:val="0"/>
          <w:numId w:val="2"/>
        </w:numPr>
      </w:pPr>
      <w:r>
        <w:t>Anıl ın ve Aylin’in notlarının açıklığını ayrı ayrı bulunuz (4 puan)</w:t>
      </w:r>
    </w:p>
    <w:p w:rsidR="008579FC" w:rsidRDefault="008579FC" w:rsidP="007021AE">
      <w:pPr>
        <w:pStyle w:val="ListParagraph"/>
        <w:numPr>
          <w:ilvl w:val="0"/>
          <w:numId w:val="2"/>
        </w:numPr>
      </w:pPr>
      <w:r>
        <w:t>Anıl’ın ve Aylin’in notlarının aritmetik ortalamasını ayrı ayrı bulunuz(4 puan)</w:t>
      </w:r>
    </w:p>
    <w:p w:rsidR="008579FC" w:rsidRDefault="008579FC" w:rsidP="007021AE">
      <w:pPr>
        <w:pStyle w:val="ListParagraph"/>
      </w:pPr>
    </w:p>
    <w:p w:rsidR="008579FC" w:rsidRDefault="008579FC" w:rsidP="007021AE">
      <w:pPr>
        <w:pStyle w:val="ListParagraph"/>
      </w:pPr>
    </w:p>
    <w:p w:rsidR="008579FC" w:rsidRDefault="008579FC" w:rsidP="007021AE">
      <w:pPr>
        <w:pStyle w:val="ListParagraph"/>
      </w:pPr>
    </w:p>
    <w:p w:rsidR="008579FC" w:rsidRDefault="008579FC" w:rsidP="007021AE">
      <w:pPr>
        <w:pStyle w:val="ListParagraph"/>
      </w:pPr>
    </w:p>
    <w:p w:rsidR="008579FC" w:rsidRDefault="008579FC" w:rsidP="007021AE">
      <w:pPr>
        <w:pStyle w:val="ListParagraph"/>
      </w:pPr>
    </w:p>
    <w:p w:rsidR="008579FC" w:rsidRDefault="008579FC" w:rsidP="007021AE">
      <w:pPr>
        <w:pStyle w:val="ListParagraph"/>
      </w:pPr>
    </w:p>
    <w:p w:rsidR="008579FC" w:rsidRDefault="008579FC" w:rsidP="007021AE">
      <w:r>
        <w:t>14) 3x+6 ,  4x-2 , 3x+2  cebirsel ifadelerini modelleyiniz (10 puan)</w:t>
      </w:r>
    </w:p>
    <w:p w:rsidR="008579FC" w:rsidRDefault="008579FC" w:rsidP="007021AE">
      <w:r>
        <w:t>beşgeni x yerine                 üçgeni -1 yerine              kareyi +1 yerine kullanarak yapınız</w:t>
      </w:r>
    </w:p>
    <w:p w:rsidR="008579FC" w:rsidRDefault="008579FC" w:rsidP="007021AE"/>
    <w:p w:rsidR="008579FC" w:rsidRDefault="008579FC" w:rsidP="007021AE"/>
    <w:p w:rsidR="008579FC" w:rsidRDefault="008579FC" w:rsidP="007021AE"/>
    <w:p w:rsidR="008579FC" w:rsidRDefault="008579FC" w:rsidP="007021AE"/>
    <w:p w:rsidR="008579FC" w:rsidRDefault="008579FC" w:rsidP="007021AE"/>
    <w:p w:rsidR="008579FC" w:rsidRDefault="008579FC" w:rsidP="007021AE">
      <w:bookmarkStart w:id="0" w:name="_GoBack"/>
      <w:bookmarkEnd w:id="0"/>
      <w:r>
        <w:t>15) Cebirsel ifade, bilinmeyen  nedir tanımlayınız ve (+8)+(-9) işlemini sayma pullarıyla gösteriniz(8p)</w:t>
      </w:r>
    </w:p>
    <w:p w:rsidR="008579FC" w:rsidRDefault="008579FC" w:rsidP="007021AE"/>
    <w:sectPr w:rsidR="008579FC" w:rsidSect="00FE4F5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9FC" w:rsidRDefault="008579FC" w:rsidP="00E14A91">
      <w:pPr>
        <w:spacing w:after="0" w:line="240" w:lineRule="auto"/>
      </w:pPr>
      <w:r>
        <w:separator/>
      </w:r>
    </w:p>
  </w:endnote>
  <w:endnote w:type="continuationSeparator" w:id="0">
    <w:p w:rsidR="008579FC" w:rsidRDefault="008579FC" w:rsidP="00E14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9FC" w:rsidRDefault="008579FC" w:rsidP="00E14A91">
      <w:pPr>
        <w:spacing w:after="0" w:line="240" w:lineRule="auto"/>
      </w:pPr>
      <w:r>
        <w:separator/>
      </w:r>
    </w:p>
  </w:footnote>
  <w:footnote w:type="continuationSeparator" w:id="0">
    <w:p w:rsidR="008579FC" w:rsidRDefault="008579FC" w:rsidP="00E14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9FC" w:rsidRDefault="008579FC">
    <w:pPr>
      <w:pStyle w:val="Header"/>
    </w:pPr>
    <w:r>
      <w:t>2014-2015 EĞİTİM ÖĞRETİM YILI</w:t>
    </w:r>
    <w:r w:rsidRPr="00E14A91">
      <w:t xml:space="preserve"> </w:t>
    </w:r>
    <w:r>
      <w:t>KAYMAKÇI THK ORTAOKULU MATEMATİK 6.SINIF                                            2. DÖNEM 1. YAZILI</w:t>
    </w:r>
  </w:p>
  <w:p w:rsidR="008579FC" w:rsidRDefault="008579FC">
    <w:pPr>
      <w:pStyle w:val="Header"/>
    </w:pPr>
    <w:r>
      <w:t xml:space="preserve">ADI SOYADI:                                                       </w:t>
    </w:r>
    <w:r>
      <w:sym w:font="Wingdings" w:char="F04A"/>
    </w:r>
    <w:r>
      <w:t xml:space="preserve"> BAŞARILAR</w:t>
    </w:r>
    <w:r>
      <w:sym w:font="Wingdings" w:char="F04A"/>
    </w:r>
    <w:r>
      <w:t xml:space="preserve">                        EMEL SİPAHİ(MAT ÖĞRT)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B60C7"/>
    <w:multiLevelType w:val="hybridMultilevel"/>
    <w:tmpl w:val="8F0C4E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850B18"/>
    <w:multiLevelType w:val="hybridMultilevel"/>
    <w:tmpl w:val="2D36FE14"/>
    <w:lvl w:ilvl="0" w:tplc="A058DD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7B48"/>
    <w:rsid w:val="000231D1"/>
    <w:rsid w:val="000740BE"/>
    <w:rsid w:val="00122776"/>
    <w:rsid w:val="00304016"/>
    <w:rsid w:val="00410956"/>
    <w:rsid w:val="004B2F36"/>
    <w:rsid w:val="005F29CD"/>
    <w:rsid w:val="00696786"/>
    <w:rsid w:val="007021AE"/>
    <w:rsid w:val="008579FC"/>
    <w:rsid w:val="00864E79"/>
    <w:rsid w:val="00A516B7"/>
    <w:rsid w:val="00B42318"/>
    <w:rsid w:val="00C24984"/>
    <w:rsid w:val="00C3140C"/>
    <w:rsid w:val="00C35510"/>
    <w:rsid w:val="00D01666"/>
    <w:rsid w:val="00D95203"/>
    <w:rsid w:val="00E14A91"/>
    <w:rsid w:val="00E52E0A"/>
    <w:rsid w:val="00EE61AC"/>
    <w:rsid w:val="00F07FC1"/>
    <w:rsid w:val="00FA0C53"/>
    <w:rsid w:val="00FD7B48"/>
    <w:rsid w:val="00FE4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8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231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516B7"/>
    <w:rPr>
      <w:color w:val="808080"/>
    </w:rPr>
  </w:style>
  <w:style w:type="paragraph" w:styleId="ListParagraph">
    <w:name w:val="List Paragraph"/>
    <w:basedOn w:val="Normal"/>
    <w:uiPriority w:val="99"/>
    <w:qFormat/>
    <w:rsid w:val="00C35510"/>
    <w:pPr>
      <w:ind w:left="720"/>
    </w:pPr>
  </w:style>
  <w:style w:type="paragraph" w:styleId="Header">
    <w:name w:val="header"/>
    <w:basedOn w:val="Normal"/>
    <w:link w:val="HeaderChar"/>
    <w:uiPriority w:val="99"/>
    <w:rsid w:val="00E14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14A91"/>
  </w:style>
  <w:style w:type="paragraph" w:styleId="Footer">
    <w:name w:val="footer"/>
    <w:basedOn w:val="Normal"/>
    <w:link w:val="FooterChar"/>
    <w:uiPriority w:val="99"/>
    <w:rsid w:val="00E14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14A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142</TotalTime>
  <Pages>2</Pages>
  <Words>429</Words>
  <Characters>2446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13</cp:revision>
  <dcterms:created xsi:type="dcterms:W3CDTF">2015-03-18T15:39:00Z</dcterms:created>
  <dcterms:modified xsi:type="dcterms:W3CDTF">2015-03-29T19:06:00Z</dcterms:modified>
</cp:coreProperties>
</file>