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2E" w:rsidRPr="004A4908" w:rsidRDefault="0076252E" w:rsidP="00904E05">
      <w:pPr>
        <w:pStyle w:val="HTMLPreformatted"/>
        <w:jc w:val="center"/>
        <w:rPr>
          <w:rFonts w:ascii="Times New Roman" w:hAnsi="Times New Roman" w:cs="Times New Roman"/>
          <w:b/>
          <w:bCs/>
        </w:rPr>
      </w:pPr>
      <w:r w:rsidRPr="004A4908">
        <w:rPr>
          <w:rFonts w:ascii="Times New Roman" w:hAnsi="Times New Roman" w:cs="Times New Roman"/>
          <w:b/>
          <w:bCs/>
        </w:rPr>
        <w:t>2014-20</w:t>
      </w:r>
      <w:r>
        <w:rPr>
          <w:rFonts w:ascii="Times New Roman" w:hAnsi="Times New Roman" w:cs="Times New Roman"/>
          <w:b/>
          <w:bCs/>
        </w:rPr>
        <w:t xml:space="preserve">15 EĞİTİM-ÖĞRETİM YILI  YALINTAŞ </w:t>
      </w:r>
      <w:r w:rsidRPr="004A4908">
        <w:rPr>
          <w:rFonts w:ascii="Times New Roman" w:hAnsi="Times New Roman" w:cs="Times New Roman"/>
          <w:b/>
          <w:bCs/>
        </w:rPr>
        <w:t xml:space="preserve"> ORTAOKULU</w:t>
      </w:r>
    </w:p>
    <w:p w:rsidR="0076252E" w:rsidRPr="004A4908" w:rsidRDefault="0076252E" w:rsidP="00904E05">
      <w:pPr>
        <w:pStyle w:val="HTMLPreformatted"/>
        <w:jc w:val="center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cliparts.co/cliparts/8cE/jrj/8cEjrjqKi.jpg" style="position:absolute;left:0;text-align:left;margin-left:455.25pt;margin-top:3.45pt;width:58.05pt;height:50.95pt;z-index:251664384;visibility:visible">
            <v:imagedata r:id="rId5" o:title=""/>
          </v:shape>
        </w:pict>
      </w:r>
      <w:r>
        <w:rPr>
          <w:rFonts w:ascii="Times New Roman" w:hAnsi="Times New Roman" w:cs="Times New Roman"/>
          <w:b/>
          <w:bCs/>
        </w:rPr>
        <w:t xml:space="preserve">6. SINIF </w:t>
      </w:r>
      <w:r w:rsidRPr="004A4908">
        <w:rPr>
          <w:rFonts w:ascii="Times New Roman" w:hAnsi="Times New Roman" w:cs="Times New Roman"/>
          <w:b/>
          <w:bCs/>
        </w:rPr>
        <w:t xml:space="preserve"> 2.DÖNEM 2.YAZILI SORULARI</w:t>
      </w:r>
    </w:p>
    <w:p w:rsidR="0076252E" w:rsidRPr="004A4908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Pr="004A4908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roundrect id="_x0000_s1027" style="position:absolute;margin-left:268.95pt;margin-top:11pt;width:266.25pt;height:170.5pt;z-index:-251667456" arcsize="10923f">
            <v:shadow on="t" opacity=".5" offset="6pt,6pt"/>
          </v:roundrect>
        </w:pict>
      </w:r>
      <w:r w:rsidRPr="004A4908">
        <w:rPr>
          <w:rFonts w:ascii="Times New Roman" w:hAnsi="Times New Roman" w:cs="Times New Roman"/>
          <w:b/>
          <w:bCs/>
        </w:rPr>
        <w:t xml:space="preserve">AD-SOYAD: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SINIF</w:t>
      </w:r>
      <w:r w:rsidRPr="004A4908">
        <w:rPr>
          <w:rFonts w:ascii="Times New Roman" w:hAnsi="Times New Roman" w:cs="Times New Roman"/>
          <w:b/>
          <w:bCs/>
        </w:rPr>
        <w:t>:</w:t>
      </w:r>
    </w:p>
    <w:p w:rsidR="0076252E" w:rsidRPr="004A4908" w:rsidRDefault="0076252E" w:rsidP="00AE060C">
      <w:pPr>
        <w:pStyle w:val="HTMLPreformatted"/>
        <w:rPr>
          <w:rFonts w:ascii="Times New Roman" w:hAnsi="Times New Roman" w:cs="Times New Roman"/>
          <w:b/>
          <w:bCs/>
        </w:rPr>
        <w:sectPr w:rsidR="0076252E" w:rsidRPr="004A4908" w:rsidSect="00AA229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252E" w:rsidRPr="004A4908" w:rsidRDefault="0076252E" w:rsidP="002451F9">
      <w:pPr>
        <w:ind w:right="-288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:rsidR="0076252E" w:rsidRPr="004A4908" w:rsidRDefault="0076252E" w:rsidP="002451F9">
      <w:pPr>
        <w:ind w:right="-288"/>
        <w:rPr>
          <w:rFonts w:ascii="Times New Roman" w:hAnsi="Times New Roman" w:cs="Times New Roman"/>
          <w:color w:val="000080"/>
          <w:sz w:val="20"/>
          <w:szCs w:val="20"/>
        </w:rPr>
      </w:pPr>
      <w:r>
        <w:rPr>
          <w:noProof/>
        </w:rPr>
        <w:pict>
          <v:rect id="_x0000_s1028" style="position:absolute;margin-left:-74.6pt;margin-top:207.25pt;width:269pt;height:21.7pt;z-index:251651072">
            <v:fill color2="fill darken(118)" rotate="t" method="linear sigma" focus="-50%" type="gradient"/>
            <v:textbox style="mso-next-textbox:#_x0000_s1028">
              <w:txbxContent>
                <w:p w:rsidR="0076252E" w:rsidRPr="00E955F3" w:rsidRDefault="0076252E" w:rsidP="00E955F3">
                  <w:pPr>
                    <w:jc w:val="center"/>
                    <w:rPr>
                      <w:b/>
                      <w:bCs/>
                    </w:rPr>
                  </w:pPr>
                  <w:r w:rsidRPr="00E955F3">
                    <w:rPr>
                      <w:b/>
                      <w:bCs/>
                    </w:rPr>
                    <w:t>ANLAMA-ANLATIM  BÖLÜMÜ</w:t>
                  </w:r>
                </w:p>
              </w:txbxContent>
            </v:textbox>
          </v:rect>
        </w:pict>
      </w:r>
      <w:r w:rsidRPr="004A4908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       </w:t>
      </w:r>
      <w:r w:rsidRPr="004A4908">
        <w:rPr>
          <w:rFonts w:ascii="Times New Roman" w:hAnsi="Times New Roman" w:cs="Times New Roman"/>
          <w:b/>
          <w:bCs/>
          <w:color w:val="000000"/>
          <w:sz w:val="20"/>
          <w:szCs w:val="20"/>
        </w:rPr>
        <w:t>ALLAH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’</w:t>
      </w:r>
      <w:r w:rsidRPr="004A490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IN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Pr="004A490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RAHMETİ               </w:t>
      </w:r>
      <w:r w:rsidRPr="004A4908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</w:r>
      <w:r>
        <w:rPr>
          <w:noProof/>
        </w:rPr>
        <w:pict>
          <v:shape id="Resim 9" o:spid="_x0000_s1029" type="#_x0000_t75" alt="Nasreddin Hoca   (1208 - 1284)" style="position:absolute;margin-left:-23pt;margin-top:1.75pt;width:75.9pt;height:99.15pt;z-index:251644928;visibility:visible;mso-wrap-distance-left:7.5pt;mso-wrap-distance-top:7.5pt;mso-wrap-distance-right:7.5pt;mso-wrap-distance-bottom:7.5pt;mso-position-horizontal-relative:text;mso-position-vertical-relative:line" o:allowoverlap="f">
            <v:imagedata r:id="rId6" o:title=""/>
            <w10:wrap type="square"/>
          </v:shape>
        </w:pict>
      </w:r>
      <w:r w:rsidRPr="004A4908">
        <w:rPr>
          <w:rFonts w:ascii="Times New Roman" w:hAnsi="Times New Roman" w:cs="Times New Roman"/>
          <w:color w:val="000000"/>
          <w:sz w:val="20"/>
          <w:szCs w:val="20"/>
        </w:rPr>
        <w:t>Yağmurlu bir günde Nasrettin Hoca pencere- den dışarı bakarken komşusunun koşa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A4908">
        <w:rPr>
          <w:rFonts w:ascii="Times New Roman" w:hAnsi="Times New Roman" w:cs="Times New Roman"/>
          <w:color w:val="000000"/>
          <w:sz w:val="20"/>
          <w:szCs w:val="20"/>
        </w:rPr>
        <w:t xml:space="preserve"> koşa yağmurdan kaçtığını görür, pencereyi açar:   </w:t>
      </w:r>
      <w:r w:rsidRPr="004A4908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 -Hey Ahmet Efendi, bir de hacı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olacaksın, </w:t>
      </w:r>
      <w:r w:rsidRPr="004A4908">
        <w:rPr>
          <w:rFonts w:ascii="Times New Roman" w:hAnsi="Times New Roman" w:cs="Times New Roman"/>
          <w:color w:val="000000"/>
          <w:sz w:val="20"/>
          <w:szCs w:val="20"/>
        </w:rPr>
        <w:t xml:space="preserve">rahmetten kaçılır mı? der.   </w:t>
      </w:r>
      <w:r w:rsidRPr="004A4908">
        <w:rPr>
          <w:rFonts w:ascii="Times New Roman" w:hAnsi="Times New Roman" w:cs="Times New Roman"/>
          <w:color w:val="000000"/>
          <w:sz w:val="20"/>
          <w:szCs w:val="20"/>
        </w:rPr>
        <w:br/>
        <w:t xml:space="preserve">Bunun üzerine zavallı adam koşmaktan vazgeçip sırılsıklam olur. Ertesi gün Hoca’nın komşusu Hoca’yı yağmurdan kaçarken görür ve Hoca’ya bir ders vermek ister :   </w:t>
      </w:r>
      <w:r w:rsidRPr="004A4908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    -Hoca Hoca dün bana diyordun. Bugün sen neden rahmetten kaçıyorsun? der.   </w:t>
      </w:r>
      <w:r w:rsidRPr="004A4908">
        <w:rPr>
          <w:rFonts w:ascii="Times New Roman" w:hAnsi="Times New Roman" w:cs="Times New Roman"/>
          <w:color w:val="000000"/>
          <w:sz w:val="20"/>
          <w:szCs w:val="20"/>
        </w:rPr>
        <w:br/>
        <w:t>Hoca hiç durmadan yoluna devam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eder ve komşusuna şöyle der:</w:t>
      </w:r>
      <w:r w:rsidRPr="004A49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4A4908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   -Ben rahmetten kaçmıyorum, sadece Allah’ın rahmetine basmamak için çabalıyorum</w:t>
      </w:r>
      <w:r w:rsidRPr="004A4908">
        <w:rPr>
          <w:rFonts w:ascii="Times New Roman" w:hAnsi="Times New Roman" w:cs="Times New Roman"/>
          <w:color w:val="000080"/>
          <w:sz w:val="20"/>
          <w:szCs w:val="20"/>
        </w:rPr>
        <w:t>. </w:t>
      </w:r>
    </w:p>
    <w:p w:rsidR="0076252E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</w:p>
    <w:p w:rsidR="0076252E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  <w:r w:rsidRPr="008D65D0">
        <w:rPr>
          <w:rFonts w:ascii="Segoe Script" w:hAnsi="Segoe Script" w:cs="Segoe Script"/>
          <w:b/>
          <w:bCs/>
          <w:sz w:val="16"/>
          <w:szCs w:val="16"/>
        </w:rPr>
        <w:t>1) Nasrettin Hoca pencereden bakarken neyi görür?(5p)</w:t>
      </w: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color w:val="000080"/>
          <w:sz w:val="16"/>
          <w:szCs w:val="16"/>
        </w:rPr>
      </w:pPr>
      <w:r>
        <w:rPr>
          <w:noProof/>
        </w:rPr>
        <w:pict>
          <v:shape id="_x0000_s1030" type="#_x0000_t75" alt="http://cliparts.co/cliparts/8cE/jrj/8cEjrjqKi.jpg" style="position:absolute;left:0;text-align:left;margin-left:-32.15pt;margin-top:.4pt;width:40.2pt;height:35.3pt;z-index:251662336;visibility:visible">
            <v:imagedata r:id="rId5" o:title=""/>
          </v:shape>
        </w:pict>
      </w:r>
      <w:r>
        <w:rPr>
          <w:noProof/>
        </w:rPr>
        <w:pict>
          <v:rect id="_x0000_s1031" style="position:absolute;left:0;text-align:left;margin-left:-21.75pt;margin-top:2.9pt;width:281.2pt;height:42.4pt;z-index:251648000"/>
        </w:pict>
      </w: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  <w:r>
        <w:rPr>
          <w:noProof/>
        </w:rPr>
        <w:pict>
          <v:shape id="_x0000_s1032" type="#_x0000_t75" alt="http://cliparts.co/cliparts/8cE/jrj/8cEjrjqKi.jpg" style="position:absolute;left:0;text-align:left;margin-left:-32.5pt;margin-top:25.1pt;width:40.3pt;height:35.3pt;z-index:251661312;visibility:visible">
            <v:imagedata r:id="rId5" o:title=""/>
          </v:shape>
        </w:pict>
      </w:r>
      <w:r w:rsidRPr="008D65D0">
        <w:rPr>
          <w:rFonts w:ascii="Segoe Script" w:hAnsi="Segoe Script" w:cs="Segoe Script"/>
          <w:b/>
          <w:bCs/>
          <w:sz w:val="16"/>
          <w:szCs w:val="16"/>
        </w:rPr>
        <w:t>2) Nasrettin Hoca’nın komşusu,Hoca</w:t>
      </w:r>
      <w:r>
        <w:rPr>
          <w:rFonts w:ascii="Segoe Script" w:hAnsi="Segoe Script" w:cs="Segoe Script"/>
          <w:b/>
          <w:bCs/>
          <w:sz w:val="16"/>
          <w:szCs w:val="16"/>
        </w:rPr>
        <w:t>’yı</w:t>
      </w:r>
      <w:r w:rsidRPr="008D65D0">
        <w:rPr>
          <w:rFonts w:ascii="Segoe Script" w:hAnsi="Segoe Script" w:cs="Segoe Script"/>
          <w:b/>
          <w:bCs/>
          <w:sz w:val="16"/>
          <w:szCs w:val="16"/>
        </w:rPr>
        <w:t xml:space="preserve"> yağmurdan kaçarken görünce ne yapar?(5p)</w:t>
      </w: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  <w:r>
        <w:rPr>
          <w:noProof/>
        </w:rPr>
        <w:pict>
          <v:rect id="_x0000_s1033" style="position:absolute;left:0;text-align:left;margin-left:-21.75pt;margin-top:4.25pt;width:281.2pt;height:45.15pt;z-index:251646976"/>
        </w:pict>
      </w: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4" style="position:absolute;left:0;text-align:left;margin-left:247.9pt;margin-top:32.05pt;width:57.75pt;height:15.65pt;rotation:90;z-index:251657216" o:connectortype="elbow" adj="-375,-625296,-119913">
            <v:stroke endarrow="block"/>
          </v:shape>
        </w:pict>
      </w: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</w:p>
    <w:p w:rsidR="0076252E" w:rsidRPr="008D65D0" w:rsidRDefault="0076252E" w:rsidP="008D65D0">
      <w:pPr>
        <w:pStyle w:val="NoSpacing"/>
        <w:jc w:val="both"/>
        <w:rPr>
          <w:rFonts w:ascii="Segoe Script" w:hAnsi="Segoe Script" w:cs="Segoe Script"/>
          <w:b/>
          <w:bCs/>
          <w:sz w:val="16"/>
          <w:szCs w:val="16"/>
        </w:rPr>
      </w:pPr>
      <w:r w:rsidRPr="008D65D0">
        <w:rPr>
          <w:rFonts w:ascii="Segoe Script" w:hAnsi="Segoe Script" w:cs="Segoe Script"/>
          <w:b/>
          <w:bCs/>
          <w:sz w:val="16"/>
          <w:szCs w:val="16"/>
        </w:rPr>
        <w:t>3) Komşusunun sorusuna Nasrettin Hoca  sizce  neden  böyle  bir  cevap  vermiş  olabilir, cevap  Hoca’nın  hangi  özelliğini  göstermektedir ?</w:t>
      </w:r>
      <w:r>
        <w:rPr>
          <w:rFonts w:ascii="Segoe Script" w:hAnsi="Segoe Script" w:cs="Segoe Script"/>
          <w:b/>
          <w:bCs/>
          <w:sz w:val="16"/>
          <w:szCs w:val="16"/>
        </w:rPr>
        <w:t xml:space="preserve"> (10</w:t>
      </w:r>
      <w:r w:rsidRPr="008D65D0">
        <w:rPr>
          <w:rFonts w:ascii="Segoe Script" w:hAnsi="Segoe Script" w:cs="Segoe Script"/>
          <w:b/>
          <w:bCs/>
          <w:sz w:val="16"/>
          <w:szCs w:val="16"/>
        </w:rPr>
        <w:t>p)</w:t>
      </w:r>
    </w:p>
    <w:p w:rsidR="0076252E" w:rsidRPr="004A4908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_x0000_s1035" type="#_x0000_t75" alt="http://cliparts.co/cliparts/8cE/jrj/8cEjrjqKi.jpg" style="position:absolute;margin-left:-32.45pt;margin-top:.45pt;width:40.6pt;height:35.3pt;z-index:251660288;visibility:visible">
            <v:imagedata r:id="rId7" o:title=""/>
          </v:shape>
        </w:pict>
      </w:r>
      <w:r>
        <w:rPr>
          <w:noProof/>
        </w:rPr>
        <w:pict>
          <v:rect id="_x0000_s1036" style="position:absolute;margin-left:-21.75pt;margin-top:-.15pt;width:281.2pt;height:82.5pt;z-index:251645952"/>
        </w:pic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</w:rPr>
      </w:pPr>
    </w:p>
    <w:p w:rsidR="0076252E" w:rsidRPr="004A4908" w:rsidRDefault="0076252E" w:rsidP="00AE060C">
      <w:pPr>
        <w:pStyle w:val="HTMLPreformatted"/>
        <w:rPr>
          <w:rFonts w:ascii="Times New Roman" w:hAnsi="Times New Roman" w:cs="Times New Roman"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w:pict>
          <v:rect id="_x0000_s1037" style="position:absolute;left:0;text-align:left;margin-left:-19.05pt;margin-top:11pt;width:278.5pt;height:21.1pt;z-index:251650048">
            <v:fill color2="fill darken(118)" rotate="t" method="linear sigma" focus="-50%" type="gradient"/>
            <v:textbox style="mso-next-textbox:#_x0000_s1037">
              <w:txbxContent>
                <w:p w:rsidR="0076252E" w:rsidRPr="00774C00" w:rsidRDefault="0076252E" w:rsidP="00774C00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DİL  BİLGİSİ – TEMEL BİLGİLER</w:t>
                  </w:r>
                </w:p>
              </w:txbxContent>
            </v:textbox>
          </v:rect>
        </w:pict>
      </w: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left:0;text-align:left;margin-left:-17pt;margin-top:3.05pt;width:269pt;height:53.65pt;z-index:-251664384" adj="422,25666">
            <v:textbox style="mso-next-textbox:#_x0000_s1038">
              <w:txbxContent>
                <w:p w:rsidR="0076252E" w:rsidRDefault="0076252E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76252E" w:rsidRPr="00AC1BEA" w:rsidRDefault="0076252E" w:rsidP="00AC1BEA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AC1BEA">
        <w:rPr>
          <w:rFonts w:ascii="Times New Roman" w:hAnsi="Times New Roman" w:cs="Times New Roman"/>
          <w:sz w:val="20"/>
          <w:szCs w:val="20"/>
        </w:rPr>
        <w:t>“Ertesi gün Hoca’nın komşusu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AC1BEA">
        <w:rPr>
          <w:rFonts w:ascii="Times New Roman" w:hAnsi="Times New Roman" w:cs="Times New Roman"/>
          <w:sz w:val="20"/>
          <w:szCs w:val="20"/>
        </w:rPr>
        <w:t xml:space="preserve"> Hoca’yı yağmurdan kaçarken görür.”</w:t>
      </w:r>
    </w:p>
    <w:p w:rsidR="0076252E" w:rsidRPr="00AC1BEA" w:rsidRDefault="0076252E" w:rsidP="00AC1BEA">
      <w:pPr>
        <w:pStyle w:val="NoSpacing"/>
        <w:jc w:val="both"/>
        <w:rPr>
          <w:rFonts w:ascii="Times New Roman" w:hAnsi="Times New Roman" w:cs="Times New Roman"/>
          <w:color w:val="000080"/>
          <w:sz w:val="20"/>
          <w:szCs w:val="20"/>
        </w:rPr>
      </w:pPr>
      <w:r w:rsidRPr="00AC1BEA">
        <w:rPr>
          <w:rFonts w:ascii="Times New Roman" w:hAnsi="Times New Roman" w:cs="Times New Roman"/>
          <w:sz w:val="20"/>
          <w:szCs w:val="20"/>
        </w:rPr>
        <w:t>“Sadece Allah’ın rahmetine basmamak için çabalıyorum</w:t>
      </w:r>
      <w:r w:rsidRPr="00AC1BEA">
        <w:rPr>
          <w:rFonts w:ascii="Times New Roman" w:hAnsi="Times New Roman" w:cs="Times New Roman"/>
          <w:color w:val="000080"/>
          <w:sz w:val="20"/>
          <w:szCs w:val="20"/>
        </w:rPr>
        <w:t>.”</w:t>
      </w:r>
    </w:p>
    <w:p w:rsidR="0076252E" w:rsidRPr="00AC1BEA" w:rsidRDefault="0076252E" w:rsidP="00AC1BEA">
      <w:pPr>
        <w:pStyle w:val="NoSpacing"/>
        <w:jc w:val="both"/>
        <w:rPr>
          <w:rFonts w:ascii="Times New Roman" w:hAnsi="Times New Roman" w:cs="Times New Roman"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</w:rPr>
      </w:pPr>
    </w:p>
    <w:p w:rsidR="0076252E" w:rsidRPr="00D6395A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4. </w:t>
      </w:r>
      <w:r w:rsidRPr="00D6395A">
        <w:rPr>
          <w:rFonts w:ascii="Times New Roman" w:hAnsi="Times New Roman" w:cs="Times New Roman"/>
          <w:b/>
          <w:bCs/>
        </w:rPr>
        <w:t xml:space="preserve">Yukarıdaki  cümlelerde  geçen  isim  tamlamalarını  bulun  ve </w:t>
      </w:r>
      <w:r>
        <w:rPr>
          <w:rFonts w:ascii="Times New Roman" w:hAnsi="Times New Roman" w:cs="Times New Roman"/>
          <w:b/>
          <w:bCs/>
        </w:rPr>
        <w:t xml:space="preserve">alta </w:t>
      </w:r>
      <w:r w:rsidRPr="00D6395A">
        <w:rPr>
          <w:rFonts w:ascii="Times New Roman" w:hAnsi="Times New Roman" w:cs="Times New Roman"/>
          <w:b/>
          <w:bCs/>
        </w:rPr>
        <w:t xml:space="preserve"> yazın, çeşidini  de  yanına  belirtin.</w:t>
      </w:r>
      <w:r>
        <w:rPr>
          <w:rFonts w:ascii="Times New Roman" w:hAnsi="Times New Roman" w:cs="Times New Roman"/>
          <w:b/>
          <w:bCs/>
        </w:rPr>
        <w:t xml:space="preserve"> ( 4 P )</w:t>
      </w:r>
    </w:p>
    <w:p w:rsidR="0076252E" w:rsidRPr="008A7EE6" w:rsidRDefault="0076252E" w:rsidP="00AC1BEA">
      <w:pPr>
        <w:pStyle w:val="NoSpacing"/>
        <w:jc w:val="both"/>
        <w:rPr>
          <w:rFonts w:ascii="Times New Roman" w:hAnsi="Times New Roman" w:cs="Times New Roman"/>
        </w:rPr>
      </w:pPr>
      <w:r>
        <w:rPr>
          <w:noProof/>
        </w:rPr>
        <w:pict>
          <v:shape id="_x0000_s1039" type="#_x0000_t75" alt="http://cliparts.co/cliparts/8cE/jrj/8cEjrjqKi.jpg" style="position:absolute;left:0;text-align:left;margin-left:-16.85pt;margin-top:2.2pt;width:39.85pt;height:35.3pt;z-index:251659264;visibility:visible">
            <v:imagedata r:id="rId8" o:title=""/>
            <w10:wrap type="square"/>
          </v:shape>
        </w:pict>
      </w: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:rsidR="0076252E" w:rsidRDefault="0076252E" w:rsidP="008F6344">
      <w:pPr>
        <w:pStyle w:val="NoSpacing"/>
        <w:rPr>
          <w:rFonts w:ascii="Times New Roman" w:hAnsi="Times New Roman" w:cs="Times New Roman"/>
          <w:b/>
          <w:bCs/>
        </w:rPr>
      </w:pPr>
    </w:p>
    <w:p w:rsidR="0076252E" w:rsidRPr="004A4908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Pr="004A4908">
        <w:rPr>
          <w:rFonts w:ascii="Times New Roman" w:hAnsi="Times New Roman" w:cs="Times New Roman"/>
          <w:sz w:val="20"/>
          <w:szCs w:val="20"/>
        </w:rPr>
        <w:t xml:space="preserve">. </w:t>
      </w:r>
      <w:r w:rsidRPr="0033472E">
        <w:rPr>
          <w:rFonts w:ascii="Times New Roman" w:hAnsi="Times New Roman" w:cs="Times New Roman"/>
          <w:b/>
          <w:bCs/>
          <w:sz w:val="20"/>
          <w:szCs w:val="20"/>
        </w:rPr>
        <w:t>Aşağıda  istenenleri  yazın</w:t>
      </w:r>
      <w:r>
        <w:rPr>
          <w:rFonts w:ascii="Times New Roman" w:hAnsi="Times New Roman" w:cs="Times New Roman"/>
          <w:b/>
          <w:bCs/>
          <w:sz w:val="20"/>
          <w:szCs w:val="20"/>
        </w:rPr>
        <w:t>. ( 8 p )</w:t>
      </w:r>
    </w:p>
    <w:p w:rsidR="0076252E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 xml:space="preserve"> a) </w:t>
      </w:r>
      <w:r w:rsidRPr="0033472E">
        <w:rPr>
          <w:rFonts w:ascii="Times New Roman" w:hAnsi="Times New Roman" w:cs="Times New Roman"/>
          <w:b/>
          <w:bCs/>
          <w:sz w:val="20"/>
          <w:szCs w:val="20"/>
        </w:rPr>
        <w:t>“ancak”</w:t>
      </w:r>
      <w:r w:rsidRPr="004A4908">
        <w:rPr>
          <w:rFonts w:ascii="Times New Roman" w:hAnsi="Times New Roman" w:cs="Times New Roman"/>
          <w:sz w:val="20"/>
          <w:szCs w:val="20"/>
        </w:rPr>
        <w:t xml:space="preserve"> kelimesini  edat  olarak  cümlede  kullan.</w:t>
      </w:r>
    </w:p>
    <w:p w:rsidR="0076252E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Pr="004A4908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……………………………………………………………….</w:t>
      </w:r>
    </w:p>
    <w:p w:rsidR="0076252E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 xml:space="preserve">b) </w:t>
      </w:r>
      <w:r w:rsidRPr="0033472E">
        <w:rPr>
          <w:rFonts w:ascii="Times New Roman" w:hAnsi="Times New Roman" w:cs="Times New Roman"/>
          <w:b/>
          <w:bCs/>
          <w:sz w:val="20"/>
          <w:szCs w:val="20"/>
        </w:rPr>
        <w:t>“ancak”</w:t>
      </w:r>
      <w:r w:rsidRPr="004A4908">
        <w:rPr>
          <w:rFonts w:ascii="Times New Roman" w:hAnsi="Times New Roman" w:cs="Times New Roman"/>
          <w:sz w:val="20"/>
          <w:szCs w:val="20"/>
        </w:rPr>
        <w:t xml:space="preserve">  kelimesini  bağlaç  olarak  cümlede  kullan</w:t>
      </w:r>
    </w:p>
    <w:p w:rsidR="0076252E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Pr="004A4908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………………………………………………………............</w:t>
      </w:r>
    </w:p>
    <w:p w:rsidR="0076252E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 xml:space="preserve">c) </w:t>
      </w:r>
      <w:r w:rsidRPr="0033472E">
        <w:rPr>
          <w:rFonts w:ascii="Times New Roman" w:hAnsi="Times New Roman" w:cs="Times New Roman"/>
          <w:b/>
          <w:bCs/>
          <w:sz w:val="20"/>
          <w:szCs w:val="20"/>
        </w:rPr>
        <w:t>“ile”</w:t>
      </w:r>
      <w:r w:rsidRPr="004A4908">
        <w:rPr>
          <w:rFonts w:ascii="Times New Roman" w:hAnsi="Times New Roman" w:cs="Times New Roman"/>
          <w:sz w:val="20"/>
          <w:szCs w:val="20"/>
        </w:rPr>
        <w:t xml:space="preserve">  kelimesini  bağlaç  olarak  cümlede  kullan.</w:t>
      </w:r>
    </w:p>
    <w:p w:rsidR="0076252E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Pr="004A4908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……………………………………………………………….</w:t>
      </w:r>
    </w:p>
    <w:p w:rsidR="0076252E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 xml:space="preserve">d) </w:t>
      </w:r>
      <w:r w:rsidRPr="0033472E">
        <w:rPr>
          <w:rFonts w:ascii="Times New Roman" w:hAnsi="Times New Roman" w:cs="Times New Roman"/>
          <w:b/>
          <w:bCs/>
          <w:sz w:val="20"/>
          <w:szCs w:val="20"/>
        </w:rPr>
        <w:t>“ile”</w:t>
      </w:r>
      <w:r w:rsidRPr="004A4908">
        <w:rPr>
          <w:rFonts w:ascii="Times New Roman" w:hAnsi="Times New Roman" w:cs="Times New Roman"/>
          <w:sz w:val="20"/>
          <w:szCs w:val="20"/>
        </w:rPr>
        <w:t xml:space="preserve"> kelimesini  edat  olarak  cümlede  kullan.</w:t>
      </w:r>
    </w:p>
    <w:p w:rsidR="0076252E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Pr="004A4908" w:rsidRDefault="0076252E" w:rsidP="008F6344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……………………………………………………………….</w:t>
      </w:r>
    </w:p>
    <w:p w:rsidR="0076252E" w:rsidRPr="00AC1BEA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:rsidR="0076252E" w:rsidRPr="00A42E05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noProof/>
        </w:rPr>
        <w:pict>
          <v:shape id="_x0000_s1040" type="#_x0000_t75" alt="http://images.clipartpanda.com/silhouettes-clipart-birds-flying-silhouette-clip-art.jpg" style="position:absolute;left:0;text-align:left;margin-left:84.85pt;margin-top:21.25pt;width:63.75pt;height:48.25pt;z-index:251655168;visibility:visible">
            <v:imagedata r:id="rId9" o:title=""/>
          </v:shape>
        </w:pict>
      </w:r>
      <w:r>
        <w:rPr>
          <w:rFonts w:ascii="Times New Roman" w:hAnsi="Times New Roman" w:cs="Times New Roman"/>
          <w:b/>
          <w:bCs/>
        </w:rPr>
        <w:t xml:space="preserve">6. Resimlerle  ilgili, belirtilen  türde  sıfatlar  yazın (resmin altına).                                           </w:t>
      </w:r>
      <w:r w:rsidRPr="00A42E05">
        <w:rPr>
          <w:rFonts w:ascii="Times New Roman" w:hAnsi="Times New Roman" w:cs="Times New Roman"/>
          <w:b/>
          <w:bCs/>
          <w:sz w:val="16"/>
          <w:szCs w:val="16"/>
        </w:rPr>
        <w:t>(2 X 6 =12 P)</w:t>
      </w: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irc_mi" o:spid="_x0000_s1041" type="#_x0000_t75" alt="http://www.folioart.co.uk/images/uploads/Jason-Brooks-Folio_Art-Illustration-fashion-illustrations-Men-glasses-L.jpg" style="position:absolute;left:0;text-align:left;margin-left:-3.6pt;margin-top:1.4pt;width:66.55pt;height:83.55pt;z-index:251653120;visibility:visible">
            <v:imagedata r:id="rId10" o:title=""/>
          </v:shape>
        </w:pict>
      </w: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_x0000_s1042" type="#_x0000_t75" alt="http://watermarked.cutcaster.com/cutcaster-photo-100697824-Silhouette-fashion-men.jpg" style="position:absolute;left:0;text-align:left;margin-left:160.25pt;margin-top:5.05pt;width:84.05pt;height:70.6pt;z-index:251663360;visibility:visible">
            <v:imagedata r:id="rId11" o:title=""/>
          </v:shape>
        </w:pict>
      </w: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…....  ………</w:t>
      </w: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(asıl  sayı  sıf.)</w:t>
      </w: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</w:p>
    <w:p w:rsidR="0076252E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  …………                  ………    .………..</w:t>
      </w:r>
    </w:p>
    <w:p w:rsidR="0076252E" w:rsidRPr="00AC1BEA" w:rsidRDefault="0076252E" w:rsidP="00AC1BEA">
      <w:pPr>
        <w:pStyle w:val="NoSpacing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(niteleme sıfatı)                             ( belgisiz  sıfat)</w: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_x0000_s1043" type="#_x0000_t75" alt="http://cdn.playbuzz.com/cdn/a9bef57e-375d-4ed1-a1fc-f8ec352e99ec/82c42788-8d5b-4c3c-896e-e6848a196611.jpg" style="position:absolute;margin-left:160.25pt;margin-top:8.5pt;width:67.75pt;height:51.4pt;z-index:251658240;visibility:visible">
            <v:imagedata r:id="rId12" o:title=""/>
          </v:shape>
        </w:pic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_x0000_s1044" type="#_x0000_t75" alt="http://www.polyvore.com/cgi/img-thing?.out=jpg&amp;size=l&amp;tid=21356307" style="position:absolute;margin-left:73.3pt;margin-top:3.1pt;width:65.05pt;height:45.5pt;z-index:251654144;visibility:visible">
            <v:imagedata r:id="rId13" o:title=""/>
            <w10:wrap type="square"/>
          </v:shape>
        </w:pict>
      </w:r>
      <w:r>
        <w:rPr>
          <w:noProof/>
        </w:rPr>
        <w:pict>
          <v:shape id="_x0000_s1045" type="#_x0000_t75" alt="http://ec.l.thumbs.canstockphoto.com/canstock22487957.jpg" style="position:absolute;margin-left:1.3pt;margin-top:3.1pt;width:57.55pt;height:71.3pt;z-index:251656192;visibility:visible">
            <v:imagedata r:id="rId14" o:title=""/>
            <w10:wrap type="square"/>
          </v:shape>
        </w:pic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………..   ……..      ………….  …..……</w: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(işaret  sıfatı)              (soru  sıfatı)</w: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………….  ……….</w: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 sıra  sayı  sıfatı)</w: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rect id="_x0000_s1046" style="position:absolute;margin-left:-10.4pt;margin-top:9.05pt;width:274.45pt;height:127.65pt;z-index:251665408">
            <v:shadow on="t" opacity=".5" offset="6pt,-6pt"/>
            <v:textbox style="mso-next-textbox:#_x0000_s1046">
              <w:txbxContent>
                <w:p w:rsidR="0076252E" w:rsidRPr="00FE18D0" w:rsidRDefault="0076252E" w:rsidP="00FE18D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18D0">
                    <w:rPr>
                      <w:rFonts w:ascii="Times New Roman" w:hAnsi="Times New Roman" w:cs="Times New Roman"/>
                      <w:b/>
                      <w:bCs/>
                    </w:rPr>
                    <w:t>7.  Aşağıdaki  boşluklara  “ki”  bağlacı  veya  “-ki”  eki  getireceksiniz.Yazımına  dikkat  edin</w:t>
                  </w:r>
                  <w:r w:rsidRPr="00FE18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( 4 P )</w:t>
                  </w:r>
                </w:p>
                <w:p w:rsidR="0076252E" w:rsidRPr="00FE18D0" w:rsidRDefault="007625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18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Mağazanın  vitrininde…….   sarı  kravatı  aldım.</w:t>
                  </w:r>
                </w:p>
                <w:p w:rsidR="0076252E" w:rsidRPr="00FE18D0" w:rsidRDefault="007625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18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Sınava  çok  çalışın……….  dondurma  sizin  olsun.</w:t>
                  </w:r>
                </w:p>
                <w:p w:rsidR="0076252E" w:rsidRDefault="007625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E18D0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Anladım……..  çalışınca  oluyormuş.</w:t>
                  </w:r>
                </w:p>
                <w:p w:rsidR="0076252E" w:rsidRPr="00FE18D0" w:rsidRDefault="007625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Bu  düğünde……  en  yakışıklı  adam  dayımdı.</w:t>
                  </w:r>
                </w:p>
                <w:p w:rsidR="0076252E" w:rsidRDefault="0076252E">
                  <w:pPr>
                    <w:rPr>
                      <w:rFonts w:cs="Times New Roman"/>
                    </w:rPr>
                  </w:pPr>
                </w:p>
              </w:txbxContent>
            </v:textbox>
          </v:rect>
        </w:pic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 Cümlelerin  yanına  Ö (öznel)  veya  N (nesnel)  olarak  değerlendirme  yapın. ( 4 P )</w: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F806B7">
      <w:pPr>
        <w:pStyle w:val="NoSpacing"/>
        <w:rPr>
          <w:rFonts w:cs="Times New Roman"/>
        </w:rPr>
      </w:pPr>
      <w:r>
        <w:t xml:space="preserve">……..   </w:t>
      </w:r>
      <w:r w:rsidRPr="0047213C">
        <w:t>İstanbul  Türkiye’nin  en  kalabalık  şehridir.</w:t>
      </w:r>
    </w:p>
    <w:p w:rsidR="0076252E" w:rsidRDefault="0076252E" w:rsidP="00F806B7">
      <w:pPr>
        <w:pStyle w:val="NoSpacing"/>
      </w:pPr>
      <w:r>
        <w:t>……..   Pahalılık  İstanbul’da  yaşamayı  zorlaştırıyor.</w:t>
      </w:r>
    </w:p>
    <w:p w:rsidR="0076252E" w:rsidRDefault="0076252E" w:rsidP="00F806B7">
      <w:pPr>
        <w:pStyle w:val="NoSpacing"/>
      </w:pPr>
      <w:r>
        <w:t>……..   İstanbul  Boğazı  iki  kıtayı  birbirinden  ayırır.</w:t>
      </w:r>
    </w:p>
    <w:p w:rsidR="0076252E" w:rsidRDefault="0076252E" w:rsidP="00F806B7">
      <w:pPr>
        <w:pStyle w:val="NoSpacing"/>
      </w:pPr>
      <w:r>
        <w:t xml:space="preserve">……..   İstanbul’da  Türkiye’nin  en  rahat  havaalanları  </w:t>
      </w:r>
    </w:p>
    <w:p w:rsidR="0076252E" w:rsidRPr="0047213C" w:rsidRDefault="0076252E" w:rsidP="00F806B7">
      <w:pPr>
        <w:pStyle w:val="NoSpacing"/>
        <w:rPr>
          <w:rFonts w:cs="Times New Roman"/>
        </w:rPr>
      </w:pPr>
      <w:r>
        <w:t xml:space="preserve">           bulunuyor.</w:t>
      </w:r>
    </w:p>
    <w:p w:rsidR="0076252E" w:rsidRDefault="0076252E" w:rsidP="00C16C94">
      <w:pPr>
        <w:pStyle w:val="NoSpacing"/>
        <w:rPr>
          <w:rFonts w:cs="Times New Roman"/>
          <w:b/>
          <w:bCs/>
        </w:rPr>
      </w:pPr>
    </w:p>
    <w:p w:rsidR="0076252E" w:rsidRDefault="0076252E" w:rsidP="00C16C94">
      <w:pPr>
        <w:pStyle w:val="NoSpacing"/>
        <w:rPr>
          <w:rFonts w:cs="Times New Roman"/>
          <w:b/>
          <w:bCs/>
        </w:rPr>
      </w:pPr>
      <w:r>
        <w:rPr>
          <w:noProof/>
        </w:rPr>
        <w:pict>
          <v:shape id="_x0000_s1047" type="#_x0000_t75" alt="http://cliparts.co/cliparts/8cE/jrj/8cEjrjqKi.jpg" style="position:absolute;margin-left:227.7pt;margin-top:-17.65pt;width:31.8pt;height:27.15pt;z-index:251670528;visibility:visible">
            <v:imagedata r:id="rId5" o:title=""/>
          </v:shape>
        </w:pict>
      </w:r>
      <w:r>
        <w:rPr>
          <w:noProof/>
        </w:rPr>
        <w:pict>
          <v:rect id="_x0000_s1048" style="position:absolute;margin-left:-14.95pt;margin-top:-19.7pt;width:267.65pt;height:131.8pt;z-index:251669504">
            <v:textbox>
              <w:txbxContent>
                <w:p w:rsidR="0076252E" w:rsidRDefault="0076252E">
                  <w:pP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F075B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9. Birleşik kelimelerin altını çizin ve yanlış yazılanları yanına düzeltin.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 ( 4 P )</w:t>
                  </w:r>
                </w:p>
                <w:p w:rsidR="0076252E" w:rsidRDefault="0076252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F07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Çayırd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an  kuzu  kulağı  topladık , </w:t>
                  </w:r>
                  <w:r w:rsidRPr="00FF075B">
                    <w:rPr>
                      <w:rFonts w:ascii="Times New Roman" w:hAnsi="Times New Roman" w:cs="Times New Roman"/>
                      <w:sz w:val="18"/>
                      <w:szCs w:val="18"/>
                    </w:rPr>
                    <w:t>salataya  doğradık.</w:t>
                  </w:r>
                </w:p>
                <w:p w:rsidR="0076252E" w:rsidRDefault="0076252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Biz 1950’de   Makedonya’dan   göçettik.</w:t>
                  </w:r>
                </w:p>
                <w:p w:rsidR="0076252E" w:rsidRDefault="0076252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Bizim  dükkanda  herşey  bulunur.</w:t>
                  </w:r>
                </w:p>
                <w:p w:rsidR="0076252E" w:rsidRPr="00FF075B" w:rsidRDefault="0076252E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Dayım  bu   gün  yüksek  okula  başlıyor.</w:t>
                  </w:r>
                </w:p>
              </w:txbxContent>
            </v:textbox>
          </v:rect>
        </w:pict>
      </w:r>
    </w:p>
    <w:p w:rsidR="0076252E" w:rsidRDefault="0076252E" w:rsidP="00C16C94">
      <w:pPr>
        <w:pStyle w:val="NoSpacing"/>
        <w:rPr>
          <w:rFonts w:cs="Times New Roman"/>
          <w:b/>
          <w:bCs/>
        </w:rPr>
      </w:pPr>
    </w:p>
    <w:p w:rsidR="0076252E" w:rsidRDefault="0076252E" w:rsidP="00C16C94">
      <w:pPr>
        <w:pStyle w:val="NoSpacing"/>
        <w:rPr>
          <w:rFonts w:cs="Times New Roman"/>
          <w:b/>
          <w:bCs/>
        </w:rPr>
      </w:pPr>
    </w:p>
    <w:p w:rsidR="0076252E" w:rsidRDefault="0076252E" w:rsidP="00C16C94">
      <w:pPr>
        <w:pStyle w:val="NoSpacing"/>
        <w:rPr>
          <w:rFonts w:cs="Times New Roman"/>
          <w:b/>
          <w:bCs/>
        </w:rPr>
      </w:pPr>
    </w:p>
    <w:p w:rsidR="0076252E" w:rsidRDefault="0076252E" w:rsidP="00C16C94">
      <w:pPr>
        <w:pStyle w:val="NoSpacing"/>
        <w:rPr>
          <w:rFonts w:cs="Times New Roman"/>
          <w:b/>
          <w:bCs/>
        </w:rPr>
      </w:pPr>
    </w:p>
    <w:p w:rsidR="0076252E" w:rsidRDefault="0076252E" w:rsidP="00C16C94">
      <w:pPr>
        <w:pStyle w:val="NoSpacing"/>
        <w:rPr>
          <w:rFonts w:cs="Times New Roman"/>
          <w:b/>
          <w:bCs/>
        </w:rPr>
      </w:pPr>
    </w:p>
    <w:p w:rsidR="0076252E" w:rsidRDefault="0076252E" w:rsidP="00C16C94">
      <w:pPr>
        <w:pStyle w:val="NoSpacing"/>
        <w:rPr>
          <w:rFonts w:cs="Times New Roman"/>
          <w:b/>
          <w:bCs/>
        </w:rPr>
      </w:pPr>
    </w:p>
    <w:p w:rsidR="0076252E" w:rsidRDefault="0076252E" w:rsidP="00C16C94">
      <w:pPr>
        <w:pStyle w:val="NoSpacing"/>
        <w:rPr>
          <w:rFonts w:cs="Times New Roman"/>
          <w:b/>
          <w:bCs/>
        </w:rPr>
      </w:pPr>
    </w:p>
    <w:p w:rsidR="0076252E" w:rsidRPr="00C16C94" w:rsidRDefault="0076252E" w:rsidP="00C16C94">
      <w:pPr>
        <w:pStyle w:val="NoSpacing"/>
        <w:rPr>
          <w:rFonts w:cs="Times New Roman"/>
          <w:b/>
          <w:bCs/>
        </w:rPr>
      </w:pPr>
      <w:r>
        <w:rPr>
          <w:noProof/>
        </w:rPr>
        <w:pict>
          <v:rect id="_x0000_s1049" style="position:absolute;margin-left:-9.35pt;margin-top:12.85pt;width:257.45pt;height:21.05pt;z-index:251666432">
            <v:fill color2="fill darken(118)" rotate="t" method="linear sigma" focus="-50%" type="gradient"/>
            <v:textbox style="mso-next-textbox:#_x0000_s1049">
              <w:txbxContent>
                <w:p w:rsidR="0076252E" w:rsidRPr="00F806B7" w:rsidRDefault="0076252E" w:rsidP="00F806B7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 w:rsidRPr="00F806B7">
                    <w:rPr>
                      <w:b/>
                      <w:bCs/>
                    </w:rPr>
                    <w:t>TEST  BÖLÜMÜ</w:t>
                  </w:r>
                  <w:r>
                    <w:rPr>
                      <w:b/>
                      <w:bCs/>
                    </w:rPr>
                    <w:t xml:space="preserve">       ( 4 x 6 = 24 P)</w:t>
                  </w:r>
                </w:p>
              </w:txbxContent>
            </v:textbox>
          </v:rect>
        </w:pict>
      </w: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Default="0076252E" w:rsidP="00AE060C">
      <w:pPr>
        <w:pStyle w:val="HTMLPreformatted"/>
        <w:rPr>
          <w:rFonts w:ascii="Times New Roman" w:hAnsi="Times New Roman" w:cs="Times New Roman"/>
          <w:b/>
          <w:bCs/>
        </w:rPr>
      </w:pPr>
    </w:p>
    <w:p w:rsidR="0076252E" w:rsidRPr="004A4908" w:rsidRDefault="0076252E" w:rsidP="00AE060C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 w:rsidRPr="004A4908">
        <w:rPr>
          <w:rFonts w:ascii="Times New Roman" w:hAnsi="Times New Roman" w:cs="Times New Roman"/>
          <w:b/>
          <w:bCs/>
        </w:rPr>
        <w:t xml:space="preserve">-Aşağıdaki altı çizili kelimelerden hangisi diğerlerinden farklı  anlamda kullanılmıştır?                                          </w:t>
      </w:r>
      <w:r w:rsidRPr="004A4908">
        <w:rPr>
          <w:rFonts w:ascii="Times New Roman" w:hAnsi="Times New Roman" w:cs="Times New Roman"/>
        </w:rPr>
        <w:t xml:space="preserve">A) </w:t>
      </w:r>
      <w:r w:rsidRPr="004A4908">
        <w:rPr>
          <w:rFonts w:ascii="Times New Roman" w:hAnsi="Times New Roman" w:cs="Times New Roman"/>
          <w:u w:val="single"/>
        </w:rPr>
        <w:t>Kuşkusuz</w:t>
      </w:r>
      <w:r w:rsidRPr="004A4908">
        <w:rPr>
          <w:rFonts w:ascii="Times New Roman" w:hAnsi="Times New Roman" w:cs="Times New Roman"/>
        </w:rPr>
        <w:t xml:space="preserve"> bizim köyde olanları duymuşsunuzdur.                          B) </w:t>
      </w:r>
      <w:r w:rsidRPr="004A4908">
        <w:rPr>
          <w:rFonts w:ascii="Times New Roman" w:hAnsi="Times New Roman" w:cs="Times New Roman"/>
          <w:u w:val="single"/>
        </w:rPr>
        <w:t>Elbette,</w:t>
      </w:r>
      <w:r w:rsidRPr="004A4908">
        <w:rPr>
          <w:rFonts w:ascii="Times New Roman" w:hAnsi="Times New Roman" w:cs="Times New Roman"/>
        </w:rPr>
        <w:t xml:space="preserve"> bütün çabalarımız onun için.                                   C)</w:t>
      </w:r>
      <w:r w:rsidRPr="004A4908">
        <w:rPr>
          <w:rFonts w:ascii="Times New Roman" w:hAnsi="Times New Roman" w:cs="Times New Roman"/>
          <w:u w:val="single"/>
        </w:rPr>
        <w:t>Tabi ki</w:t>
      </w:r>
      <w:r w:rsidRPr="004A4908">
        <w:rPr>
          <w:rFonts w:ascii="Times New Roman" w:hAnsi="Times New Roman" w:cs="Times New Roman"/>
        </w:rPr>
        <w:t xml:space="preserve"> orada seni koruyacağım.                                                       D)</w:t>
      </w:r>
      <w:r w:rsidRPr="004A4908">
        <w:rPr>
          <w:rFonts w:ascii="Times New Roman" w:hAnsi="Times New Roman" w:cs="Times New Roman"/>
          <w:u w:val="single"/>
        </w:rPr>
        <w:t>Sanırım</w:t>
      </w:r>
      <w:r w:rsidRPr="004A4908">
        <w:rPr>
          <w:rFonts w:ascii="Times New Roman" w:hAnsi="Times New Roman" w:cs="Times New Roman"/>
        </w:rPr>
        <w:t xml:space="preserve"> işimiz akşama kadar biter</w:t>
      </w:r>
    </w:p>
    <w:p w:rsidR="0076252E" w:rsidRPr="004A4908" w:rsidRDefault="0076252E" w:rsidP="00D947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6252E" w:rsidRPr="004A4908" w:rsidRDefault="0076252E" w:rsidP="002451F9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4A4908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Pr="004A4908">
        <w:rPr>
          <w:rFonts w:ascii="Times New Roman" w:hAnsi="Times New Roman" w:cs="Times New Roman"/>
          <w:sz w:val="20"/>
          <w:szCs w:val="20"/>
        </w:rPr>
        <w:t xml:space="preserve"> </w:t>
      </w:r>
      <w:r w:rsidRPr="004A4908">
        <w:rPr>
          <w:rFonts w:ascii="Times New Roman" w:hAnsi="Times New Roman" w:cs="Times New Roman"/>
          <w:sz w:val="20"/>
          <w:szCs w:val="20"/>
          <w:u w:val="single"/>
        </w:rPr>
        <w:t>O</w:t>
      </w:r>
      <w:r w:rsidRPr="004A49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A4908">
        <w:rPr>
          <w:rFonts w:ascii="Times New Roman" w:hAnsi="Times New Roman" w:cs="Times New Roman"/>
          <w:sz w:val="20"/>
          <w:szCs w:val="20"/>
        </w:rPr>
        <w:t>arabayı</w:t>
      </w:r>
      <w:r w:rsidRPr="004A4908">
        <w:rPr>
          <w:rFonts w:ascii="Times New Roman" w:hAnsi="Times New Roman" w:cs="Times New Roman"/>
          <w:sz w:val="20"/>
          <w:szCs w:val="20"/>
          <w:u w:val="single"/>
        </w:rPr>
        <w:t xml:space="preserve"> oraya</w:t>
      </w:r>
      <w:r w:rsidRPr="004A490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A4908">
        <w:rPr>
          <w:rFonts w:ascii="Times New Roman" w:hAnsi="Times New Roman" w:cs="Times New Roman"/>
          <w:sz w:val="20"/>
          <w:szCs w:val="20"/>
          <w:u w:val="single"/>
        </w:rPr>
        <w:t xml:space="preserve">o </w:t>
      </w:r>
      <w:r w:rsidRPr="004A4908">
        <w:rPr>
          <w:rFonts w:ascii="Times New Roman" w:hAnsi="Times New Roman" w:cs="Times New Roman"/>
          <w:sz w:val="20"/>
          <w:szCs w:val="20"/>
        </w:rPr>
        <w:t>mu park etti?</w:t>
      </w:r>
    </w:p>
    <w:p w:rsidR="0076252E" w:rsidRPr="004A4908" w:rsidRDefault="0076252E" w:rsidP="002451F9">
      <w:pPr>
        <w:shd w:val="clear" w:color="auto" w:fill="FFFFFF"/>
        <w:rPr>
          <w:rFonts w:ascii="Times New Roman" w:hAnsi="Times New Roman" w:cs="Times New Roman"/>
          <w:b/>
          <w:bCs/>
          <w:sz w:val="20"/>
          <w:szCs w:val="20"/>
        </w:rPr>
      </w:pPr>
      <w:r w:rsidRPr="004A4908">
        <w:rPr>
          <w:rFonts w:ascii="Times New Roman" w:hAnsi="Times New Roman" w:cs="Times New Roman"/>
          <w:b/>
          <w:bCs/>
          <w:sz w:val="20"/>
          <w:szCs w:val="20"/>
        </w:rPr>
        <w:t>Altı çizili sözcüklerin türü sırasıyla hangi seçenekte verilmiştir?</w:t>
      </w:r>
    </w:p>
    <w:p w:rsidR="0076252E" w:rsidRPr="004A4908" w:rsidRDefault="0076252E" w:rsidP="002451F9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>A) İ</w:t>
      </w:r>
      <w:r>
        <w:rPr>
          <w:rFonts w:ascii="Times New Roman" w:hAnsi="Times New Roman" w:cs="Times New Roman"/>
          <w:sz w:val="20"/>
          <w:szCs w:val="20"/>
        </w:rPr>
        <w:t>şaret zamiri-işaret sıfatı-kişi</w:t>
      </w:r>
      <w:r w:rsidRPr="004A4908">
        <w:rPr>
          <w:rFonts w:ascii="Times New Roman" w:hAnsi="Times New Roman" w:cs="Times New Roman"/>
          <w:sz w:val="20"/>
          <w:szCs w:val="20"/>
        </w:rPr>
        <w:t xml:space="preserve"> zamiri </w:t>
      </w:r>
    </w:p>
    <w:p w:rsidR="0076252E" w:rsidRPr="004A4908" w:rsidRDefault="0076252E" w:rsidP="002451F9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>B) İ</w:t>
      </w:r>
      <w:r>
        <w:rPr>
          <w:rFonts w:ascii="Times New Roman" w:hAnsi="Times New Roman" w:cs="Times New Roman"/>
          <w:sz w:val="20"/>
          <w:szCs w:val="20"/>
        </w:rPr>
        <w:t>şaret sıfatı-işaret zamiri-kişi</w:t>
      </w:r>
      <w:r w:rsidRPr="004A4908">
        <w:rPr>
          <w:rFonts w:ascii="Times New Roman" w:hAnsi="Times New Roman" w:cs="Times New Roman"/>
          <w:sz w:val="20"/>
          <w:szCs w:val="20"/>
        </w:rPr>
        <w:t xml:space="preserve"> zamiri </w:t>
      </w:r>
    </w:p>
    <w:p w:rsidR="0076252E" w:rsidRPr="004A4908" w:rsidRDefault="0076252E" w:rsidP="002451F9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 xml:space="preserve">C)  </w:t>
      </w:r>
      <w:r>
        <w:rPr>
          <w:rFonts w:ascii="Times New Roman" w:hAnsi="Times New Roman" w:cs="Times New Roman"/>
          <w:sz w:val="20"/>
          <w:szCs w:val="20"/>
        </w:rPr>
        <w:t>İşaret zamiri-kişi</w:t>
      </w:r>
      <w:r w:rsidRPr="004A4908">
        <w:rPr>
          <w:rFonts w:ascii="Times New Roman" w:hAnsi="Times New Roman" w:cs="Times New Roman"/>
          <w:sz w:val="20"/>
          <w:szCs w:val="20"/>
        </w:rPr>
        <w:t xml:space="preserve"> zamiri-işaret sıfatı</w:t>
      </w:r>
    </w:p>
    <w:p w:rsidR="0076252E" w:rsidRPr="004C24AC" w:rsidRDefault="0076252E" w:rsidP="004C24AC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 xml:space="preserve">D)  </w:t>
      </w:r>
      <w:r>
        <w:rPr>
          <w:rFonts w:ascii="Times New Roman" w:hAnsi="Times New Roman" w:cs="Times New Roman"/>
          <w:sz w:val="20"/>
          <w:szCs w:val="20"/>
        </w:rPr>
        <w:t>işaret sıfatı-kişi</w:t>
      </w:r>
      <w:r w:rsidRPr="004A4908">
        <w:rPr>
          <w:rFonts w:ascii="Times New Roman" w:hAnsi="Times New Roman" w:cs="Times New Roman"/>
          <w:sz w:val="20"/>
          <w:szCs w:val="20"/>
        </w:rPr>
        <w:t xml:space="preserve"> zamiri-işaret sıfatı</w:t>
      </w:r>
    </w:p>
    <w:p w:rsidR="0076252E" w:rsidRPr="004A4908" w:rsidRDefault="0076252E" w:rsidP="000C277E">
      <w:pPr>
        <w:tabs>
          <w:tab w:val="left" w:pos="142"/>
        </w:tabs>
        <w:rPr>
          <w:rFonts w:ascii="Times New Roman" w:hAnsi="Times New Roman" w:cs="Times New Roman"/>
          <w:noProof/>
          <w:sz w:val="20"/>
          <w:szCs w:val="20"/>
        </w:rPr>
      </w:pPr>
    </w:p>
    <w:p w:rsidR="0076252E" w:rsidRPr="004A4908" w:rsidRDefault="0076252E" w:rsidP="0017688B">
      <w:pPr>
        <w:ind w:left="-180" w:right="-499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4A4908">
        <w:rPr>
          <w:rFonts w:ascii="Times New Roman" w:hAnsi="Times New Roman" w:cs="Times New Roman"/>
          <w:b/>
          <w:bCs/>
          <w:sz w:val="20"/>
          <w:szCs w:val="20"/>
        </w:rPr>
        <w:t>-Aşağıdaki cümlelerin hangisinde ne</w:t>
      </w:r>
      <w:r>
        <w:rPr>
          <w:rFonts w:ascii="Times New Roman" w:hAnsi="Times New Roman" w:cs="Times New Roman"/>
          <w:b/>
          <w:bCs/>
          <w:sz w:val="20"/>
          <w:szCs w:val="20"/>
        </w:rPr>
        <w:t>den - sonuç ilişkisi vardır?</w:t>
      </w:r>
    </w:p>
    <w:p w:rsidR="0076252E" w:rsidRPr="004A4908" w:rsidRDefault="0076252E" w:rsidP="005E5AD4">
      <w:pPr>
        <w:ind w:left="-180" w:right="-499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Pr="004A4908">
        <w:rPr>
          <w:rFonts w:ascii="Times New Roman" w:hAnsi="Times New Roman" w:cs="Times New Roman"/>
          <w:sz w:val="20"/>
          <w:szCs w:val="20"/>
        </w:rPr>
        <w:t>Söz vermese de gelecektir.</w:t>
      </w:r>
    </w:p>
    <w:p w:rsidR="0076252E" w:rsidRPr="004A4908" w:rsidRDefault="0076252E" w:rsidP="005E5AD4">
      <w:pPr>
        <w:ind w:left="-180" w:right="-499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Pr="004A4908">
        <w:rPr>
          <w:rFonts w:ascii="Times New Roman" w:hAnsi="Times New Roman" w:cs="Times New Roman"/>
          <w:sz w:val="20"/>
          <w:szCs w:val="20"/>
        </w:rPr>
        <w:t>Otelde biraz dinlenip de gelecek.</w:t>
      </w:r>
    </w:p>
    <w:p w:rsidR="0076252E" w:rsidRPr="004A4908" w:rsidRDefault="0076252E" w:rsidP="005E5AD4">
      <w:pPr>
        <w:ind w:left="-180" w:right="-499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r>
        <w:rPr>
          <w:rFonts w:ascii="Times New Roman" w:hAnsi="Times New Roman" w:cs="Times New Roman"/>
          <w:sz w:val="20"/>
          <w:szCs w:val="20"/>
        </w:rPr>
        <w:t>Çok çalıştığı  için</w:t>
      </w:r>
      <w:r w:rsidRPr="004A4908">
        <w:rPr>
          <w:rFonts w:ascii="Times New Roman" w:hAnsi="Times New Roman" w:cs="Times New Roman"/>
          <w:sz w:val="20"/>
          <w:szCs w:val="20"/>
        </w:rPr>
        <w:t xml:space="preserve"> sınıfını geçti.</w:t>
      </w:r>
    </w:p>
    <w:p w:rsidR="0076252E" w:rsidRDefault="0076252E" w:rsidP="00D96428">
      <w:pPr>
        <w:ind w:left="-180" w:right="-498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Pr="004A4908">
        <w:rPr>
          <w:rFonts w:ascii="Times New Roman" w:hAnsi="Times New Roman" w:cs="Times New Roman"/>
          <w:sz w:val="20"/>
          <w:szCs w:val="20"/>
        </w:rPr>
        <w:t>Konuşsam da inadından vazgeçmez.</w:t>
      </w:r>
    </w:p>
    <w:p w:rsidR="0076252E" w:rsidRPr="002F4472" w:rsidRDefault="0076252E" w:rsidP="002F4472">
      <w:pPr>
        <w:pStyle w:val="NoSpacing"/>
        <w:jc w:val="both"/>
        <w:rPr>
          <w:rFonts w:ascii="Times New Roman" w:hAnsi="Times New Roman" w:cs="Times New Roman"/>
          <w:b/>
          <w:bCs/>
        </w:rPr>
      </w:pPr>
      <w:r w:rsidRPr="002F4472">
        <w:rPr>
          <w:rFonts w:ascii="Times New Roman" w:hAnsi="Times New Roman" w:cs="Times New Roman"/>
          <w:b/>
          <w:bCs/>
        </w:rPr>
        <w:t>4-Aşağıdaki deyimlerden hangisi "tekrar tek</w:t>
      </w:r>
      <w:r w:rsidRPr="002F4472">
        <w:rPr>
          <w:rFonts w:ascii="Times New Roman" w:hAnsi="Times New Roman" w:cs="Times New Roman"/>
          <w:b/>
          <w:bCs/>
        </w:rPr>
        <w:softHyphen/>
        <w:t>rar söylemekten bıkmak" anlamında kulla</w:t>
      </w:r>
      <w:r w:rsidRPr="002F4472">
        <w:rPr>
          <w:rFonts w:ascii="Times New Roman" w:hAnsi="Times New Roman" w:cs="Times New Roman"/>
          <w:b/>
          <w:bCs/>
        </w:rPr>
        <w:softHyphen/>
        <w:t>nılmıştır?</w:t>
      </w:r>
    </w:p>
    <w:p w:rsidR="0076252E" w:rsidRPr="002F4472" w:rsidRDefault="0076252E" w:rsidP="002F4472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2F4472">
        <w:rPr>
          <w:rFonts w:ascii="Times New Roman" w:hAnsi="Times New Roman" w:cs="Times New Roman"/>
        </w:rPr>
        <w:t>A)  Bu sözü diline dolamış.</w:t>
      </w:r>
    </w:p>
    <w:p w:rsidR="0076252E" w:rsidRPr="002F4472" w:rsidRDefault="0076252E" w:rsidP="002F4472">
      <w:pPr>
        <w:pStyle w:val="NoSpacing"/>
        <w:rPr>
          <w:rFonts w:ascii="Times New Roman" w:hAnsi="Times New Roman" w:cs="Times New Roman"/>
        </w:rPr>
      </w:pPr>
      <w:r w:rsidRPr="002F4472">
        <w:rPr>
          <w:rFonts w:ascii="Times New Roman" w:hAnsi="Times New Roman" w:cs="Times New Roman"/>
        </w:rPr>
        <w:t>B)  Dilini mi yuttun, konuşsana!</w:t>
      </w:r>
    </w:p>
    <w:p w:rsidR="0076252E" w:rsidRPr="002F4472" w:rsidRDefault="0076252E" w:rsidP="002F4472">
      <w:pPr>
        <w:pStyle w:val="NoSpacing"/>
        <w:rPr>
          <w:rFonts w:ascii="Times New Roman" w:hAnsi="Times New Roman" w:cs="Times New Roman"/>
        </w:rPr>
      </w:pPr>
      <w:r w:rsidRPr="002F4472">
        <w:rPr>
          <w:rFonts w:ascii="Times New Roman" w:hAnsi="Times New Roman" w:cs="Times New Roman"/>
        </w:rPr>
        <w:t>C)  Bu konuyu anlatmaktan dilimde tüy bitti.</w:t>
      </w:r>
    </w:p>
    <w:p w:rsidR="0076252E" w:rsidRPr="002F4472" w:rsidRDefault="0076252E" w:rsidP="002F4472">
      <w:pPr>
        <w:pStyle w:val="NoSpacing"/>
        <w:rPr>
          <w:rFonts w:ascii="Times New Roman" w:hAnsi="Times New Roman" w:cs="Times New Roman"/>
        </w:rPr>
      </w:pPr>
      <w:r w:rsidRPr="002F4472">
        <w:rPr>
          <w:rFonts w:ascii="Times New Roman" w:hAnsi="Times New Roman" w:cs="Times New Roman"/>
        </w:rPr>
        <w:t>D)  Bu sözü dilinden düşürmezdi.</w:t>
      </w:r>
    </w:p>
    <w:p w:rsidR="0076252E" w:rsidRDefault="0076252E" w:rsidP="0017688B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Y="2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00"/>
        <w:gridCol w:w="3130"/>
      </w:tblGrid>
      <w:tr w:rsidR="0076252E" w:rsidRPr="009F1197">
        <w:trPr>
          <w:trHeight w:val="258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900" w:type="dxa"/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>Bulunma</w:t>
            </w:r>
          </w:p>
        </w:tc>
        <w:tc>
          <w:tcPr>
            <w:tcW w:w="3130" w:type="dxa"/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Gazeteyi</w:t>
            </w: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 xml:space="preserve"> iki saatte okudum.</w:t>
            </w:r>
          </w:p>
        </w:tc>
      </w:tr>
      <w:tr w:rsidR="0076252E" w:rsidRPr="009F1197">
        <w:trPr>
          <w:trHeight w:val="273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900" w:type="dxa"/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>Yönelme</w:t>
            </w:r>
          </w:p>
        </w:tc>
        <w:tc>
          <w:tcPr>
            <w:tcW w:w="3130" w:type="dxa"/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 xml:space="preserve">O kitabı </w:t>
            </w:r>
            <w:r w:rsidRPr="004A490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bana </w:t>
            </w: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>uzatır mısın?</w:t>
            </w:r>
          </w:p>
        </w:tc>
      </w:tr>
      <w:tr w:rsidR="0076252E" w:rsidRPr="009F1197">
        <w:trPr>
          <w:trHeight w:val="243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900" w:type="dxa"/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>Belirtme</w:t>
            </w:r>
          </w:p>
        </w:tc>
        <w:tc>
          <w:tcPr>
            <w:tcW w:w="3130" w:type="dxa"/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 xml:space="preserve">Bazı çocuklar </w:t>
            </w:r>
            <w:r w:rsidRPr="004A490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bahçede</w:t>
            </w: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 xml:space="preserve"> oynuyor.</w:t>
            </w:r>
          </w:p>
        </w:tc>
      </w:tr>
      <w:tr w:rsidR="0076252E" w:rsidRPr="009F1197">
        <w:trPr>
          <w:trHeight w:val="339"/>
        </w:trPr>
        <w:tc>
          <w:tcPr>
            <w:tcW w:w="360" w:type="dxa"/>
            <w:tcBorders>
              <w:top w:val="nil"/>
              <w:left w:val="nil"/>
              <w:bottom w:val="nil"/>
            </w:tcBorders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900" w:type="dxa"/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>Ayrılma</w:t>
            </w:r>
          </w:p>
        </w:tc>
        <w:tc>
          <w:tcPr>
            <w:tcW w:w="3130" w:type="dxa"/>
          </w:tcPr>
          <w:p w:rsidR="0076252E" w:rsidRPr="004A4908" w:rsidRDefault="0076252E" w:rsidP="00A35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 xml:space="preserve">Saadet, </w:t>
            </w:r>
            <w:r w:rsidRPr="004A490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pencereden</w:t>
            </w:r>
            <w:r w:rsidRPr="004A4908">
              <w:rPr>
                <w:rFonts w:ascii="Times New Roman" w:hAnsi="Times New Roman" w:cs="Times New Roman"/>
                <w:sz w:val="20"/>
                <w:szCs w:val="20"/>
              </w:rPr>
              <w:t xml:space="preserve"> bana bakıyor.</w:t>
            </w:r>
          </w:p>
        </w:tc>
      </w:tr>
    </w:tbl>
    <w:p w:rsidR="0076252E" w:rsidRPr="004A4908" w:rsidRDefault="0076252E" w:rsidP="0017688B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0C277E">
      <w:pPr>
        <w:tabs>
          <w:tab w:val="left" w:pos="142"/>
        </w:tabs>
        <w:rPr>
          <w:rFonts w:ascii="Times New Roman" w:hAnsi="Times New Roman" w:cs="Times New Roman"/>
          <w:b/>
          <w:bCs/>
          <w:noProof/>
          <w:sz w:val="20"/>
          <w:szCs w:val="20"/>
        </w:rPr>
      </w:pPr>
    </w:p>
    <w:p w:rsidR="0076252E" w:rsidRDefault="0076252E" w:rsidP="000C277E">
      <w:pPr>
        <w:tabs>
          <w:tab w:val="left" w:pos="142"/>
        </w:tabs>
        <w:rPr>
          <w:rFonts w:ascii="Times New Roman" w:hAnsi="Times New Roman" w:cs="Times New Roman"/>
          <w:b/>
          <w:bCs/>
          <w:noProof/>
          <w:sz w:val="20"/>
          <w:szCs w:val="20"/>
        </w:rPr>
      </w:pPr>
    </w:p>
    <w:p w:rsidR="0076252E" w:rsidRDefault="0076252E" w:rsidP="000C277E">
      <w:pPr>
        <w:tabs>
          <w:tab w:val="left" w:pos="142"/>
        </w:tabs>
        <w:rPr>
          <w:rFonts w:ascii="Times New Roman" w:hAnsi="Times New Roman" w:cs="Times New Roman"/>
          <w:b/>
          <w:bCs/>
          <w:noProof/>
          <w:sz w:val="20"/>
          <w:szCs w:val="20"/>
        </w:rPr>
      </w:pPr>
    </w:p>
    <w:p w:rsidR="0076252E" w:rsidRDefault="0076252E" w:rsidP="000C277E">
      <w:pPr>
        <w:tabs>
          <w:tab w:val="left" w:pos="142"/>
        </w:tabs>
        <w:rPr>
          <w:rFonts w:ascii="Times New Roman" w:hAnsi="Times New Roman" w:cs="Times New Roman"/>
          <w:b/>
          <w:bCs/>
          <w:noProof/>
          <w:sz w:val="20"/>
          <w:szCs w:val="20"/>
        </w:rPr>
      </w:pPr>
    </w:p>
    <w:p w:rsidR="0076252E" w:rsidRDefault="0076252E" w:rsidP="000C277E">
      <w:pPr>
        <w:tabs>
          <w:tab w:val="left" w:pos="142"/>
        </w:tabs>
        <w:rPr>
          <w:rFonts w:ascii="Times New Roman" w:hAnsi="Times New Roman" w:cs="Times New Roman"/>
          <w:b/>
          <w:bCs/>
          <w:noProof/>
          <w:sz w:val="20"/>
          <w:szCs w:val="20"/>
        </w:rPr>
      </w:pPr>
    </w:p>
    <w:p w:rsidR="0076252E" w:rsidRDefault="0076252E" w:rsidP="000C277E">
      <w:pPr>
        <w:tabs>
          <w:tab w:val="left" w:pos="142"/>
        </w:tabs>
        <w:rPr>
          <w:rFonts w:ascii="Times New Roman" w:hAnsi="Times New Roman" w:cs="Times New Roman"/>
          <w:b/>
          <w:bCs/>
          <w:noProof/>
          <w:sz w:val="20"/>
          <w:szCs w:val="20"/>
        </w:rPr>
      </w:pPr>
    </w:p>
    <w:p w:rsidR="0076252E" w:rsidRPr="004A4908" w:rsidRDefault="0076252E" w:rsidP="005E5AD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76252E" w:rsidRPr="009C2328" w:rsidRDefault="0076252E" w:rsidP="005E5AD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4A4908">
        <w:rPr>
          <w:rFonts w:ascii="Times New Roman" w:hAnsi="Times New Roman" w:cs="Times New Roman"/>
          <w:b/>
          <w:bCs/>
          <w:sz w:val="20"/>
          <w:szCs w:val="20"/>
        </w:rPr>
        <w:t>-Yukarıdaki tablonun hangi iki sütununda  verilen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A4908">
        <w:rPr>
          <w:rFonts w:ascii="Times New Roman" w:hAnsi="Times New Roman" w:cs="Times New Roman"/>
          <w:b/>
          <w:bCs/>
          <w:sz w:val="20"/>
          <w:szCs w:val="20"/>
        </w:rPr>
        <w:t xml:space="preserve"> hal eki çeşidi ile karşısındaki  örnek doğru olarak verilmiştir?</w:t>
      </w:r>
    </w:p>
    <w:p w:rsidR="0076252E" w:rsidRPr="004A4908" w:rsidRDefault="0076252E" w:rsidP="005E5AD4">
      <w:pPr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>A) II ve IV</w:t>
      </w:r>
      <w:r w:rsidRPr="004A4908">
        <w:rPr>
          <w:rFonts w:ascii="Times New Roman" w:hAnsi="Times New Roman" w:cs="Times New Roman"/>
          <w:sz w:val="20"/>
          <w:szCs w:val="20"/>
        </w:rPr>
        <w:tab/>
      </w:r>
      <w:r w:rsidRPr="004A4908">
        <w:rPr>
          <w:rFonts w:ascii="Times New Roman" w:hAnsi="Times New Roman" w:cs="Times New Roman"/>
          <w:sz w:val="20"/>
          <w:szCs w:val="20"/>
        </w:rPr>
        <w:tab/>
        <w:t>B) I ve III</w:t>
      </w:r>
    </w:p>
    <w:p w:rsidR="0076252E" w:rsidRPr="004A4908" w:rsidRDefault="0076252E" w:rsidP="005E5AD4">
      <w:pPr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>C) I ve IV</w:t>
      </w:r>
      <w:r w:rsidRPr="004A4908">
        <w:rPr>
          <w:rFonts w:ascii="Times New Roman" w:hAnsi="Times New Roman" w:cs="Times New Roman"/>
          <w:sz w:val="20"/>
          <w:szCs w:val="20"/>
        </w:rPr>
        <w:tab/>
      </w:r>
      <w:r w:rsidRPr="004A4908">
        <w:rPr>
          <w:rFonts w:ascii="Times New Roman" w:hAnsi="Times New Roman" w:cs="Times New Roman"/>
          <w:sz w:val="20"/>
          <w:szCs w:val="20"/>
        </w:rPr>
        <w:tab/>
        <w:t>D) II ve III</w:t>
      </w:r>
    </w:p>
    <w:p w:rsidR="0076252E" w:rsidRPr="004A4908" w:rsidRDefault="0076252E" w:rsidP="005E5AD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6252E" w:rsidRPr="004A4908" w:rsidRDefault="0076252E" w:rsidP="005E5AD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4A4908">
        <w:rPr>
          <w:rFonts w:ascii="Times New Roman" w:hAnsi="Times New Roman" w:cs="Times New Roman"/>
          <w:b/>
          <w:bCs/>
          <w:sz w:val="20"/>
          <w:szCs w:val="20"/>
        </w:rPr>
        <w:t>-Aşağıdaki cümlelerin hangisinde kişileştirme yapılmıştır?</w:t>
      </w:r>
    </w:p>
    <w:p w:rsidR="0076252E" w:rsidRPr="004A4908" w:rsidRDefault="0076252E" w:rsidP="005E5AD4">
      <w:pPr>
        <w:jc w:val="both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>A)Rüzgar şiddetini artırmaya başladı.</w:t>
      </w:r>
    </w:p>
    <w:p w:rsidR="0076252E" w:rsidRPr="004A4908" w:rsidRDefault="0076252E" w:rsidP="005E5AD4">
      <w:pPr>
        <w:jc w:val="both"/>
        <w:rPr>
          <w:rFonts w:ascii="Times New Roman" w:hAnsi="Times New Roman" w:cs="Times New Roman"/>
          <w:sz w:val="20"/>
          <w:szCs w:val="20"/>
        </w:rPr>
      </w:pPr>
      <w:r w:rsidRPr="004A4908">
        <w:rPr>
          <w:rFonts w:ascii="Times New Roman" w:hAnsi="Times New Roman" w:cs="Times New Roman"/>
          <w:sz w:val="20"/>
          <w:szCs w:val="20"/>
        </w:rPr>
        <w:t>B)Yüksekten akan su sesi kulaklarımıza geliyordu.</w:t>
      </w:r>
    </w:p>
    <w:p w:rsidR="0076252E" w:rsidRPr="004A4908" w:rsidRDefault="0076252E" w:rsidP="005E5AD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İstanbul göründü  uzaktan  yeşil  ormanlarıyla</w:t>
      </w:r>
      <w:r w:rsidRPr="004A4908">
        <w:rPr>
          <w:rFonts w:ascii="Times New Roman" w:hAnsi="Times New Roman" w:cs="Times New Roman"/>
          <w:sz w:val="20"/>
          <w:szCs w:val="20"/>
        </w:rPr>
        <w:t>.</w:t>
      </w:r>
    </w:p>
    <w:p w:rsidR="0076252E" w:rsidRDefault="0076252E" w:rsidP="00FF075B">
      <w:pPr>
        <w:spacing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D)Toprak  ağlar  Çanakkale’de  her  18  Mart’ta.</w:t>
      </w:r>
    </w:p>
    <w:p w:rsidR="0076252E" w:rsidRDefault="0076252E" w:rsidP="00C32C36">
      <w:pPr>
        <w:pStyle w:val="NoSpacing"/>
        <w:rPr>
          <w:rFonts w:cs="Times New Roman"/>
        </w:rPr>
      </w:pPr>
    </w:p>
    <w:p w:rsidR="0076252E" w:rsidRPr="00FF075B" w:rsidRDefault="0076252E" w:rsidP="00C32C36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_x0000_s1050" type="#_x0000_t75" alt="http://cliparts.co/cliparts/8cE/jrj/8cEjrjqKi.jpg" style="position:absolute;margin-left:200.3pt;margin-top:-14.3pt;width:57.55pt;height:50.9pt;z-index:-251648000;visibility:visible">
            <v:imagedata r:id="rId5" o:title=""/>
            <w10:wrap type="square"/>
          </v:shape>
        </w:pict>
      </w:r>
      <w:r>
        <w:rPr>
          <w:noProof/>
        </w:rPr>
        <w:pict>
          <v:rect id="_x0000_s1051" style="position:absolute;margin-left:-.6pt;margin-top:-19.7pt;width:228.65pt;height:21.05pt;z-index:251667456">
            <v:fill color2="fill darken(118)" rotate="t" method="linear sigma" focus="-50%" type="gradient"/>
            <v:textbox style="mso-next-textbox:#_x0000_s1051">
              <w:txbxContent>
                <w:p w:rsidR="0076252E" w:rsidRPr="00F806B7" w:rsidRDefault="0076252E" w:rsidP="00C16C94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YAZMA  BÖLÜMÜ  (20 P )</w:t>
                  </w:r>
                </w:p>
              </w:txbxContent>
            </v:textbox>
          </v:rect>
        </w:pict>
      </w:r>
      <w:r>
        <w:t xml:space="preserve">Kurallarına  uyarak,  gezip  gördüğünüz  bir  yeri  anlattığınız  </w:t>
      </w:r>
      <w:r w:rsidRPr="00715008">
        <w:rPr>
          <w:b/>
          <w:bCs/>
          <w:u w:val="single"/>
        </w:rPr>
        <w:t>gezi  yazısı</w:t>
      </w:r>
      <w:r>
        <w:t xml:space="preserve">  yazın.</w:t>
      </w:r>
      <w:r w:rsidRPr="00C32C36">
        <w:rPr>
          <w:noProof/>
        </w:rPr>
        <w:t xml:space="preserve"> </w:t>
      </w:r>
    </w:p>
    <w:p w:rsidR="0076252E" w:rsidRDefault="0076252E" w:rsidP="00FF075B">
      <w:pPr>
        <w:pStyle w:val="NoSpacing"/>
        <w:rPr>
          <w:rFonts w:cs="Times New Roman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7569B5">
      <w:pPr>
        <w:rPr>
          <w:rFonts w:ascii="Cambria" w:hAnsi="Cambria" w:cs="Cambria"/>
          <w:sz w:val="28"/>
          <w:szCs w:val="28"/>
        </w:rPr>
      </w:pPr>
      <w:hyperlink r:id="rId15" w:history="1">
        <w:r>
          <w:rPr>
            <w:rStyle w:val="Hyperlink"/>
            <w:rFonts w:ascii="Cambria" w:hAnsi="Cambria" w:cs="Cambria"/>
            <w:sz w:val="28"/>
            <w:szCs w:val="28"/>
          </w:rPr>
          <w:t>www.sorubak.com</w:t>
        </w:r>
      </w:hyperlink>
      <w:r>
        <w:rPr>
          <w:rFonts w:ascii="Cambria" w:hAnsi="Cambria" w:cs="Cambria"/>
          <w:sz w:val="28"/>
          <w:szCs w:val="28"/>
        </w:rPr>
        <w:t xml:space="preserve"> </w:t>
      </w: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76252E" w:rsidRPr="004A4908" w:rsidRDefault="0076252E" w:rsidP="00B33499">
      <w:pPr>
        <w:pStyle w:val="NoSpacing"/>
        <w:rPr>
          <w:rFonts w:ascii="Times New Roman" w:hAnsi="Times New Roman" w:cs="Times New Roman"/>
          <w:sz w:val="20"/>
          <w:szCs w:val="20"/>
        </w:rPr>
      </w:pPr>
    </w:p>
    <w:sectPr w:rsidR="0076252E" w:rsidRPr="004A4908" w:rsidSect="0033472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3533A"/>
    <w:multiLevelType w:val="hybridMultilevel"/>
    <w:tmpl w:val="2A3CA6EE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">
    <w:nsid w:val="5ABD3C08"/>
    <w:multiLevelType w:val="hybridMultilevel"/>
    <w:tmpl w:val="640E07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14A2B4E"/>
    <w:multiLevelType w:val="hybridMultilevel"/>
    <w:tmpl w:val="81B4632A"/>
    <w:lvl w:ilvl="0" w:tplc="AF34C8B2">
      <w:start w:val="1"/>
      <w:numFmt w:val="upperLetter"/>
      <w:lvlText w:val="%1)"/>
      <w:lvlJc w:val="left"/>
      <w:pPr>
        <w:tabs>
          <w:tab w:val="num" w:pos="957"/>
        </w:tabs>
        <w:ind w:left="957" w:hanging="249"/>
      </w:pPr>
      <w:rPr>
        <w:rFonts w:ascii="Cambria" w:hAnsi="Cambria" w:cs="Cambria" w:hint="default"/>
        <w:b/>
        <w:bCs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3">
    <w:nsid w:val="6D8A0748"/>
    <w:multiLevelType w:val="hybridMultilevel"/>
    <w:tmpl w:val="037AAAC0"/>
    <w:lvl w:ilvl="0" w:tplc="C154334A">
      <w:start w:val="1"/>
      <w:numFmt w:val="decimal"/>
      <w:lvlText w:val="%1."/>
      <w:lvlJc w:val="left"/>
      <w:pPr>
        <w:ind w:left="502" w:hanging="360"/>
      </w:pPr>
      <w:rPr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6753715"/>
    <w:multiLevelType w:val="hybridMultilevel"/>
    <w:tmpl w:val="15F84420"/>
    <w:lvl w:ilvl="0" w:tplc="2E9802C8">
      <w:start w:val="1"/>
      <w:numFmt w:val="upperLetter"/>
      <w:lvlText w:val="%1)"/>
      <w:lvlJc w:val="left"/>
      <w:pPr>
        <w:ind w:left="1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900" w:hanging="360"/>
      </w:pPr>
    </w:lvl>
    <w:lvl w:ilvl="2" w:tplc="041F001B">
      <w:start w:val="1"/>
      <w:numFmt w:val="lowerRoman"/>
      <w:lvlText w:val="%3."/>
      <w:lvlJc w:val="right"/>
      <w:pPr>
        <w:ind w:left="1620" w:hanging="180"/>
      </w:pPr>
    </w:lvl>
    <w:lvl w:ilvl="3" w:tplc="041F000F">
      <w:start w:val="1"/>
      <w:numFmt w:val="decimal"/>
      <w:lvlText w:val="%4."/>
      <w:lvlJc w:val="left"/>
      <w:pPr>
        <w:ind w:left="2340" w:hanging="360"/>
      </w:pPr>
    </w:lvl>
    <w:lvl w:ilvl="4" w:tplc="041F0019">
      <w:start w:val="1"/>
      <w:numFmt w:val="lowerLetter"/>
      <w:lvlText w:val="%5."/>
      <w:lvlJc w:val="left"/>
      <w:pPr>
        <w:ind w:left="3060" w:hanging="360"/>
      </w:pPr>
    </w:lvl>
    <w:lvl w:ilvl="5" w:tplc="041F001B">
      <w:start w:val="1"/>
      <w:numFmt w:val="lowerRoman"/>
      <w:lvlText w:val="%6."/>
      <w:lvlJc w:val="right"/>
      <w:pPr>
        <w:ind w:left="3780" w:hanging="180"/>
      </w:pPr>
    </w:lvl>
    <w:lvl w:ilvl="6" w:tplc="041F000F">
      <w:start w:val="1"/>
      <w:numFmt w:val="decimal"/>
      <w:lvlText w:val="%7."/>
      <w:lvlJc w:val="left"/>
      <w:pPr>
        <w:ind w:left="4500" w:hanging="360"/>
      </w:pPr>
    </w:lvl>
    <w:lvl w:ilvl="7" w:tplc="041F0019">
      <w:start w:val="1"/>
      <w:numFmt w:val="lowerLetter"/>
      <w:lvlText w:val="%8."/>
      <w:lvlJc w:val="left"/>
      <w:pPr>
        <w:ind w:left="5220" w:hanging="360"/>
      </w:pPr>
    </w:lvl>
    <w:lvl w:ilvl="8" w:tplc="041F001B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736"/>
    <w:rsid w:val="0001139F"/>
    <w:rsid w:val="00021C3D"/>
    <w:rsid w:val="0002384E"/>
    <w:rsid w:val="00032678"/>
    <w:rsid w:val="0006495D"/>
    <w:rsid w:val="000B4D9E"/>
    <w:rsid w:val="000C277E"/>
    <w:rsid w:val="000C50C0"/>
    <w:rsid w:val="00107FF0"/>
    <w:rsid w:val="00133156"/>
    <w:rsid w:val="001553BC"/>
    <w:rsid w:val="0015662A"/>
    <w:rsid w:val="00160FBA"/>
    <w:rsid w:val="0017688B"/>
    <w:rsid w:val="00187A3D"/>
    <w:rsid w:val="001B128A"/>
    <w:rsid w:val="001B233E"/>
    <w:rsid w:val="001B367E"/>
    <w:rsid w:val="001E2805"/>
    <w:rsid w:val="001E476F"/>
    <w:rsid w:val="001F3BA0"/>
    <w:rsid w:val="0021597F"/>
    <w:rsid w:val="002451F9"/>
    <w:rsid w:val="002709FA"/>
    <w:rsid w:val="00284ABD"/>
    <w:rsid w:val="00287493"/>
    <w:rsid w:val="0029522B"/>
    <w:rsid w:val="002C163A"/>
    <w:rsid w:val="002C70D4"/>
    <w:rsid w:val="002F4472"/>
    <w:rsid w:val="00324FC4"/>
    <w:rsid w:val="003324F4"/>
    <w:rsid w:val="0033472E"/>
    <w:rsid w:val="00345C02"/>
    <w:rsid w:val="00380196"/>
    <w:rsid w:val="003A6E05"/>
    <w:rsid w:val="003B4BF1"/>
    <w:rsid w:val="003C5BF0"/>
    <w:rsid w:val="003E50C0"/>
    <w:rsid w:val="0047213C"/>
    <w:rsid w:val="004A4908"/>
    <w:rsid w:val="004C24AC"/>
    <w:rsid w:val="004C67DE"/>
    <w:rsid w:val="004E21F7"/>
    <w:rsid w:val="004E64AF"/>
    <w:rsid w:val="004F7ED2"/>
    <w:rsid w:val="005010CB"/>
    <w:rsid w:val="00513D72"/>
    <w:rsid w:val="005811F6"/>
    <w:rsid w:val="005B5981"/>
    <w:rsid w:val="005D7A28"/>
    <w:rsid w:val="005E5AD4"/>
    <w:rsid w:val="005E7FE3"/>
    <w:rsid w:val="005F28BF"/>
    <w:rsid w:val="00604111"/>
    <w:rsid w:val="006137C0"/>
    <w:rsid w:val="00623F7D"/>
    <w:rsid w:val="006B1CC6"/>
    <w:rsid w:val="00715008"/>
    <w:rsid w:val="00741BBD"/>
    <w:rsid w:val="0074286A"/>
    <w:rsid w:val="00753FCF"/>
    <w:rsid w:val="007569B5"/>
    <w:rsid w:val="0076252E"/>
    <w:rsid w:val="00774C00"/>
    <w:rsid w:val="007D1068"/>
    <w:rsid w:val="007D3082"/>
    <w:rsid w:val="00807CD2"/>
    <w:rsid w:val="00835CC7"/>
    <w:rsid w:val="0089405E"/>
    <w:rsid w:val="00894A10"/>
    <w:rsid w:val="008A7EE6"/>
    <w:rsid w:val="008D65D0"/>
    <w:rsid w:val="008E4DF3"/>
    <w:rsid w:val="008F6344"/>
    <w:rsid w:val="00904E05"/>
    <w:rsid w:val="00912E11"/>
    <w:rsid w:val="009376E4"/>
    <w:rsid w:val="00953CB6"/>
    <w:rsid w:val="00954CB3"/>
    <w:rsid w:val="0096263A"/>
    <w:rsid w:val="009A6ECC"/>
    <w:rsid w:val="009C2328"/>
    <w:rsid w:val="009C5F52"/>
    <w:rsid w:val="009F1197"/>
    <w:rsid w:val="009F2202"/>
    <w:rsid w:val="00A026D5"/>
    <w:rsid w:val="00A16534"/>
    <w:rsid w:val="00A35D7C"/>
    <w:rsid w:val="00A37709"/>
    <w:rsid w:val="00A42E05"/>
    <w:rsid w:val="00A754F0"/>
    <w:rsid w:val="00AA2298"/>
    <w:rsid w:val="00AC1BEA"/>
    <w:rsid w:val="00AE060C"/>
    <w:rsid w:val="00AE1B90"/>
    <w:rsid w:val="00AF333F"/>
    <w:rsid w:val="00B13797"/>
    <w:rsid w:val="00B33499"/>
    <w:rsid w:val="00B9030A"/>
    <w:rsid w:val="00BA53F7"/>
    <w:rsid w:val="00BB7D52"/>
    <w:rsid w:val="00BC3CAF"/>
    <w:rsid w:val="00C114C7"/>
    <w:rsid w:val="00C16C94"/>
    <w:rsid w:val="00C32C36"/>
    <w:rsid w:val="00C402C5"/>
    <w:rsid w:val="00C47F3F"/>
    <w:rsid w:val="00C527C6"/>
    <w:rsid w:val="00C5284B"/>
    <w:rsid w:val="00C708CE"/>
    <w:rsid w:val="00C7559B"/>
    <w:rsid w:val="00C9191B"/>
    <w:rsid w:val="00CA79C5"/>
    <w:rsid w:val="00D0050E"/>
    <w:rsid w:val="00D24BB9"/>
    <w:rsid w:val="00D24EE1"/>
    <w:rsid w:val="00D3641F"/>
    <w:rsid w:val="00D430A3"/>
    <w:rsid w:val="00D633D7"/>
    <w:rsid w:val="00D6395A"/>
    <w:rsid w:val="00D7383D"/>
    <w:rsid w:val="00D75864"/>
    <w:rsid w:val="00D94736"/>
    <w:rsid w:val="00D96428"/>
    <w:rsid w:val="00DA2F9F"/>
    <w:rsid w:val="00DE1E5D"/>
    <w:rsid w:val="00DE2A8D"/>
    <w:rsid w:val="00E17841"/>
    <w:rsid w:val="00E5743F"/>
    <w:rsid w:val="00E81E6C"/>
    <w:rsid w:val="00E955F3"/>
    <w:rsid w:val="00EA1A13"/>
    <w:rsid w:val="00EB5B54"/>
    <w:rsid w:val="00ED4B2F"/>
    <w:rsid w:val="00EF55D5"/>
    <w:rsid w:val="00F24B2C"/>
    <w:rsid w:val="00F30522"/>
    <w:rsid w:val="00F35D03"/>
    <w:rsid w:val="00F61767"/>
    <w:rsid w:val="00F6228E"/>
    <w:rsid w:val="00F806B7"/>
    <w:rsid w:val="00F86467"/>
    <w:rsid w:val="00FB4D4E"/>
    <w:rsid w:val="00FB53F1"/>
    <w:rsid w:val="00FC0C22"/>
    <w:rsid w:val="00FD00BA"/>
    <w:rsid w:val="00FD4502"/>
    <w:rsid w:val="00FD780B"/>
    <w:rsid w:val="00FE18D0"/>
    <w:rsid w:val="00FF075B"/>
    <w:rsid w:val="00FF4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736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6B7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806B7"/>
    <w:rPr>
      <w:rFonts w:ascii="Cambria" w:hAnsi="Cambria" w:cs="Cambria"/>
      <w:b/>
      <w:bCs/>
      <w:color w:val="365F91"/>
      <w:sz w:val="28"/>
      <w:szCs w:val="28"/>
      <w:lang w:eastAsia="tr-TR"/>
    </w:rPr>
  </w:style>
  <w:style w:type="paragraph" w:styleId="HTMLPreformatted">
    <w:name w:val="HTML Preformatted"/>
    <w:basedOn w:val="Normal"/>
    <w:link w:val="HTMLPreformattedChar"/>
    <w:uiPriority w:val="99"/>
    <w:rsid w:val="00AE06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E060C"/>
    <w:rPr>
      <w:rFonts w:ascii="Courier New" w:hAnsi="Courier New" w:cs="Courier New"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2C70D4"/>
    <w:pPr>
      <w:ind w:left="720"/>
    </w:pPr>
    <w:rPr>
      <w:rFonts w:eastAsia="Calibri"/>
      <w:lang w:eastAsia="en-US"/>
    </w:rPr>
  </w:style>
  <w:style w:type="paragraph" w:styleId="NoSpacing">
    <w:name w:val="No Spacing"/>
    <w:uiPriority w:val="99"/>
    <w:qFormat/>
    <w:rsid w:val="001B128A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021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1C3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7569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41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413</TotalTime>
  <Pages>3</Pages>
  <Words>670</Words>
  <Characters>3824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sabır</dc:creator>
  <cp:keywords>www.sorubak.com</cp:keywords>
  <dc:description/>
  <cp:lastModifiedBy>edanur</cp:lastModifiedBy>
  <cp:revision>86</cp:revision>
  <dcterms:created xsi:type="dcterms:W3CDTF">2015-05-03T20:15:00Z</dcterms:created>
  <dcterms:modified xsi:type="dcterms:W3CDTF">2015-05-09T10:05:00Z</dcterms:modified>
</cp:coreProperties>
</file>