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8AD" w:rsidRPr="00BC030D" w:rsidRDefault="00F018AD" w:rsidP="00A67A9C">
      <w:pPr>
        <w:spacing w:after="0" w:line="240" w:lineRule="auto"/>
        <w:ind w:left="-709" w:right="-354"/>
        <w:rPr>
          <w:rFonts w:ascii="Comic Sans MS" w:hAnsi="Comic Sans MS" w:cs="Comic Sans MS"/>
          <w:b/>
          <w:bCs/>
          <w:sz w:val="24"/>
          <w:szCs w:val="24"/>
          <w:lang w:eastAsia="tr-TR"/>
        </w:rPr>
      </w:pPr>
      <w:r>
        <w:rPr>
          <w:noProof/>
          <w:lang w:eastAsia="tr-TR"/>
        </w:rPr>
        <w:pict>
          <v:roundrect id="Yuvarlatılmış Dikdörtgen 2" o:spid="_x0000_s1026" style="position:absolute;left:0;text-align:left;margin-left:-36.35pt;margin-top:-46.1pt;width:535.5pt;height:41.25pt;z-index:251647488;visibility:visible;v-text-anchor:middle" arcsize="10923f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F018AD" w:rsidRPr="006200B6" w:rsidRDefault="00F018AD" w:rsidP="00F723D5">
                  <w:pPr>
                    <w:spacing w:after="0"/>
                    <w:jc w:val="center"/>
                    <w:rPr>
                      <w:rFonts w:ascii="Cambria" w:hAnsi="Cambria" w:cs="Cambria"/>
                      <w:b/>
                      <w:bCs/>
                      <w:sz w:val="24"/>
                      <w:szCs w:val="24"/>
                    </w:rPr>
                  </w:pPr>
                  <w:r w:rsidRPr="006200B6">
                    <w:rPr>
                      <w:rFonts w:ascii="Cambria" w:hAnsi="Cambria" w:cs="Cambria"/>
                      <w:b/>
                      <w:bCs/>
                      <w:sz w:val="24"/>
                      <w:szCs w:val="24"/>
                    </w:rPr>
                    <w:t>2014-2015 EĞİTİM ÖĞRETİM YILI …………</w:t>
                  </w:r>
                  <w:bookmarkStart w:id="0" w:name="_GoBack"/>
                  <w:bookmarkEnd w:id="0"/>
                  <w:r w:rsidRPr="006200B6">
                    <w:rPr>
                      <w:rFonts w:ascii="Cambria" w:hAnsi="Cambria" w:cs="Cambria"/>
                      <w:b/>
                      <w:bCs/>
                      <w:sz w:val="24"/>
                      <w:szCs w:val="24"/>
                    </w:rPr>
                    <w:t xml:space="preserve"> ORTAOKULU ……. SINIFINDAN ………………… İÇİN HAZIRLANMIŞ TÜRKÇE DERSİ  2. DÖNEM 2.SINAV SORULARIDIR.</w:t>
                  </w:r>
                </w:p>
                <w:p w:rsidR="00F018AD" w:rsidRDefault="00F018AD" w:rsidP="008C2E65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 w:cs="Comic Sans MS"/>
          <w:sz w:val="24"/>
          <w:szCs w:val="24"/>
        </w:rPr>
        <w:t>Bir yaz gecesi</w:t>
      </w:r>
      <w:r w:rsidRPr="002A0D2C">
        <w:rPr>
          <w:rFonts w:ascii="Comic Sans MS" w:hAnsi="Comic Sans MS" w:cs="Comic Sans MS"/>
          <w:sz w:val="24"/>
          <w:szCs w:val="24"/>
        </w:rPr>
        <w:t xml:space="preserve"> Nasreddin Hoca'nın eşeği çalın</w:t>
      </w:r>
      <w:r>
        <w:rPr>
          <w:rFonts w:ascii="Comic Sans MS" w:hAnsi="Comic Sans MS" w:cs="Comic Sans MS"/>
          <w:sz w:val="24"/>
          <w:szCs w:val="24"/>
        </w:rPr>
        <w:t xml:space="preserve">- </w:t>
      </w:r>
      <w:r w:rsidRPr="002A0D2C">
        <w:rPr>
          <w:rFonts w:ascii="Comic Sans MS" w:hAnsi="Comic Sans MS" w:cs="Comic Sans MS"/>
          <w:sz w:val="24"/>
          <w:szCs w:val="24"/>
        </w:rPr>
        <w:t xml:space="preserve">mış. </w:t>
      </w:r>
      <w:r>
        <w:rPr>
          <w:rFonts w:ascii="Comic Sans MS" w:hAnsi="Comic Sans MS" w:cs="Comic Sans MS"/>
          <w:sz w:val="24"/>
          <w:szCs w:val="24"/>
        </w:rPr>
        <w:t>Ertesi gün c</w:t>
      </w:r>
      <w:r w:rsidRPr="002A0D2C">
        <w:rPr>
          <w:rFonts w:ascii="Comic Sans MS" w:hAnsi="Comic Sans MS" w:cs="Comic Sans MS"/>
          <w:sz w:val="24"/>
          <w:szCs w:val="24"/>
        </w:rPr>
        <w:t>an sıkıntısı içinde durumu komşularına anlatınca her kafadan bir ses çıkmaya başlamış. Birisi : </w:t>
      </w:r>
      <w:r w:rsidRPr="002A0D2C">
        <w:rPr>
          <w:rFonts w:ascii="Comic Sans MS" w:hAnsi="Comic Sans MS" w:cs="Comic Sans MS"/>
          <w:sz w:val="24"/>
          <w:szCs w:val="24"/>
        </w:rPr>
        <w:br/>
        <w:t>- Hocam demiş niye ahırın kapısı</w:t>
      </w:r>
      <w:r>
        <w:rPr>
          <w:rFonts w:ascii="Comic Sans MS" w:hAnsi="Comic Sans MS" w:cs="Comic Sans MS"/>
          <w:sz w:val="24"/>
          <w:szCs w:val="24"/>
        </w:rPr>
        <w:t>na iyi bir kilit takmadın sanki? Köyün muhtarı</w:t>
      </w:r>
      <w:r w:rsidRPr="002A0D2C">
        <w:rPr>
          <w:rFonts w:ascii="Comic Sans MS" w:hAnsi="Comic Sans MS" w:cs="Comic Sans MS"/>
          <w:sz w:val="24"/>
          <w:szCs w:val="24"/>
        </w:rPr>
        <w:t xml:space="preserve"> : </w:t>
      </w:r>
      <w:r w:rsidRPr="002A0D2C">
        <w:rPr>
          <w:rFonts w:ascii="Comic Sans MS" w:hAnsi="Comic Sans MS" w:cs="Comic Sans MS"/>
          <w:sz w:val="24"/>
          <w:szCs w:val="24"/>
        </w:rPr>
        <w:br/>
        <w:t>- Evine hırsız giriyor</w:t>
      </w:r>
      <w:r>
        <w:rPr>
          <w:rFonts w:ascii="Comic Sans MS" w:hAnsi="Comic Sans MS" w:cs="Comic Sans MS"/>
          <w:sz w:val="24"/>
          <w:szCs w:val="24"/>
        </w:rPr>
        <w:t xml:space="preserve"> da senin nasıl haberin olmuyor? diye konuşmuş. Caminin imamı da</w:t>
      </w:r>
      <w:r w:rsidRPr="002A0D2C">
        <w:rPr>
          <w:rFonts w:ascii="Comic Sans MS" w:hAnsi="Comic Sans MS" w:cs="Comic Sans MS"/>
          <w:sz w:val="24"/>
          <w:szCs w:val="24"/>
        </w:rPr>
        <w:t xml:space="preserve"> : </w:t>
      </w:r>
      <w:r w:rsidRPr="002A0D2C">
        <w:rPr>
          <w:rFonts w:ascii="Comic Sans MS" w:hAnsi="Comic Sans MS" w:cs="Comic Sans MS"/>
          <w:sz w:val="24"/>
          <w:szCs w:val="24"/>
        </w:rPr>
        <w:br/>
        <w:t>- Hocam demiş, kusura bakma ama eşeğin çalınmasına en büyük sebep yine sensin. Çünkü doğru dürüst bir ahırın bile yok. Nerden bak</w:t>
      </w:r>
      <w:r>
        <w:rPr>
          <w:rFonts w:ascii="Comic Sans MS" w:hAnsi="Comic Sans MS" w:cs="Comic Sans MS"/>
          <w:sz w:val="24"/>
          <w:szCs w:val="24"/>
        </w:rPr>
        <w:t xml:space="preserve">- </w:t>
      </w:r>
      <w:r w:rsidRPr="002A0D2C">
        <w:rPr>
          <w:rFonts w:ascii="Comic Sans MS" w:hAnsi="Comic Sans MS" w:cs="Comic Sans MS"/>
          <w:sz w:val="24"/>
          <w:szCs w:val="24"/>
        </w:rPr>
        <w:t xml:space="preserve">san dökülüyor. Hoca </w:t>
      </w:r>
      <w:r>
        <w:rPr>
          <w:rFonts w:ascii="Comic Sans MS" w:hAnsi="Comic Sans MS" w:cs="Comic Sans MS"/>
          <w:sz w:val="24"/>
          <w:szCs w:val="24"/>
        </w:rPr>
        <w:t xml:space="preserve">en sonunda dayanamamış </w:t>
      </w:r>
      <w:r w:rsidRPr="002A0D2C">
        <w:rPr>
          <w:rFonts w:ascii="Comic Sans MS" w:hAnsi="Comic Sans MS" w:cs="Comic Sans MS"/>
          <w:sz w:val="24"/>
          <w:szCs w:val="24"/>
        </w:rPr>
        <w:t>kızmış : </w:t>
      </w:r>
      <w:r w:rsidRPr="002A0D2C">
        <w:rPr>
          <w:rFonts w:ascii="Comic Sans MS" w:hAnsi="Comic Sans MS" w:cs="Comic Sans MS"/>
          <w:sz w:val="24"/>
          <w:szCs w:val="24"/>
        </w:rPr>
        <w:br/>
        <w:t>- Yahu demiş, iyi, gü</w:t>
      </w:r>
      <w:r>
        <w:rPr>
          <w:rFonts w:ascii="Comic Sans MS" w:hAnsi="Comic Sans MS" w:cs="Comic Sans MS"/>
          <w:sz w:val="24"/>
          <w:szCs w:val="24"/>
        </w:rPr>
        <w:t>zel de kabahatin hepsi benim mi? Hırsızın hiç mi suçu yok</w:t>
      </w:r>
      <w:r w:rsidRPr="002A0D2C">
        <w:rPr>
          <w:rFonts w:ascii="Comic Sans MS" w:hAnsi="Comic Sans MS" w:cs="Comic Sans MS"/>
          <w:sz w:val="24"/>
          <w:szCs w:val="24"/>
        </w:rPr>
        <w:t>?</w:t>
      </w:r>
      <w:r>
        <w:rPr>
          <w:rFonts w:ascii="Comic Sans MS" w:hAnsi="Comic Sans MS" w:cs="Comic Sans MS"/>
          <w:b/>
          <w:bCs/>
        </w:rPr>
        <w:t xml:space="preserve">                                        </w:t>
      </w:r>
    </w:p>
    <w:p w:rsidR="00F018AD" w:rsidRDefault="00F018AD" w:rsidP="00D42758">
      <w:pPr>
        <w:ind w:left="-709"/>
        <w:rPr>
          <w:rFonts w:ascii="Comic Sans MS" w:hAnsi="Comic Sans MS" w:cs="Comic Sans MS"/>
          <w:b/>
          <w:bCs/>
          <w:sz w:val="24"/>
          <w:szCs w:val="24"/>
        </w:rPr>
      </w:pPr>
    </w:p>
    <w:p w:rsidR="00F018AD" w:rsidRDefault="00F018AD" w:rsidP="00D42758">
      <w:pPr>
        <w:ind w:left="-709"/>
        <w:rPr>
          <w:rFonts w:ascii="Comic Sans MS" w:hAnsi="Comic Sans MS" w:cs="Comic Sans MS"/>
          <w:sz w:val="24"/>
          <w:szCs w:val="24"/>
          <w:lang w:eastAsia="tr-TR"/>
        </w:rPr>
      </w:pPr>
      <w:r w:rsidRPr="00D42758">
        <w:rPr>
          <w:rFonts w:ascii="Comic Sans MS" w:hAnsi="Comic Sans MS" w:cs="Comic Sans MS"/>
          <w:b/>
          <w:bCs/>
          <w:sz w:val="24"/>
          <w:szCs w:val="24"/>
        </w:rPr>
        <w:t xml:space="preserve">1.) </w:t>
      </w:r>
      <w:r>
        <w:rPr>
          <w:rFonts w:ascii="Comic Sans MS" w:hAnsi="Comic Sans MS" w:cs="Comic Sans MS"/>
          <w:sz w:val="24"/>
          <w:szCs w:val="24"/>
          <w:lang w:eastAsia="tr-TR"/>
        </w:rPr>
        <w:t>Hoca’nın neyi çalınmış?</w:t>
      </w:r>
    </w:p>
    <w:p w:rsidR="00F018AD" w:rsidRPr="00D42758" w:rsidRDefault="00F018AD" w:rsidP="004B5BF2">
      <w:pPr>
        <w:ind w:left="-426" w:hanging="283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noProof/>
          <w:lang w:eastAsia="tr-TR"/>
        </w:rPr>
        <w:pict>
          <v:line id="Düz Bağlayıcı 10" o:spid="_x0000_s1027" style="position:absolute;left:0;text-align:left;z-index:251639296;visibility:visible" from="-46.1pt,24.4pt" to="226.15pt,24.4pt" strokecolor="#0070c0"/>
        </w:pict>
      </w:r>
      <w:r w:rsidRPr="00D42758">
        <w:rPr>
          <w:rFonts w:ascii="Comic Sans MS" w:hAnsi="Comic Sans MS" w:cs="Comic Sans MS"/>
          <w:sz w:val="24"/>
          <w:szCs w:val="24"/>
          <w:lang w:eastAsia="tr-TR"/>
        </w:rPr>
        <w:t>A.</w:t>
      </w:r>
      <w:r>
        <w:rPr>
          <w:rFonts w:ascii="Comic Sans MS" w:hAnsi="Comic Sans MS" w:cs="Comic Sans MS"/>
          <w:sz w:val="24"/>
          <w:szCs w:val="24"/>
          <w:lang w:eastAsia="tr-TR"/>
        </w:rPr>
        <w:t xml:space="preserve">  atı        </w:t>
      </w:r>
      <w:r w:rsidRPr="00D42758">
        <w:rPr>
          <w:rFonts w:ascii="Comic Sans MS" w:hAnsi="Comic Sans MS" w:cs="Comic Sans MS"/>
          <w:sz w:val="24"/>
          <w:szCs w:val="24"/>
          <w:lang w:eastAsia="tr-TR"/>
        </w:rPr>
        <w:t xml:space="preserve">   </w:t>
      </w:r>
      <w:r>
        <w:rPr>
          <w:rFonts w:ascii="Comic Sans MS" w:hAnsi="Comic Sans MS" w:cs="Comic Sans MS"/>
          <w:sz w:val="24"/>
          <w:szCs w:val="24"/>
          <w:lang w:eastAsia="tr-TR"/>
        </w:rPr>
        <w:t xml:space="preserve">   </w:t>
      </w:r>
      <w:r w:rsidRPr="00D42758">
        <w:rPr>
          <w:rFonts w:ascii="Comic Sans MS" w:hAnsi="Comic Sans MS" w:cs="Comic Sans MS"/>
          <w:sz w:val="24"/>
          <w:szCs w:val="24"/>
          <w:lang w:eastAsia="tr-TR"/>
        </w:rPr>
        <w:t xml:space="preserve"> </w:t>
      </w:r>
      <w:r>
        <w:rPr>
          <w:rFonts w:ascii="Comic Sans MS" w:hAnsi="Comic Sans MS" w:cs="Comic Sans MS"/>
          <w:sz w:val="24"/>
          <w:szCs w:val="24"/>
          <w:lang w:eastAsia="tr-TR"/>
        </w:rPr>
        <w:t xml:space="preserve">  </w:t>
      </w:r>
      <w:r w:rsidRPr="00D42758">
        <w:rPr>
          <w:rFonts w:ascii="Comic Sans MS" w:hAnsi="Comic Sans MS" w:cs="Comic Sans MS"/>
          <w:sz w:val="24"/>
          <w:szCs w:val="24"/>
          <w:lang w:eastAsia="tr-TR"/>
        </w:rPr>
        <w:t>B.</w:t>
      </w:r>
      <w:r>
        <w:rPr>
          <w:rFonts w:ascii="Comic Sans MS" w:hAnsi="Comic Sans MS" w:cs="Comic Sans MS"/>
          <w:sz w:val="24"/>
          <w:szCs w:val="24"/>
          <w:lang w:eastAsia="tr-TR"/>
        </w:rPr>
        <w:t xml:space="preserve"> köpeği              </w:t>
      </w:r>
      <w:r w:rsidRPr="00D42758">
        <w:rPr>
          <w:rFonts w:ascii="Comic Sans MS" w:hAnsi="Comic Sans MS" w:cs="Comic Sans MS"/>
          <w:sz w:val="24"/>
          <w:szCs w:val="24"/>
          <w:lang w:eastAsia="tr-TR"/>
        </w:rPr>
        <w:t>C.</w:t>
      </w:r>
      <w:r>
        <w:rPr>
          <w:rFonts w:ascii="Comic Sans MS" w:hAnsi="Comic Sans MS" w:cs="Comic Sans MS"/>
          <w:sz w:val="24"/>
          <w:szCs w:val="24"/>
          <w:lang w:eastAsia="tr-TR"/>
        </w:rPr>
        <w:t xml:space="preserve"> eşeği</w:t>
      </w:r>
    </w:p>
    <w:p w:rsidR="00F018AD" w:rsidRPr="00B248B9" w:rsidRDefault="00F018AD" w:rsidP="0070576B">
      <w:pPr>
        <w:ind w:left="-709" w:right="-213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2.) </w:t>
      </w:r>
      <w:r>
        <w:rPr>
          <w:rFonts w:ascii="Comic Sans MS" w:hAnsi="Comic Sans MS" w:cs="Comic Sans MS"/>
          <w:sz w:val="24"/>
          <w:szCs w:val="24"/>
          <w:lang w:eastAsia="tr-TR"/>
        </w:rPr>
        <w:t xml:space="preserve">Hangisi, Hoca’ya kızanlar arasında yer </w:t>
      </w:r>
      <w:r w:rsidRPr="00A67A9C">
        <w:rPr>
          <w:rFonts w:ascii="Comic Sans MS" w:hAnsi="Comic Sans MS" w:cs="Comic Sans MS"/>
          <w:b/>
          <w:bCs/>
          <w:sz w:val="24"/>
          <w:szCs w:val="24"/>
          <w:lang w:eastAsia="tr-TR"/>
        </w:rPr>
        <w:t>almamaktadır?</w:t>
      </w:r>
      <w:r w:rsidRPr="00B248B9">
        <w:rPr>
          <w:rFonts w:ascii="Comic Sans MS" w:hAnsi="Comic Sans MS" w:cs="Comic Sans MS"/>
          <w:sz w:val="24"/>
          <w:szCs w:val="24"/>
          <w:lang w:eastAsia="tr-TR"/>
        </w:rPr>
        <w:t xml:space="preserve"> </w:t>
      </w:r>
    </w:p>
    <w:p w:rsidR="00F018AD" w:rsidRPr="00B248B9" w:rsidRDefault="00F018AD" w:rsidP="0070576B">
      <w:pPr>
        <w:spacing w:after="0" w:line="240" w:lineRule="auto"/>
        <w:ind w:left="-709" w:right="-354"/>
        <w:rPr>
          <w:rFonts w:ascii="Comic Sans MS" w:hAnsi="Comic Sans MS" w:cs="Comic Sans MS"/>
          <w:sz w:val="24"/>
          <w:szCs w:val="24"/>
          <w:lang w:eastAsia="tr-TR"/>
        </w:rPr>
      </w:pPr>
      <w:r w:rsidRPr="00B248B9">
        <w:rPr>
          <w:rFonts w:ascii="Comic Sans MS" w:hAnsi="Comic Sans MS" w:cs="Comic Sans MS"/>
          <w:sz w:val="24"/>
          <w:szCs w:val="24"/>
          <w:lang w:eastAsia="tr-TR"/>
        </w:rPr>
        <w:t xml:space="preserve">A. </w:t>
      </w:r>
      <w:r>
        <w:rPr>
          <w:rFonts w:ascii="Comic Sans MS" w:hAnsi="Comic Sans MS" w:cs="Comic Sans MS"/>
          <w:sz w:val="24"/>
          <w:szCs w:val="24"/>
          <w:lang w:eastAsia="tr-TR"/>
        </w:rPr>
        <w:t xml:space="preserve">eşi                  </w:t>
      </w:r>
      <w:r w:rsidRPr="00B248B9">
        <w:rPr>
          <w:rFonts w:ascii="Comic Sans MS" w:hAnsi="Comic Sans MS" w:cs="Comic Sans MS"/>
          <w:sz w:val="24"/>
          <w:szCs w:val="24"/>
          <w:lang w:eastAsia="tr-TR"/>
        </w:rPr>
        <w:t>B.</w:t>
      </w:r>
      <w:r>
        <w:rPr>
          <w:rFonts w:ascii="Comic Sans MS" w:hAnsi="Comic Sans MS" w:cs="Comic Sans MS"/>
          <w:sz w:val="24"/>
          <w:szCs w:val="24"/>
          <w:lang w:eastAsia="tr-TR"/>
        </w:rPr>
        <w:t xml:space="preserve"> muhtar            </w:t>
      </w:r>
      <w:r w:rsidRPr="00B248B9">
        <w:rPr>
          <w:rFonts w:ascii="Comic Sans MS" w:hAnsi="Comic Sans MS" w:cs="Comic Sans MS"/>
          <w:sz w:val="24"/>
          <w:szCs w:val="24"/>
          <w:lang w:eastAsia="tr-TR"/>
        </w:rPr>
        <w:t xml:space="preserve">C. </w:t>
      </w:r>
      <w:r>
        <w:rPr>
          <w:rFonts w:ascii="Comic Sans MS" w:hAnsi="Comic Sans MS" w:cs="Comic Sans MS"/>
          <w:sz w:val="24"/>
          <w:szCs w:val="24"/>
          <w:lang w:eastAsia="tr-TR"/>
        </w:rPr>
        <w:t>imam</w:t>
      </w:r>
    </w:p>
    <w:p w:rsidR="00F018AD" w:rsidRDefault="00F018AD" w:rsidP="00B248B9">
      <w:pPr>
        <w:ind w:left="-709" w:right="-354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12" o:spid="_x0000_s1028" style="position:absolute;left:0;text-align:left;z-index:251641344;visibility:visible" from="-46.1pt,11.6pt" to="226.15pt,11.6pt" strokecolor="#0070c0"/>
        </w:pict>
      </w:r>
    </w:p>
    <w:p w:rsidR="00F018AD" w:rsidRDefault="00F018AD" w:rsidP="00B248B9">
      <w:pPr>
        <w:ind w:left="-709" w:right="-354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3.)</w:t>
      </w:r>
      <w:r>
        <w:rPr>
          <w:rFonts w:ascii="Comic Sans MS" w:hAnsi="Comic Sans MS" w:cs="Comic Sans MS"/>
          <w:sz w:val="24"/>
          <w:szCs w:val="24"/>
        </w:rPr>
        <w:t xml:space="preserve"> Hoca’nın eşeği ne zaman çalınmış?</w:t>
      </w:r>
    </w:p>
    <w:p w:rsidR="00F018AD" w:rsidRDefault="00F018AD" w:rsidP="00395918">
      <w:pPr>
        <w:ind w:left="851" w:right="-354" w:hanging="1560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line id="Düz Bağlayıcı 11" o:spid="_x0000_s1029" style="position:absolute;left:0;text-align:left;z-index:251640320;visibility:visible" from="-46.1pt,26.7pt" to="226.15pt,26.7pt" strokecolor="#0070c0"/>
        </w:pict>
      </w:r>
      <w:r>
        <w:rPr>
          <w:rFonts w:ascii="Comic Sans MS" w:hAnsi="Comic Sans MS" w:cs="Comic Sans MS"/>
          <w:sz w:val="24"/>
          <w:szCs w:val="24"/>
        </w:rPr>
        <w:t>A. öğle                     B. gece               C. sabah</w:t>
      </w:r>
    </w:p>
    <w:p w:rsidR="00F018AD" w:rsidRDefault="00F018AD" w:rsidP="00A85230">
      <w:pPr>
        <w:ind w:left="-709"/>
        <w:rPr>
          <w:rFonts w:ascii="Comic Sans MS" w:hAnsi="Comic Sans MS" w:cs="Comic Sans MS"/>
          <w:sz w:val="24"/>
          <w:szCs w:val="24"/>
          <w:lang w:eastAsia="tr-TR"/>
        </w:rPr>
      </w:pPr>
      <w:r w:rsidRPr="002836B7">
        <w:rPr>
          <w:rFonts w:ascii="Comic Sans MS" w:hAnsi="Comic Sans MS" w:cs="Comic Sans MS"/>
          <w:b/>
          <w:bCs/>
          <w:sz w:val="24"/>
          <w:szCs w:val="24"/>
        </w:rPr>
        <w:t>4.)</w:t>
      </w:r>
      <w:r>
        <w:rPr>
          <w:rFonts w:ascii="Comic Sans MS" w:hAnsi="Comic Sans MS" w:cs="Comic Sans MS"/>
          <w:sz w:val="24"/>
          <w:szCs w:val="24"/>
        </w:rPr>
        <w:t xml:space="preserve"> Hoca’yı, </w:t>
      </w:r>
      <w:r>
        <w:rPr>
          <w:rFonts w:ascii="Comic Sans MS" w:hAnsi="Comic Sans MS" w:cs="Comic Sans MS"/>
          <w:sz w:val="24"/>
          <w:szCs w:val="24"/>
          <w:lang w:eastAsia="tr-TR"/>
        </w:rPr>
        <w:t>doğru dürüst ahırı olmadığı için kim suçlamış?</w:t>
      </w:r>
    </w:p>
    <w:p w:rsidR="00F018AD" w:rsidRPr="00A85230" w:rsidRDefault="00F018AD" w:rsidP="00A85230">
      <w:pPr>
        <w:ind w:left="-709"/>
        <w:rPr>
          <w:rFonts w:ascii="Comic Sans MS" w:hAnsi="Comic Sans MS" w:cs="Comic Sans MS"/>
          <w:sz w:val="24"/>
          <w:szCs w:val="24"/>
          <w:lang w:eastAsia="tr-TR"/>
        </w:rPr>
      </w:pPr>
      <w:r w:rsidRPr="00A85230">
        <w:rPr>
          <w:rFonts w:ascii="Comic Sans MS" w:hAnsi="Comic Sans MS" w:cs="Comic Sans MS"/>
          <w:sz w:val="24"/>
          <w:szCs w:val="24"/>
        </w:rPr>
        <w:t xml:space="preserve">A. </w:t>
      </w:r>
      <w:r>
        <w:rPr>
          <w:rFonts w:ascii="Comic Sans MS" w:hAnsi="Comic Sans MS" w:cs="Comic Sans MS"/>
          <w:sz w:val="24"/>
          <w:szCs w:val="24"/>
        </w:rPr>
        <w:t>imam                  B. muhtar              C. eşi</w:t>
      </w:r>
    </w:p>
    <w:p w:rsidR="00F018AD" w:rsidRPr="00B248B9" w:rsidRDefault="00F018AD" w:rsidP="00B248B9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7" o:spid="_x0000_s1030" type="#_x0000_t62" style="position:absolute;margin-left:16.15pt;margin-top:15.55pt;width:203.25pt;height:48pt;z-index:251651584;visibility:visible;v-text-anchor:middle" adj="-1204,14271" filled="f" strokecolor="#7030a0">
            <v:shadow on="t" color="black" opacity="24903f" origin=",.5" offset="0,.55556mm"/>
            <v:textbox>
              <w:txbxContent>
                <w:p w:rsidR="00F018AD" w:rsidRDefault="00F018AD" w:rsidP="005870B2">
                  <w:pPr>
                    <w:jc w:val="center"/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Bu </w:t>
                  </w:r>
                  <w:r w:rsidRPr="00163C08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meseleyi 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kendi aramızda çözelim.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2" o:spid="_x0000_s1031" type="#_x0000_t75" alt="Açıklama: 嗽슩" style="position:absolute;margin-left:-22.1pt;margin-top:6.75pt;width:44.4pt;height:57pt;z-index:-251660800;visibility:visible">
            <v:imagedata r:id="rId7" o:title=""/>
          </v:shape>
        </w:pict>
      </w:r>
      <w:r>
        <w:rPr>
          <w:noProof/>
          <w:lang w:eastAsia="tr-TR"/>
        </w:rPr>
        <w:pict>
          <v:line id="Düz Bağlayıcı 9" o:spid="_x0000_s1032" style="position:absolute;z-index:251638272;visibility:visible" from="-45.35pt,.5pt" to="226.9pt,.5pt" strokecolor="#0070c0"/>
        </w:pict>
      </w:r>
      <w:r>
        <w:rPr>
          <w:rFonts w:ascii="Comic Sans MS" w:hAnsi="Comic Sans MS" w:cs="Comic Sans MS"/>
          <w:sz w:val="24"/>
          <w:szCs w:val="24"/>
          <w:lang w:eastAsia="tr-TR"/>
        </w:rPr>
        <w:t xml:space="preserve">      </w:t>
      </w:r>
    </w:p>
    <w:p w:rsidR="00F018AD" w:rsidRDefault="00F018AD" w:rsidP="00B248B9">
      <w:pPr>
        <w:ind w:left="-709" w:right="-213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5.)</w:t>
      </w:r>
    </w:p>
    <w:p w:rsidR="00F018AD" w:rsidRPr="006E4C8D" w:rsidRDefault="00F018AD" w:rsidP="006E4C8D">
      <w:pPr>
        <w:ind w:left="1134" w:right="-213" w:hanging="1843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02" o:spid="_x0000_s1033" type="#_x0000_t75" alt="stock-illustration-13954745-education" style="position:absolute;left:0;text-align:left;margin-left:465.5pt;margin-top:286.1pt;width:89.5pt;height:124.6pt;z-index:251661824;visibility:visible">
            <v:imagedata r:id="rId8" o:title="" chromakey="white"/>
          </v:shape>
        </w:pict>
      </w:r>
    </w:p>
    <w:p w:rsidR="00F018AD" w:rsidRPr="00CE7563" w:rsidRDefault="00F018AD" w:rsidP="00163C08">
      <w:pPr>
        <w:ind w:left="-709" w:right="-921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Özlem’in cümlesinde altı çizili kelimenin yerine     hangi sözcük getirilemez</w:t>
      </w:r>
      <w:r w:rsidRPr="008D7A5C">
        <w:rPr>
          <w:rFonts w:ascii="Comic Sans MS" w:hAnsi="Comic Sans MS" w:cs="Comic Sans MS"/>
          <w:sz w:val="24"/>
          <w:szCs w:val="24"/>
          <w:u w:val="single"/>
        </w:rPr>
        <w:t>?</w:t>
      </w:r>
      <w:r>
        <w:rPr>
          <w:rFonts w:ascii="Comic Sans MS" w:hAnsi="Comic Sans MS" w:cs="Comic Sans MS"/>
          <w:sz w:val="24"/>
          <w:szCs w:val="24"/>
        </w:rPr>
        <w:t xml:space="preserve">   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</w:t>
      </w:r>
    </w:p>
    <w:p w:rsidR="00F018AD" w:rsidRDefault="00F018AD" w:rsidP="002F401F">
      <w:pPr>
        <w:ind w:left="-709" w:right="-354"/>
        <w:rPr>
          <w:rFonts w:ascii="Comic Sans MS" w:hAnsi="Comic Sans MS" w:cs="Comic Sans MS"/>
          <w:sz w:val="24"/>
          <w:szCs w:val="24"/>
        </w:rPr>
      </w:pPr>
      <w:r w:rsidRPr="002F401F">
        <w:rPr>
          <w:rFonts w:ascii="Comic Sans MS" w:hAnsi="Comic Sans MS" w:cs="Comic Sans MS"/>
          <w:sz w:val="24"/>
          <w:szCs w:val="24"/>
        </w:rPr>
        <w:t xml:space="preserve">A. </w:t>
      </w:r>
      <w:r>
        <w:rPr>
          <w:rFonts w:ascii="Comic Sans MS" w:hAnsi="Comic Sans MS" w:cs="Comic Sans MS"/>
          <w:sz w:val="24"/>
          <w:szCs w:val="24"/>
        </w:rPr>
        <w:t xml:space="preserve">sorunu            </w:t>
      </w:r>
      <w:r w:rsidRPr="002F401F">
        <w:rPr>
          <w:rFonts w:ascii="Comic Sans MS" w:hAnsi="Comic Sans MS" w:cs="Comic Sans MS"/>
          <w:sz w:val="24"/>
          <w:szCs w:val="24"/>
        </w:rPr>
        <w:t xml:space="preserve">B. </w:t>
      </w:r>
      <w:r>
        <w:rPr>
          <w:rFonts w:ascii="Comic Sans MS" w:hAnsi="Comic Sans MS" w:cs="Comic Sans MS"/>
          <w:sz w:val="24"/>
          <w:szCs w:val="24"/>
        </w:rPr>
        <w:t xml:space="preserve">problemi </w:t>
      </w:r>
      <w:r w:rsidRPr="002F401F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 xml:space="preserve">  </w:t>
      </w:r>
      <w:r w:rsidRPr="002F401F">
        <w:rPr>
          <w:rFonts w:ascii="Comic Sans MS" w:hAnsi="Comic Sans MS" w:cs="Comic Sans MS"/>
          <w:sz w:val="24"/>
          <w:szCs w:val="24"/>
        </w:rPr>
        <w:t xml:space="preserve">  </w:t>
      </w:r>
      <w:r>
        <w:rPr>
          <w:rFonts w:ascii="Comic Sans MS" w:hAnsi="Comic Sans MS" w:cs="Comic Sans MS"/>
          <w:sz w:val="24"/>
          <w:szCs w:val="24"/>
        </w:rPr>
        <w:t xml:space="preserve">     </w:t>
      </w:r>
      <w:r w:rsidRPr="002F401F">
        <w:rPr>
          <w:rFonts w:ascii="Comic Sans MS" w:hAnsi="Comic Sans MS" w:cs="Comic Sans MS"/>
          <w:sz w:val="24"/>
          <w:szCs w:val="24"/>
        </w:rPr>
        <w:t xml:space="preserve">C. </w:t>
      </w:r>
      <w:r>
        <w:rPr>
          <w:rFonts w:ascii="Comic Sans MS" w:hAnsi="Comic Sans MS" w:cs="Comic Sans MS"/>
          <w:sz w:val="24"/>
          <w:szCs w:val="24"/>
        </w:rPr>
        <w:t>çareyi</w:t>
      </w:r>
    </w:p>
    <w:p w:rsidR="00F018AD" w:rsidRDefault="00F018AD" w:rsidP="00163C08">
      <w:pPr>
        <w:ind w:left="-142" w:right="-213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 id="Köşeleri Yuvarlanmış Dikdörtgen Belirtme Çizgisi 84" o:spid="_x0000_s1034" type="#_x0000_t62" style="position:absolute;left:0;text-align:left;margin-left:54.4pt;margin-top:24.4pt;width:202.5pt;height:31.5pt;z-index:251657728;visibility:visible;v-text-anchor:middle" adj="-2128,10457" filled="f" strokecolor="#7030a0">
            <v:shadow on="t" color="black" opacity="24903f" origin=",.5" offset="0,.55556mm"/>
            <v:textbox>
              <w:txbxContent>
                <w:p w:rsidR="00F018AD" w:rsidRPr="003E14E6" w:rsidRDefault="00F018AD" w:rsidP="00511C1B">
                  <w:pPr>
                    <w:ind w:right="-261"/>
                    <w:rPr>
                      <w:rFonts w:ascii="Comic Sans MS" w:hAnsi="Comic Sans MS" w:cs="Comic Sans MS"/>
                    </w:rPr>
                  </w:pPr>
                  <w:r w:rsidRPr="003E14E6">
                    <w:rPr>
                      <w:rFonts w:ascii="Comic Sans MS" w:hAnsi="Comic Sans MS" w:cs="Comic Sans MS"/>
                    </w:rPr>
                    <w:t>Okulda bugün güzel bir sinema var.</w:t>
                  </w:r>
                </w:p>
              </w:txbxContent>
            </v:textbox>
          </v:shape>
        </w:pict>
      </w:r>
    </w:p>
    <w:p w:rsidR="00F018AD" w:rsidRPr="007D3102" w:rsidRDefault="00F018AD" w:rsidP="00163C08">
      <w:pPr>
        <w:ind w:left="-142" w:right="-213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28" o:spid="_x0000_s1035" type="#_x0000_t75" alt="Description: http://www.mikethefanboy.com/wp/wp-content/uploads/2012/02/girl_writing_letter.jpg" style="position:absolute;left:0;text-align:left;margin-left:3.75pt;margin-top:-11.05pt;width:51pt;height:46.65pt;z-index:-251653632;visibility:visible">
            <v:imagedata r:id="rId9" o:title=""/>
          </v:shape>
        </w:pict>
      </w:r>
      <w:r>
        <w:rPr>
          <w:noProof/>
          <w:lang w:eastAsia="tr-TR"/>
        </w:rPr>
        <w:pict>
          <v:shape id="Resim 64" o:spid="_x0000_s1036" type="#_x0000_t75" alt="Açıklama: 嗽슩" style="position:absolute;left:0;text-align:left;margin-left:358.5pt;margin-top:143.15pt;width:45pt;height:44.5pt;z-index:-251666944;visibility:visible">
            <v:imagedata r:id="rId7" o:title=""/>
          </v:shape>
        </w:pict>
      </w:r>
      <w:r>
        <w:rPr>
          <w:noProof/>
          <w:lang w:eastAsia="tr-TR"/>
        </w:rPr>
        <w:pict>
          <v:shape id="Resim 50" o:spid="_x0000_s1037" type="#_x0000_t75" alt="Açıklama: 嗽슩" style="position:absolute;left:0;text-align:left;margin-left:358.5pt;margin-top:143.15pt;width:45pt;height:44.5pt;z-index:-251667968;visibility:visible">
            <v:imagedata r:id="rId7" o:title=""/>
          </v:shape>
        </w:pict>
      </w:r>
      <w:r>
        <w:rPr>
          <w:noProof/>
          <w:lang w:eastAsia="tr-TR"/>
        </w:rPr>
        <w:pict>
          <v:line id="Düz Bağlayıcı 8" o:spid="_x0000_s1038" style="position:absolute;left:0;text-align:left;flip:x;z-index:251637248;visibility:visible" from="-16.85pt,-1.1pt" to="-16.85pt,724.15pt" strokecolor="#0070c0"/>
        </w:pict>
      </w:r>
      <w:r>
        <w:rPr>
          <w:rFonts w:ascii="Comic Sans MS" w:hAnsi="Comic Sans MS" w:cs="Comic Sans MS"/>
          <w:b/>
          <w:bCs/>
          <w:sz w:val="24"/>
          <w:szCs w:val="24"/>
        </w:rPr>
        <w:t>6.)</w:t>
      </w:r>
      <w:r w:rsidRPr="001F4687">
        <w:rPr>
          <w:noProof/>
          <w:lang w:eastAsia="tr-TR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 xml:space="preserve">                                                          </w:t>
      </w:r>
    </w:p>
    <w:p w:rsidR="00F018AD" w:rsidRPr="00CE7563" w:rsidRDefault="00F018AD" w:rsidP="00376A6A">
      <w:pPr>
        <w:ind w:left="-142" w:right="-921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Derya’nın cümlesinde hangi sorunun cevabı </w:t>
      </w:r>
      <w:r w:rsidRPr="00163C08">
        <w:rPr>
          <w:rFonts w:ascii="Comic Sans MS" w:hAnsi="Comic Sans MS" w:cs="Comic Sans MS"/>
          <w:b/>
          <w:bCs/>
          <w:sz w:val="24"/>
          <w:szCs w:val="24"/>
        </w:rPr>
        <w:t>yoktur?</w:t>
      </w:r>
      <w:r w:rsidRPr="00C57E63">
        <w:rPr>
          <w:noProof/>
          <w:lang w:eastAsia="tr-TR"/>
        </w:rPr>
        <w:t xml:space="preserve"> </w:t>
      </w:r>
    </w:p>
    <w:p w:rsidR="00F018AD" w:rsidRDefault="00F018AD" w:rsidP="00235A92">
      <w:pPr>
        <w:ind w:left="-142" w:right="-921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Köşeleri Yuvarlanmış Dikdörtgen Belirtme Çizgisi 5" o:spid="_x0000_s1039" type="#_x0000_t62" style="position:absolute;left:0;text-align:left;margin-left:54.4pt;margin-top:24.7pt;width:196.5pt;height:37.5pt;z-index:251664896;visibility:visible;v-text-anchor:middle" adj="-2793,9149" filled="f" strokecolor="red">
            <v:shadow on="t" color="black" opacity="24903f" origin=",.5" offset="0,.55556mm"/>
            <v:textbox>
              <w:txbxContent>
                <w:p w:rsidR="00F018AD" w:rsidRPr="00BD1BEF" w:rsidRDefault="00F018AD" w:rsidP="00BD1BEF">
                  <w:pPr>
                    <w:spacing w:after="0" w:line="240" w:lineRule="auto"/>
                    <w:rPr>
                      <w:rFonts w:ascii="Comic Sans MS" w:hAnsi="Comic Sans MS" w:cs="Comic Sans MS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  <w:lang w:eastAsia="tr-TR"/>
                    </w:rPr>
                    <w:t>Bugün 13 Mart………………………</w:t>
                  </w:r>
                </w:p>
                <w:p w:rsidR="00F018AD" w:rsidRPr="001F2330" w:rsidRDefault="00F018AD" w:rsidP="0005150D">
                  <w:pPr>
                    <w:ind w:right="-261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7" o:spid="_x0000_s1040" type="#_x0000_t75" style="position:absolute;left:0;text-align:left;margin-left:7.9pt;margin-top:20.95pt;width:46.5pt;height:52.2pt;z-index:-251644416;visibility:visible">
            <v:imagedata r:id="rId10" o:title=""/>
          </v:shape>
        </w:pict>
      </w:r>
      <w:r>
        <w:rPr>
          <w:noProof/>
          <w:lang w:eastAsia="tr-TR"/>
        </w:rPr>
        <w:pict>
          <v:line id="Düz Bağlayıcı 15" o:spid="_x0000_s1041" style="position:absolute;left:0;text-align:left;z-index:251642368;visibility:visible" from="-16.85pt,21.1pt" to="255.4pt,21.1pt" strokecolor="#0070c0"/>
        </w:pict>
      </w:r>
      <w:r>
        <w:rPr>
          <w:rFonts w:ascii="Comic Sans MS" w:hAnsi="Comic Sans MS" w:cs="Comic Sans MS"/>
          <w:sz w:val="24"/>
          <w:szCs w:val="24"/>
        </w:rPr>
        <w:t>A. ne                     B. nasıl                 C. nerede</w:t>
      </w:r>
    </w:p>
    <w:p w:rsidR="00F018AD" w:rsidRDefault="00F018AD" w:rsidP="0005150D">
      <w:pPr>
        <w:ind w:left="-142" w:right="-921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Resim 6" o:spid="_x0000_s1042" type="#_x0000_t75" alt="Açıklama: Açıklama: http://profile.ak.fbcdn.net/hprofile-ak-ash2/161917_146367828727367_1102818_n.jpg" style="position:absolute;left:0;text-align:left;margin-left:286.3pt;margin-top:33.35pt;width:120.55pt;height:96.85pt;z-index:-251663872;visibility:visible">
            <v:imagedata r:id="rId11" o:title=""/>
          </v:shape>
        </w:pict>
      </w:r>
      <w:r>
        <w:rPr>
          <w:rFonts w:ascii="Comic Sans MS" w:hAnsi="Comic Sans MS" w:cs="Comic Sans MS"/>
          <w:b/>
          <w:bCs/>
          <w:sz w:val="24"/>
          <w:szCs w:val="24"/>
        </w:rPr>
        <w:t>7</w:t>
      </w:r>
      <w:r w:rsidRPr="002C0348">
        <w:rPr>
          <w:rFonts w:ascii="Comic Sans MS" w:hAnsi="Comic Sans MS" w:cs="Comic Sans MS"/>
          <w:b/>
          <w:bCs/>
          <w:sz w:val="24"/>
          <w:szCs w:val="24"/>
        </w:rPr>
        <w:t xml:space="preserve">.) </w:t>
      </w:r>
    </w:p>
    <w:p w:rsidR="00F018AD" w:rsidRPr="00BD1BEF" w:rsidRDefault="00F018AD" w:rsidP="002B6FA8">
      <w:pPr>
        <w:ind w:left="-142" w:right="-921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Resim 18" o:spid="_x0000_s1043" type="#_x0000_t75" alt="Açıklama: Açıklama: http://profile.ak.fbcdn.net/hprofile-ak-ash2/161917_146367828727367_1102818_n.jpg" style="position:absolute;left:0;text-align:left;margin-left:286.3pt;margin-top:33.35pt;width:120.55pt;height:96.85pt;z-index:-251662848;visibility:visible">
            <v:imagedata r:id="rId11" o:title=""/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                                                                  </w:t>
      </w:r>
      <w:r>
        <w:rPr>
          <w:rFonts w:ascii="Comic Sans MS" w:hAnsi="Comic Sans MS" w:cs="Comic Sans MS"/>
          <w:sz w:val="24"/>
          <w:szCs w:val="24"/>
          <w:lang w:eastAsia="tr-TR"/>
        </w:rPr>
        <w:t xml:space="preserve">Yeliz’in cümlesi aşağıdakilerden hangisi ile devam ederse </w:t>
      </w:r>
      <w:r w:rsidRPr="0096483E">
        <w:rPr>
          <w:rFonts w:ascii="Comic Sans MS" w:hAnsi="Comic Sans MS" w:cs="Comic Sans MS"/>
          <w:b/>
          <w:bCs/>
          <w:sz w:val="24"/>
          <w:szCs w:val="24"/>
          <w:lang w:eastAsia="tr-TR"/>
        </w:rPr>
        <w:t>olumlu bir cümle olmaz?</w:t>
      </w:r>
    </w:p>
    <w:p w:rsidR="00F018AD" w:rsidRDefault="00F018AD" w:rsidP="00E97D67">
      <w:pPr>
        <w:spacing w:after="0" w:line="240" w:lineRule="auto"/>
        <w:ind w:left="1276" w:right="-921" w:hanging="1418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rFonts w:ascii="Comic Sans MS" w:hAnsi="Comic Sans MS" w:cs="Comic Sans MS"/>
          <w:sz w:val="24"/>
          <w:szCs w:val="24"/>
          <w:lang w:eastAsia="tr-TR"/>
        </w:rPr>
        <w:t>A. çok güzel bir gün.            B. hava çok sıcak.             C. ödevimi yapmadım.</w:t>
      </w:r>
    </w:p>
    <w:p w:rsidR="00F018AD" w:rsidRPr="00BD1BEF" w:rsidRDefault="00F018AD" w:rsidP="00BD1BEF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Köşeleri Yuvarlanmış Dikdörtgen Belirtme Çizgisi 29" o:spid="_x0000_s1044" type="#_x0000_t62" style="position:absolute;margin-left:41.65pt;margin-top:12.1pt;width:213pt;height:51pt;z-index:251663872;visibility:visible;v-text-anchor:middle" adj="-1573,10615" filled="f" strokecolor="#002060">
            <v:shadow on="t" color="black" opacity="24903f" origin=",.5" offset="0,.55556mm"/>
            <v:textbox>
              <w:txbxContent>
                <w:p w:rsidR="00F018AD" w:rsidRPr="001F2330" w:rsidRDefault="00F018AD" w:rsidP="0024767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Aşağıdaki cümlelerin hangisinde </w:t>
                  </w:r>
                  <w:r w:rsidRPr="00C57E63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sebep sonuç ilişkisi yoktur?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6" o:spid="_x0000_s1045" type="#_x0000_t75" alt="Clipart-Cartoon-Design-04" style="position:absolute;margin-left:-5.95pt;margin-top:4.6pt;width:54pt;height:47.45pt;z-index:-251655680;visibility:visible">
            <v:imagedata r:id="rId12" o:title=""/>
          </v:shape>
        </w:pict>
      </w:r>
      <w:r>
        <w:rPr>
          <w:noProof/>
          <w:lang w:eastAsia="tr-TR"/>
        </w:rPr>
        <w:pict>
          <v:line id="Düz Bağlayıcı 16" o:spid="_x0000_s1046" style="position:absolute;z-index:251643392;visibility:visible" from="-16.85pt,7.45pt" to="255.4pt,7.45pt" strokecolor="#0070c0"/>
        </w:pict>
      </w:r>
    </w:p>
    <w:p w:rsidR="00F018AD" w:rsidRDefault="00F018AD" w:rsidP="00BD1BEF">
      <w:pPr>
        <w:ind w:left="-142" w:right="-921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83" o:spid="_x0000_s1047" type="#_x0000_t75" alt="stock-illustration-13954745-education" style="position:absolute;left:0;text-align:left;margin-left:465.5pt;margin-top:286.1pt;width:89.5pt;height:124.6pt;z-index:251656704;visibility:visible">
            <v:imagedata r:id="rId8" o:title="" chromakey="white"/>
          </v:shape>
        </w:pict>
      </w:r>
      <w:r>
        <w:rPr>
          <w:noProof/>
          <w:lang w:eastAsia="tr-TR"/>
        </w:rPr>
        <w:pict>
          <v:shape id="Resim 86" o:spid="_x0000_s1048" type="#_x0000_t75" alt="Açıklama: 嗽슩" style="position:absolute;left:0;text-align:left;margin-left:502.3pt;margin-top:66.9pt;width:40.4pt;height:42.65pt;z-index:-251665920;visibility:visible">
            <v:imagedata r:id="rId13" o:title=""/>
          </v:shape>
        </w:pict>
      </w:r>
      <w:r>
        <w:rPr>
          <w:rFonts w:ascii="Comic Sans MS" w:hAnsi="Comic Sans MS" w:cs="Comic Sans MS"/>
          <w:b/>
          <w:bCs/>
          <w:sz w:val="24"/>
          <w:szCs w:val="24"/>
        </w:rPr>
        <w:t>8</w:t>
      </w:r>
      <w:r w:rsidRPr="00AF05EF">
        <w:rPr>
          <w:rFonts w:ascii="Comic Sans MS" w:hAnsi="Comic Sans MS" w:cs="Comic Sans MS"/>
          <w:b/>
          <w:bCs/>
          <w:sz w:val="24"/>
          <w:szCs w:val="24"/>
        </w:rPr>
        <w:t>.)</w:t>
      </w:r>
      <w:r w:rsidRPr="007C5DFF">
        <w:rPr>
          <w:noProof/>
          <w:lang w:eastAsia="tr-TR"/>
        </w:rPr>
        <w:t xml:space="preserve"> </w:t>
      </w:r>
    </w:p>
    <w:p w:rsidR="00F018AD" w:rsidRDefault="00F018AD" w:rsidP="009D109C">
      <w:pPr>
        <w:ind w:left="-142" w:right="-921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</w:t>
      </w:r>
    </w:p>
    <w:p w:rsidR="00F018AD" w:rsidRPr="007C5DFF" w:rsidRDefault="00F018AD" w:rsidP="00F36B6F">
      <w:pPr>
        <w:ind w:left="-142" w:right="-921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Köşeleri Yuvarlanmış Dikdörtgen Belirtme Çizgisi 27" o:spid="_x0000_s1049" type="#_x0000_t62" style="position:absolute;left:0;text-align:left;margin-left:31.85pt;margin-top:65.9pt;width:219.75pt;height:48pt;z-index:251668992;visibility:visible;v-text-anchor:middle" adj="-2000,11228" filled="f" strokecolor="#00b050">
            <v:shadow on="t" color="black" opacity="24903f" origin=",.5" offset="0,.55556mm"/>
            <v:textbox>
              <w:txbxContent>
                <w:p w:rsidR="00F018AD" w:rsidRPr="009973DE" w:rsidRDefault="00F018AD" w:rsidP="009973DE">
                  <w:pPr>
                    <w:rPr>
                      <w:rFonts w:ascii="Comic Sans MS" w:hAnsi="Comic Sans MS" w:cs="Comic Sans MS"/>
                    </w:rPr>
                  </w:pPr>
                  <w:r w:rsidRPr="009973DE">
                    <w:rPr>
                      <w:rFonts w:ascii="Comic Sans MS" w:hAnsi="Comic Sans MS" w:cs="Comic Sans MS"/>
                    </w:rPr>
                    <w:t xml:space="preserve">Hangi cümlede zıt anlamlı sözcükler </w:t>
                  </w:r>
                  <w:r w:rsidRPr="009973DE">
                    <w:rPr>
                      <w:rFonts w:ascii="Comic Sans MS" w:hAnsi="Comic Sans MS" w:cs="Comic Sans MS"/>
                      <w:b/>
                      <w:bCs/>
                    </w:rPr>
                    <w:t xml:space="preserve">beraber </w:t>
                  </w:r>
                  <w:r>
                    <w:rPr>
                      <w:rFonts w:ascii="Comic Sans MS" w:hAnsi="Comic Sans MS" w:cs="Comic Sans MS"/>
                      <w:b/>
                      <w:bCs/>
                    </w:rPr>
                    <w:t>k</w:t>
                  </w:r>
                  <w:r w:rsidRPr="009973DE">
                    <w:rPr>
                      <w:rFonts w:ascii="Comic Sans MS" w:hAnsi="Comic Sans MS" w:cs="Comic Sans MS"/>
                      <w:b/>
                      <w:bCs/>
                    </w:rPr>
                    <w:t>ullanılmamıştır?</w:t>
                  </w:r>
                </w:p>
                <w:p w:rsidR="00F018AD" w:rsidRDefault="00F018AD" w:rsidP="00885E10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26" o:spid="_x0000_s1050" type="#_x0000_t75" alt="AN02032_" style="position:absolute;left:0;text-align:left;margin-left:-1.05pt;margin-top:59.55pt;width:28.5pt;height:56.4pt;flip:x;z-index:-251648512;visibility:visible">
            <v:imagedata r:id="rId14" o:title=""/>
          </v:shape>
        </w:pict>
      </w:r>
      <w:r>
        <w:rPr>
          <w:noProof/>
          <w:lang w:eastAsia="tr-TR"/>
        </w:rPr>
        <w:pict>
          <v:line id="Düz Bağlayıcı 21" o:spid="_x0000_s1051" style="position:absolute;left:0;text-align:left;z-index:251644416;visibility:visible" from="-17.6pt,59.9pt" to="254.65pt,59.9pt" strokecolor="#0070c0"/>
        </w:pict>
      </w:r>
      <w:r>
        <w:rPr>
          <w:rFonts w:ascii="Comic Sans MS" w:hAnsi="Comic Sans MS" w:cs="Comic Sans MS"/>
          <w:sz w:val="24"/>
          <w:szCs w:val="24"/>
        </w:rPr>
        <w:t>A. Geçen sene tam da bugünü hatırladım.                               B. Yollar kapalı olduğundan geç kaldı.                                        C. Ödevini son ana bıraktığı için yetiştiremedi.</w:t>
      </w:r>
    </w:p>
    <w:p w:rsidR="00F018AD" w:rsidRDefault="00F018AD" w:rsidP="00C57E63">
      <w:pPr>
        <w:ind w:left="-142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Resim 13" o:spid="_x0000_s1052" type="#_x0000_t75" alt="Açıklama: Açıklama: http://profile.ak.fbcdn.net/hprofile-ak-ash2/161917_146367828727367_1102818_n.jpg" style="position:absolute;left:0;text-align:left;margin-left:286.3pt;margin-top:33.35pt;width:120.55pt;height:96.85pt;z-index:-251661824;visibility:visible">
            <v:imagedata r:id="rId11" o:title=""/>
          </v:shape>
        </w:pict>
      </w:r>
      <w:r>
        <w:rPr>
          <w:rFonts w:ascii="Comic Sans MS" w:hAnsi="Comic Sans MS" w:cs="Comic Sans MS"/>
          <w:b/>
          <w:bCs/>
          <w:sz w:val="24"/>
          <w:szCs w:val="24"/>
        </w:rPr>
        <w:t>9</w:t>
      </w:r>
      <w:r w:rsidRPr="00AF05EF">
        <w:rPr>
          <w:rFonts w:ascii="Comic Sans MS" w:hAnsi="Comic Sans MS" w:cs="Comic Sans MS"/>
          <w:b/>
          <w:bCs/>
          <w:sz w:val="24"/>
          <w:szCs w:val="24"/>
        </w:rPr>
        <w:t>.)</w:t>
      </w:r>
      <w:r w:rsidRPr="00D24520">
        <w:rPr>
          <w:rFonts w:ascii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       </w:t>
      </w:r>
    </w:p>
    <w:p w:rsidR="00F018AD" w:rsidRDefault="00F018AD" w:rsidP="00C57E63">
      <w:pPr>
        <w:ind w:left="-142"/>
        <w:rPr>
          <w:rFonts w:ascii="Comic Sans MS" w:hAnsi="Comic Sans MS" w:cs="Comic Sans MS"/>
          <w:sz w:val="24"/>
          <w:szCs w:val="24"/>
          <w:lang w:eastAsia="tr-TR"/>
        </w:rPr>
      </w:pPr>
    </w:p>
    <w:p w:rsidR="00F018AD" w:rsidRDefault="00F018AD" w:rsidP="008B2A7B">
      <w:pPr>
        <w:ind w:left="-142" w:right="-780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noProof/>
          <w:lang w:eastAsia="tr-TR"/>
        </w:rPr>
        <w:pict>
          <v:line id="Düz Bağlayıcı 87" o:spid="_x0000_s1053" style="position:absolute;left:0;text-align:left;z-index:251658752;visibility:visible" from="-16.1pt,65.3pt" to="256.15pt,65.3pt" strokecolor="#0070c0"/>
        </w:pict>
      </w:r>
      <w:r>
        <w:rPr>
          <w:rFonts w:ascii="Comic Sans MS" w:hAnsi="Comic Sans MS" w:cs="Comic Sans MS"/>
          <w:sz w:val="24"/>
          <w:szCs w:val="24"/>
          <w:lang w:eastAsia="tr-TR"/>
        </w:rPr>
        <w:t>A. Doğru dürüst bir şey bulamadım.                B. İlk sen söylersin, son sözü kader söyler.        C. Az ile yetinmeyen, çoğu bulamaz.</w:t>
      </w:r>
    </w:p>
    <w:tbl>
      <w:tblPr>
        <w:tblpPr w:leftFromText="141" w:rightFromText="141" w:vertAnchor="text" w:horzAnchor="margin" w:tblpXSpec="right" w:tblpY="8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"/>
        <w:gridCol w:w="1630"/>
      </w:tblGrid>
      <w:tr w:rsidR="00F018AD" w:rsidRPr="006200B6">
        <w:trPr>
          <w:trHeight w:val="399"/>
        </w:trPr>
        <w:tc>
          <w:tcPr>
            <w:tcW w:w="241" w:type="dxa"/>
            <w:shd w:val="clear" w:color="auto" w:fill="FFFF99"/>
          </w:tcPr>
          <w:p w:rsidR="00F018AD" w:rsidRPr="00F14377" w:rsidRDefault="00F018AD" w:rsidP="00C370B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  <w:r w:rsidRPr="00F14377"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630" w:type="dxa"/>
            <w:vAlign w:val="center"/>
          </w:tcPr>
          <w:p w:rsidR="00F018AD" w:rsidRPr="00F14377" w:rsidRDefault="00F018AD" w:rsidP="00C370B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  <w:r w:rsidRPr="00F14377"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  <w:t>demir</w:t>
            </w:r>
          </w:p>
        </w:tc>
      </w:tr>
      <w:tr w:rsidR="00F018AD" w:rsidRPr="006200B6">
        <w:trPr>
          <w:trHeight w:val="416"/>
        </w:trPr>
        <w:tc>
          <w:tcPr>
            <w:tcW w:w="241" w:type="dxa"/>
            <w:shd w:val="clear" w:color="auto" w:fill="FFFF99"/>
          </w:tcPr>
          <w:p w:rsidR="00F018AD" w:rsidRPr="00F14377" w:rsidRDefault="00F018AD" w:rsidP="00C370B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  <w:r w:rsidRPr="00F14377"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630" w:type="dxa"/>
            <w:vAlign w:val="center"/>
          </w:tcPr>
          <w:p w:rsidR="00F018AD" w:rsidRPr="00F14377" w:rsidRDefault="00F018AD" w:rsidP="00C370B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30" o:spid="_x0000_s1054" type="#_x0000_t75" style="position:absolute;margin-left:10.6pt;margin-top:6.6pt;width:119.25pt;height:100.5pt;z-index:-251646464;visibility:visible;mso-wrap-distance-left:2pt;mso-wrap-distance-right:2pt;mso-position-horizontal-relative:margin;mso-position-vertical-relative:text" filled="t" fillcolor="#f9c">
                  <v:imagedata r:id="rId15" o:title=""/>
                  <w10:wrap anchorx="margin"/>
                </v:shape>
              </w:pict>
            </w:r>
            <w:r w:rsidRPr="00F14377"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  <w:t>tutmaz</w:t>
            </w:r>
          </w:p>
        </w:tc>
      </w:tr>
      <w:tr w:rsidR="00F018AD" w:rsidRPr="006200B6">
        <w:trPr>
          <w:trHeight w:val="421"/>
        </w:trPr>
        <w:tc>
          <w:tcPr>
            <w:tcW w:w="241" w:type="dxa"/>
            <w:shd w:val="clear" w:color="auto" w:fill="FFFF99"/>
          </w:tcPr>
          <w:p w:rsidR="00F018AD" w:rsidRPr="00F14377" w:rsidRDefault="00F018AD" w:rsidP="00C370B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  <w:r w:rsidRPr="00F14377"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630" w:type="dxa"/>
            <w:vAlign w:val="center"/>
          </w:tcPr>
          <w:p w:rsidR="00F018AD" w:rsidRPr="00F14377" w:rsidRDefault="00F018AD" w:rsidP="00C370B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  <w:r w:rsidRPr="00F14377"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  <w:t>işleyen</w:t>
            </w:r>
          </w:p>
        </w:tc>
      </w:tr>
      <w:tr w:rsidR="00F018AD" w:rsidRPr="006200B6">
        <w:trPr>
          <w:trHeight w:val="438"/>
        </w:trPr>
        <w:tc>
          <w:tcPr>
            <w:tcW w:w="241" w:type="dxa"/>
            <w:shd w:val="clear" w:color="auto" w:fill="FFFF99"/>
          </w:tcPr>
          <w:p w:rsidR="00F018AD" w:rsidRPr="00F14377" w:rsidRDefault="00F018AD" w:rsidP="00C370B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  <w:r w:rsidRPr="00F14377"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630" w:type="dxa"/>
            <w:vAlign w:val="center"/>
          </w:tcPr>
          <w:p w:rsidR="00F018AD" w:rsidRPr="00F14377" w:rsidRDefault="00F018AD" w:rsidP="00C370B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  <w:r w:rsidRPr="00F14377"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  <w:t>pas</w:t>
            </w:r>
          </w:p>
        </w:tc>
      </w:tr>
    </w:tbl>
    <w:p w:rsidR="00F018AD" w:rsidRDefault="00F018AD" w:rsidP="00C57E63">
      <w:pPr>
        <w:ind w:left="-142"/>
        <w:rPr>
          <w:noProof/>
          <w:lang w:eastAsia="tr-TR"/>
        </w:rPr>
      </w:pPr>
      <w:r>
        <w:rPr>
          <w:noProof/>
          <w:lang w:eastAsia="tr-TR"/>
        </w:rPr>
        <w:pict>
          <v:roundrect id="Yuvarlatılmış Dikdörtgen 110" o:spid="_x0000_s1055" style="position:absolute;left:0;text-align:left;margin-left:16.15pt;margin-top:4.05pt;width:100.5pt;height:112.5pt;z-index:251666944;visibility:visible;mso-position-horizontal-relative:text;mso-position-vertical-relative:text;v-text-anchor:middle" arcsize="10923f" filled="f" strokecolor="#002060">
            <v:shadow on="t" color="black" opacity="24903f" origin=",.5" offset="0,.55556mm"/>
            <v:textbox>
              <w:txbxContent>
                <w:p w:rsidR="00F018AD" w:rsidRPr="009973DE" w:rsidRDefault="00F018AD" w:rsidP="000D1DB8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973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Anlamlı ve kurallı cümle oluşturmak için sıralama nasıl</w:t>
                  </w:r>
                  <w:r w:rsidRPr="009973D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olmalıdır?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Resim 88" o:spid="_x0000_s1056" type="#_x0000_t75" alt="stock-illustration-13827602-back-to-school.jpg" style="position:absolute;left:0;text-align:left;margin-left:377pt;margin-top:286.1pt;width:76.75pt;height:121.35pt;z-index:251659776;visibility:visible;mso-position-horizontal-relative:text;mso-position-vertical-relative:text">
            <v:imagedata r:id="rId16" o:title=""/>
          </v:shape>
        </w:pict>
      </w:r>
      <w:r>
        <w:rPr>
          <w:rFonts w:ascii="Comic Sans MS" w:hAnsi="Comic Sans MS" w:cs="Comic Sans MS"/>
          <w:sz w:val="24"/>
          <w:szCs w:val="24"/>
          <w:lang w:eastAsia="tr-TR"/>
        </w:rPr>
        <w:t xml:space="preserve">                                                            </w:t>
      </w:r>
      <w:r>
        <w:rPr>
          <w:rFonts w:ascii="Comic Sans MS" w:hAnsi="Comic Sans MS" w:cs="Comic Sans MS"/>
          <w:b/>
          <w:bCs/>
          <w:sz w:val="24"/>
          <w:szCs w:val="24"/>
        </w:rPr>
        <w:t>10</w:t>
      </w:r>
      <w:r w:rsidRPr="00255EBB">
        <w:rPr>
          <w:rFonts w:ascii="Comic Sans MS" w:hAnsi="Comic Sans MS" w:cs="Comic Sans MS"/>
          <w:b/>
          <w:bCs/>
          <w:sz w:val="24"/>
          <w:szCs w:val="24"/>
        </w:rPr>
        <w:t>.)</w:t>
      </w:r>
      <w:r w:rsidRPr="00255EBB">
        <w:rPr>
          <w:noProof/>
          <w:lang w:eastAsia="tr-TR"/>
        </w:rPr>
        <w:t xml:space="preserve"> </w:t>
      </w:r>
    </w:p>
    <w:p w:rsidR="00F018AD" w:rsidRPr="00D24520" w:rsidRDefault="00F018AD" w:rsidP="00C57E63">
      <w:pPr>
        <w:ind w:left="-142"/>
        <w:rPr>
          <w:rFonts w:ascii="Comic Sans MS" w:hAnsi="Comic Sans MS" w:cs="Comic Sans MS"/>
          <w:sz w:val="24"/>
          <w:szCs w:val="24"/>
        </w:rPr>
      </w:pPr>
    </w:p>
    <w:p w:rsidR="00F018AD" w:rsidRPr="009C661E" w:rsidRDefault="00F018AD" w:rsidP="009C661E">
      <w:pPr>
        <w:ind w:left="1701" w:right="-921" w:hanging="1843"/>
        <w:rPr>
          <w:rFonts w:ascii="Comic Sans MS" w:hAnsi="Comic Sans MS" w:cs="Comic Sans MS"/>
          <w:sz w:val="24"/>
          <w:szCs w:val="24"/>
        </w:rPr>
      </w:pPr>
    </w:p>
    <w:p w:rsidR="00F018AD" w:rsidRDefault="00F018AD" w:rsidP="00770A7D">
      <w:pPr>
        <w:ind w:left="-142" w:right="-921"/>
        <w:rPr>
          <w:rFonts w:ascii="Comic Sans MS" w:hAnsi="Comic Sans MS" w:cs="Comic Sans MS"/>
          <w:noProof/>
          <w:sz w:val="24"/>
          <w:szCs w:val="24"/>
          <w:lang w:eastAsia="tr-TR"/>
        </w:rPr>
      </w:pPr>
      <w:r>
        <w:rPr>
          <w:rFonts w:ascii="Comic Sans MS" w:hAnsi="Comic Sans MS" w:cs="Comic Sans MS"/>
          <w:noProof/>
          <w:sz w:val="24"/>
          <w:szCs w:val="24"/>
          <w:lang w:eastAsia="tr-TR"/>
        </w:rPr>
        <w:t xml:space="preserve">                                                                            </w:t>
      </w:r>
    </w:p>
    <w:p w:rsidR="00F018AD" w:rsidRDefault="00F018AD" w:rsidP="00770A7D">
      <w:pPr>
        <w:ind w:left="-142" w:right="-921"/>
        <w:rPr>
          <w:rFonts w:ascii="Comic Sans MS" w:hAnsi="Comic Sans MS" w:cs="Comic Sans MS"/>
          <w:noProof/>
          <w:sz w:val="24"/>
          <w:szCs w:val="24"/>
          <w:lang w:eastAsia="tr-TR"/>
        </w:rPr>
      </w:pPr>
      <w:r>
        <w:rPr>
          <w:rFonts w:ascii="Comic Sans MS" w:hAnsi="Comic Sans MS" w:cs="Comic Sans MS"/>
          <w:noProof/>
          <w:sz w:val="24"/>
          <w:szCs w:val="24"/>
          <w:lang w:eastAsia="tr-TR"/>
        </w:rPr>
        <w:t xml:space="preserve">A. 1 – 2 – 3 – 4                B. 3 – 1 – 4 – 2    </w:t>
      </w:r>
    </w:p>
    <w:p w:rsidR="00F018AD" w:rsidRDefault="00F018AD" w:rsidP="00F723D5">
      <w:pPr>
        <w:ind w:left="-142" w:right="-921"/>
        <w:rPr>
          <w:rFonts w:ascii="Comic Sans MS" w:hAnsi="Comic Sans MS" w:cs="Comic Sans MS"/>
          <w:noProof/>
          <w:sz w:val="24"/>
          <w:szCs w:val="24"/>
          <w:lang w:eastAsia="tr-TR"/>
        </w:rPr>
      </w:pPr>
      <w:r>
        <w:rPr>
          <w:rFonts w:ascii="Comic Sans MS" w:hAnsi="Comic Sans MS" w:cs="Comic Sans MS"/>
          <w:noProof/>
          <w:sz w:val="24"/>
          <w:szCs w:val="24"/>
          <w:lang w:eastAsia="tr-TR"/>
        </w:rPr>
        <w:t xml:space="preserve">                        C. 3 – 1 – 2 – 4 </w:t>
      </w:r>
    </w:p>
    <w:p w:rsidR="00F018AD" w:rsidRPr="009C661E" w:rsidRDefault="00F018AD" w:rsidP="00F14377">
      <w:pPr>
        <w:ind w:left="-709" w:right="-921"/>
        <w:rPr>
          <w:rFonts w:ascii="Comic Sans MS" w:hAnsi="Comic Sans MS" w:cs="Comic Sans MS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Köşeleri Yuvarlanmış Dikdörtgen Belirtme Çizgisi 106" o:spid="_x0000_s1057" type="#_x0000_t62" style="position:absolute;left:0;text-align:left;margin-left:14.65pt;margin-top:-7.1pt;width:197.25pt;height:50.25pt;z-index:251665920;visibility:visible;v-text-anchor:middle" adj="-2821,11440" filled="f" strokecolor="red">
            <v:shadow on="t" color="black" opacity="24903f" origin=",.5" offset="0,.55556mm"/>
            <v:textbox style="mso-next-textbox:#Köşeleri Yuvarlanmış Dikdörtgen Belirtme Çizgisi 106">
              <w:txbxContent>
                <w:p w:rsidR="00F018AD" w:rsidRPr="00C72FA6" w:rsidRDefault="00F018AD" w:rsidP="00C72FA6">
                  <w:pPr>
                    <w:spacing w:after="0" w:line="240" w:lineRule="auto"/>
                    <w:rPr>
                      <w:rFonts w:ascii="Comic Sans MS" w:hAnsi="Comic Sans MS" w:cs="Comic Sans MS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  <w:lang w:eastAsia="tr-TR"/>
                    </w:rPr>
                    <w:t xml:space="preserve">Hangi cümlede, noktalama işareti </w:t>
                  </w:r>
                  <w:r w:rsidRPr="00F14377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  <w:lang w:eastAsia="tr-TR"/>
                    </w:rPr>
                    <w:t>yanlış konmuştur?</w:t>
                  </w:r>
                </w:p>
                <w:p w:rsidR="00F018AD" w:rsidRPr="00601AEA" w:rsidRDefault="00F018AD" w:rsidP="0082411E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48" o:spid="_x0000_s1058" type="#_x0000_t75" alt="G0154614" style="position:absolute;left:0;text-align:left;margin-left:-25.1pt;margin-top:-2.55pt;width:35.95pt;height:45.65pt;flip:x;z-index:-251645440;visibility:visible">
            <v:imagedata r:id="rId17" o:title=""/>
          </v:shape>
        </w:pict>
      </w:r>
      <w:r>
        <w:rPr>
          <w:noProof/>
          <w:lang w:eastAsia="tr-TR"/>
        </w:rPr>
        <w:pict>
          <v:line id="Düz Bağlayıcı 31" o:spid="_x0000_s1059" style="position:absolute;left:0;text-align:left;z-index:251645440;visibility:visible" from="227.65pt,-37.1pt" to="227.65pt,721.9pt" strokecolor="#0070c0"/>
        </w:pict>
      </w:r>
      <w:r w:rsidRPr="001748E5">
        <w:rPr>
          <w:rFonts w:ascii="Comic Sans MS" w:hAnsi="Comic Sans MS" w:cs="Comic Sans MS"/>
          <w:b/>
          <w:bCs/>
          <w:sz w:val="24"/>
          <w:szCs w:val="24"/>
        </w:rPr>
        <w:t>11)</w:t>
      </w:r>
      <w:r w:rsidRPr="001748E5">
        <w:rPr>
          <w:b/>
          <w:bCs/>
          <w:noProof/>
          <w:lang w:eastAsia="tr-TR"/>
        </w:rPr>
        <w:t xml:space="preserve"> </w:t>
      </w:r>
    </w:p>
    <w:p w:rsidR="00F018AD" w:rsidRDefault="00F018AD" w:rsidP="00E03E1B">
      <w:pPr>
        <w:ind w:left="-709" w:right="-78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F018AD" w:rsidRDefault="00F018AD" w:rsidP="003247A6">
      <w:pPr>
        <w:ind w:left="-709" w:right="-780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line id="Düz Bağlayıcı 32" o:spid="_x0000_s1060" style="position:absolute;left:0;text-align:left;z-index:251646464;visibility:visible" from="-45.35pt,60.55pt" to="226.9pt,60.55pt" strokecolor="#0070c0"/>
        </w:pict>
      </w:r>
      <w:r>
        <w:rPr>
          <w:rFonts w:ascii="Comic Sans MS" w:hAnsi="Comic Sans MS" w:cs="Comic Sans MS"/>
          <w:sz w:val="24"/>
          <w:szCs w:val="24"/>
        </w:rPr>
        <w:t>A. Öğretmen bize mi gelecek.                                  B. Ey gençliğinde gülen, şimdi ağlayan adam!                   C. Dünya bir gündür, o da bugündür.</w:t>
      </w:r>
    </w:p>
    <w:p w:rsidR="00F018AD" w:rsidRPr="00C370BD" w:rsidRDefault="00F018AD" w:rsidP="00C370BD">
      <w:pPr>
        <w:ind w:left="-709" w:right="-78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12.</w:t>
      </w:r>
      <w:r w:rsidRPr="00C370BD">
        <w:t xml:space="preserve"> </w:t>
      </w:r>
      <w:r w:rsidRPr="00C370BD">
        <w:rPr>
          <w:rFonts w:ascii="Comic Sans MS" w:hAnsi="Comic Sans MS" w:cs="Comic Sans MS"/>
          <w:sz w:val="24"/>
          <w:szCs w:val="24"/>
        </w:rPr>
        <w:t xml:space="preserve">Aşağıda verilen kelimeler alfabetik olarak sıralandığında son sırada hangi kelime yer alır ?       </w:t>
      </w:r>
    </w:p>
    <w:p w:rsidR="00F018AD" w:rsidRDefault="00F018AD" w:rsidP="00C370BD">
      <w:pPr>
        <w:ind w:left="-709" w:right="-780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Resim 2" o:spid="_x0000_s1061" type="#_x0000_t75" style="position:absolute;left:0;text-align:left;margin-left:-46.75pt;margin-top:23.8pt;width:274.45pt;height:2.25pt;z-index:-251643392;visibility:visible" wrapcoords="-59 7200 -59 7200 21600 7200 21600 7200 -59 7200">
            <v:imagedata r:id="rId18" o:title=""/>
            <w10:wrap type="through"/>
          </v:shape>
        </w:pict>
      </w:r>
      <w:r w:rsidRPr="00C370BD">
        <w:rPr>
          <w:rFonts w:ascii="Comic Sans MS" w:hAnsi="Comic Sans MS" w:cs="Comic Sans MS"/>
          <w:sz w:val="24"/>
          <w:szCs w:val="24"/>
        </w:rPr>
        <w:t xml:space="preserve">A) kabak          </w:t>
      </w:r>
      <w:r>
        <w:rPr>
          <w:rFonts w:ascii="Comic Sans MS" w:hAnsi="Comic Sans MS" w:cs="Comic Sans MS"/>
          <w:sz w:val="24"/>
          <w:szCs w:val="24"/>
        </w:rPr>
        <w:t xml:space="preserve"> B) kardelen         </w:t>
      </w:r>
      <w:r w:rsidRPr="00C370BD">
        <w:rPr>
          <w:rFonts w:ascii="Comic Sans MS" w:hAnsi="Comic Sans MS" w:cs="Comic Sans MS"/>
          <w:sz w:val="24"/>
          <w:szCs w:val="24"/>
        </w:rPr>
        <w:t xml:space="preserve">C) karton </w:t>
      </w:r>
    </w:p>
    <w:p w:rsidR="00F018AD" w:rsidRPr="003E14E6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13.</w:t>
      </w:r>
      <w:r w:rsidRPr="003E14E6">
        <w:t xml:space="preserve"> </w:t>
      </w:r>
      <w:r w:rsidRPr="003E14E6">
        <w:rPr>
          <w:rFonts w:ascii="Comic Sans MS" w:hAnsi="Comic Sans MS" w:cs="Comic Sans MS"/>
          <w:sz w:val="24"/>
          <w:szCs w:val="24"/>
        </w:rPr>
        <w:t>Aşağıda karışık olarak verilen sözcüklerle kurallı ve anlamlı cümleler oluşturunuz.</w:t>
      </w:r>
    </w:p>
    <w:p w:rsidR="00F018AD" w:rsidRPr="003E14E6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  <w:r w:rsidRPr="003E14E6">
        <w:rPr>
          <w:rFonts w:ascii="Comic Sans MS" w:hAnsi="Comic Sans MS" w:cs="Comic Sans MS"/>
          <w:sz w:val="24"/>
          <w:szCs w:val="24"/>
        </w:rPr>
        <w:t>her-okur-annem-sabah-gazete</w:t>
      </w:r>
    </w:p>
    <w:p w:rsidR="00F018AD" w:rsidRPr="003E14E6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</w:p>
    <w:p w:rsidR="00F018AD" w:rsidRPr="003E14E6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  <w:r w:rsidRPr="003E14E6">
        <w:rPr>
          <w:rFonts w:ascii="Comic Sans MS" w:hAnsi="Comic Sans MS" w:cs="Comic Sans MS"/>
          <w:sz w:val="24"/>
          <w:szCs w:val="24"/>
        </w:rPr>
        <w:t>kırmızı-saçlarına-tokalar-taktı-sarı</w:t>
      </w:r>
    </w:p>
    <w:p w:rsidR="00F018AD" w:rsidRPr="003E14E6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</w:p>
    <w:p w:rsidR="00F018AD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  <w:r w:rsidRPr="003E14E6">
        <w:rPr>
          <w:rFonts w:ascii="Comic Sans MS" w:hAnsi="Comic Sans MS" w:cs="Comic Sans MS"/>
          <w:sz w:val="24"/>
          <w:szCs w:val="24"/>
        </w:rPr>
        <w:t>akşam-dün-Adana’dan-döndü-dedem</w:t>
      </w:r>
    </w:p>
    <w:p w:rsidR="00F018AD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</w:p>
    <w:p w:rsidR="00F018AD" w:rsidRPr="003E14E6" w:rsidRDefault="00F018AD" w:rsidP="003E14E6">
      <w:pPr>
        <w:ind w:left="-709" w:right="-780"/>
        <w:rPr>
          <w:rFonts w:ascii="Comic Sans MS" w:hAnsi="Comic Sans MS" w:cs="Comic Sans MS"/>
          <w:b/>
          <w:bCs/>
          <w:sz w:val="24"/>
          <w:szCs w:val="24"/>
          <w:u w:val="single"/>
        </w:rPr>
      </w:pPr>
      <w:r>
        <w:rPr>
          <w:noProof/>
          <w:lang w:eastAsia="tr-TR"/>
        </w:rPr>
        <w:pict>
          <v:shape id="Resim 9" o:spid="_x0000_s1062" type="#_x0000_t75" style="position:absolute;left:0;text-align:left;margin-left:227.75pt;margin-top:64.25pt;width:274.45pt;height:2.25pt;z-index:-251638272;visibility:visible" wrapcoords="-59 7200 -59 7200 21600 7200 21600 7200 -59 7200">
            <v:imagedata r:id="rId18" o:title=""/>
            <w10:wrap type="through"/>
          </v:shape>
        </w:pict>
      </w:r>
      <w:r>
        <w:rPr>
          <w:noProof/>
          <w:lang w:eastAsia="tr-TR"/>
        </w:rPr>
        <w:pict>
          <v:shape id="Resim 4" o:spid="_x0000_s1063" type="#_x0000_t75" style="position:absolute;left:0;text-align:left;margin-left:-46.75pt;margin-top:14.75pt;width:274.45pt;height:2.25pt;z-index:-251642368;visibility:visible" wrapcoords="-59 7200 -59 7200 21600 7200 21600 7200 -59 7200">
            <v:imagedata r:id="rId18" o:title=""/>
            <w10:wrap type="through"/>
          </v:shape>
        </w:pict>
      </w:r>
      <w:r w:rsidRPr="00C370BD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>14.</w:t>
      </w:r>
      <w:r w:rsidRPr="00C370BD">
        <w:rPr>
          <w:rFonts w:ascii="Comic Sans MS" w:hAnsi="Comic Sans MS" w:cs="Comic Sans MS"/>
          <w:sz w:val="24"/>
          <w:szCs w:val="24"/>
        </w:rPr>
        <w:t xml:space="preserve">  </w:t>
      </w:r>
      <w:r w:rsidRPr="003E14E6">
        <w:rPr>
          <w:rFonts w:ascii="Comic Sans MS" w:hAnsi="Comic Sans MS" w:cs="Comic Sans MS"/>
          <w:b/>
          <w:bCs/>
          <w:sz w:val="24"/>
          <w:szCs w:val="24"/>
        </w:rPr>
        <w:t>Aşağıdaki cümlelerdeki hece sayısını bulunuz.</w:t>
      </w:r>
    </w:p>
    <w:p w:rsidR="00F018AD" w:rsidRPr="003E14E6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  <w:r w:rsidRPr="003E14E6">
        <w:rPr>
          <w:rFonts w:ascii="Comic Sans MS" w:hAnsi="Comic Sans MS" w:cs="Comic Sans MS"/>
          <w:sz w:val="24"/>
          <w:szCs w:val="24"/>
        </w:rPr>
        <w:t>Bugün çok kitap okudum.………..</w:t>
      </w:r>
    </w:p>
    <w:p w:rsidR="00F018AD" w:rsidRPr="003E14E6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  <w:r w:rsidRPr="003E14E6">
        <w:rPr>
          <w:rFonts w:ascii="Comic Sans MS" w:hAnsi="Comic Sans MS" w:cs="Comic Sans MS"/>
          <w:sz w:val="24"/>
          <w:szCs w:val="24"/>
        </w:rPr>
        <w:t>Okulda tiyatro gösterisi olacak.............</w:t>
      </w:r>
    </w:p>
    <w:p w:rsidR="00F018AD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Resim 8" o:spid="_x0000_s1064" type="#_x0000_t75" style="position:absolute;left:0;text-align:left;margin-left:-45.25pt;margin-top:46.4pt;width:274.45pt;height:2.25pt;z-index:-251641344;visibility:visible" wrapcoords="-59 7200 -59 7200 21600 7200 21600 7200 -59 7200">
            <v:imagedata r:id="rId18" o:title=""/>
            <w10:wrap type="through"/>
          </v:shape>
        </w:pict>
      </w:r>
      <w:r w:rsidRPr="003E14E6">
        <w:rPr>
          <w:rFonts w:ascii="Comic Sans MS" w:hAnsi="Comic Sans MS" w:cs="Comic Sans MS"/>
          <w:sz w:val="24"/>
          <w:szCs w:val="24"/>
        </w:rPr>
        <w:t>Türkçemizde heceler en çok dört harften oluşur………</w:t>
      </w:r>
      <w:r>
        <w:rPr>
          <w:rFonts w:ascii="Comic Sans MS" w:hAnsi="Comic Sans MS" w:cs="Comic Sans MS"/>
          <w:sz w:val="24"/>
          <w:szCs w:val="24"/>
        </w:rPr>
        <w:t>.</w:t>
      </w:r>
    </w:p>
    <w:p w:rsidR="00F018AD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</w:p>
    <w:p w:rsidR="00F018AD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  <w:r w:rsidRPr="003E14E6">
        <w:rPr>
          <w:rFonts w:ascii="Comic Sans MS" w:hAnsi="Comic Sans MS" w:cs="Comic Sans MS"/>
          <w:sz w:val="24"/>
          <w:szCs w:val="24"/>
        </w:rPr>
        <w:t xml:space="preserve">15. Hangisinin ilk harfi daima büyük </w:t>
      </w:r>
    </w:p>
    <w:p w:rsidR="00F018AD" w:rsidRPr="003E14E6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  <w:r w:rsidRPr="003E14E6">
        <w:rPr>
          <w:rFonts w:ascii="Comic Sans MS" w:hAnsi="Comic Sans MS" w:cs="Comic Sans MS"/>
          <w:sz w:val="24"/>
          <w:szCs w:val="24"/>
        </w:rPr>
        <w:t>yazılmalıdır?</w:t>
      </w:r>
    </w:p>
    <w:p w:rsidR="00F018AD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  <w:r w:rsidRPr="003E14E6">
        <w:rPr>
          <w:rFonts w:ascii="Comic Sans MS" w:hAnsi="Comic Sans MS" w:cs="Comic Sans MS"/>
          <w:sz w:val="24"/>
          <w:szCs w:val="24"/>
        </w:rPr>
        <w:t>A) köpek       B) karabaş           C) kedi</w:t>
      </w:r>
    </w:p>
    <w:p w:rsidR="00F018AD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</w:p>
    <w:p w:rsidR="00F018AD" w:rsidRDefault="00F018AD" w:rsidP="001F0B15">
      <w:pPr>
        <w:spacing w:after="160" w:line="259" w:lineRule="auto"/>
        <w:rPr>
          <w:rFonts w:ascii="Comic Sans MS" w:hAnsi="Comic Sans MS" w:cs="Comic Sans MS"/>
          <w:sz w:val="24"/>
          <w:szCs w:val="24"/>
        </w:rPr>
      </w:pPr>
      <w:r w:rsidRPr="001F0B15">
        <w:rPr>
          <w:rFonts w:ascii="Comic Sans MS" w:hAnsi="Comic Sans MS" w:cs="Comic Sans MS"/>
          <w:sz w:val="24"/>
          <w:szCs w:val="24"/>
        </w:rPr>
        <w:t xml:space="preserve">16.Aşağıdakilerden hangisi hecelerine </w:t>
      </w:r>
      <w:r>
        <w:rPr>
          <w:rFonts w:ascii="Comic Sans MS" w:hAnsi="Comic Sans MS" w:cs="Comic Sans MS"/>
          <w:sz w:val="24"/>
          <w:szCs w:val="24"/>
        </w:rPr>
        <w:t xml:space="preserve">doğru olarak ayrılmıştır? </w:t>
      </w:r>
    </w:p>
    <w:p w:rsidR="00F018AD" w:rsidRDefault="00F018AD" w:rsidP="001F0B15">
      <w:pPr>
        <w:spacing w:after="160" w:line="259" w:lineRule="auto"/>
        <w:rPr>
          <w:rFonts w:ascii="Comic Sans MS" w:hAnsi="Comic Sans MS" w:cs="Comic Sans MS"/>
          <w:sz w:val="24"/>
          <w:szCs w:val="24"/>
        </w:rPr>
      </w:pPr>
      <w:r w:rsidRPr="001F0B15">
        <w:rPr>
          <w:rFonts w:ascii="Comic Sans MS" w:hAnsi="Comic Sans MS" w:cs="Comic Sans MS"/>
          <w:sz w:val="24"/>
          <w:szCs w:val="24"/>
        </w:rPr>
        <w:t>A) çi – çek – ler     B) Çan-ak-ka-le    C) kol-</w:t>
      </w:r>
      <w:r>
        <w:rPr>
          <w:rFonts w:ascii="Comic Sans MS" w:hAnsi="Comic Sans MS" w:cs="Comic Sans MS"/>
          <w:sz w:val="24"/>
          <w:szCs w:val="24"/>
        </w:rPr>
        <w:t>o</w:t>
      </w:r>
      <w:r w:rsidRPr="001F0B15">
        <w:rPr>
          <w:rFonts w:ascii="Comic Sans MS" w:hAnsi="Comic Sans MS" w:cs="Comic Sans MS"/>
          <w:sz w:val="24"/>
          <w:szCs w:val="24"/>
        </w:rPr>
        <w:t>n-ya</w:t>
      </w:r>
    </w:p>
    <w:p w:rsidR="00F018AD" w:rsidRDefault="00F018AD" w:rsidP="001F0B15">
      <w:pPr>
        <w:spacing w:after="160" w:line="259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line id="_x0000_s1065" style="position:absolute;z-index:251676160;visibility:visible" from="-17.6pt,9.7pt" to="254.65pt,9.7pt" strokecolor="#0070c0"/>
        </w:pict>
      </w:r>
    </w:p>
    <w:p w:rsidR="00F018AD" w:rsidRPr="001F0B15" w:rsidRDefault="00F018AD" w:rsidP="009555A0">
      <w:pPr>
        <w:spacing w:after="160" w:line="259" w:lineRule="auto"/>
        <w:ind w:right="-638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17.</w:t>
      </w:r>
      <w:r w:rsidRPr="001F0B15">
        <w:rPr>
          <w:rFonts w:ascii="Comic Sans MS" w:hAnsi="Comic Sans MS" w:cs="Comic Sans MS"/>
          <w:sz w:val="24"/>
          <w:szCs w:val="24"/>
        </w:rPr>
        <w:t>“Ömer de en az Gürkan k</w:t>
      </w:r>
      <w:r>
        <w:rPr>
          <w:rFonts w:ascii="Comic Sans MS" w:hAnsi="Comic Sans MS" w:cs="Comic Sans MS"/>
          <w:sz w:val="24"/>
          <w:szCs w:val="24"/>
        </w:rPr>
        <w:t>adar..................</w:t>
      </w:r>
      <w:r w:rsidRPr="001F0B15">
        <w:rPr>
          <w:rFonts w:ascii="Comic Sans MS" w:hAnsi="Comic Sans MS" w:cs="Comic Sans MS"/>
          <w:sz w:val="24"/>
          <w:szCs w:val="24"/>
        </w:rPr>
        <w:t>”</w:t>
      </w:r>
    </w:p>
    <w:p w:rsidR="00F018AD" w:rsidRPr="001F0B15" w:rsidRDefault="00F018AD" w:rsidP="009555A0">
      <w:pPr>
        <w:spacing w:after="160" w:line="259" w:lineRule="auto"/>
        <w:ind w:right="-213"/>
        <w:rPr>
          <w:rFonts w:ascii="Comic Sans MS" w:hAnsi="Comic Sans MS" w:cs="Comic Sans MS"/>
          <w:sz w:val="24"/>
          <w:szCs w:val="24"/>
        </w:rPr>
      </w:pPr>
      <w:r w:rsidRPr="001F0B15">
        <w:rPr>
          <w:rFonts w:ascii="Comic Sans MS" w:hAnsi="Comic Sans MS" w:cs="Comic Sans MS"/>
          <w:sz w:val="24"/>
          <w:szCs w:val="24"/>
        </w:rPr>
        <w:t>Yukarıdaki cümleyi aşağıdakilerden hangisiyle devam ettirmek doğru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1F0B15">
        <w:rPr>
          <w:rFonts w:ascii="Comic Sans MS" w:hAnsi="Comic Sans MS" w:cs="Comic Sans MS"/>
          <w:sz w:val="24"/>
          <w:szCs w:val="24"/>
        </w:rPr>
        <w:t>olur?</w:t>
      </w:r>
    </w:p>
    <w:p w:rsidR="00F018AD" w:rsidRPr="001F0B15" w:rsidRDefault="00F018AD" w:rsidP="001F0B15">
      <w:pPr>
        <w:spacing w:after="160" w:line="259" w:lineRule="auto"/>
        <w:rPr>
          <w:rFonts w:ascii="Comic Sans MS" w:hAnsi="Comic Sans MS" w:cs="Comic Sans MS"/>
          <w:sz w:val="24"/>
          <w:szCs w:val="24"/>
        </w:rPr>
      </w:pPr>
      <w:r w:rsidRPr="001F0B15">
        <w:rPr>
          <w:rFonts w:ascii="Comic Sans MS" w:hAnsi="Comic Sans MS" w:cs="Comic Sans MS"/>
          <w:sz w:val="24"/>
          <w:szCs w:val="24"/>
        </w:rPr>
        <w:t xml:space="preserve">A)  iyi futbol oynar.             </w:t>
      </w:r>
    </w:p>
    <w:p w:rsidR="00F018AD" w:rsidRPr="001F0B15" w:rsidRDefault="00F018AD" w:rsidP="001F0B15">
      <w:pPr>
        <w:spacing w:after="160" w:line="259" w:lineRule="auto"/>
        <w:rPr>
          <w:rFonts w:ascii="Comic Sans MS" w:hAnsi="Comic Sans MS" w:cs="Comic Sans MS"/>
          <w:sz w:val="24"/>
          <w:szCs w:val="24"/>
        </w:rPr>
      </w:pPr>
      <w:r w:rsidRPr="001F0B15">
        <w:rPr>
          <w:rFonts w:ascii="Comic Sans MS" w:hAnsi="Comic Sans MS" w:cs="Comic Sans MS"/>
          <w:sz w:val="24"/>
          <w:szCs w:val="24"/>
        </w:rPr>
        <w:t xml:space="preserve">B)  çok yemek yemez.            </w:t>
      </w:r>
    </w:p>
    <w:p w:rsidR="00F018AD" w:rsidRDefault="00F018AD" w:rsidP="001F0B15">
      <w:pPr>
        <w:spacing w:after="160" w:line="259" w:lineRule="auto"/>
        <w:rPr>
          <w:rFonts w:ascii="Comic Sans MS" w:hAnsi="Comic Sans MS" w:cs="Comic Sans MS"/>
          <w:sz w:val="24"/>
          <w:szCs w:val="24"/>
        </w:rPr>
      </w:pPr>
      <w:r w:rsidRPr="001F0B15">
        <w:rPr>
          <w:rFonts w:ascii="Comic Sans MS" w:hAnsi="Comic Sans MS" w:cs="Comic Sans MS"/>
          <w:sz w:val="24"/>
          <w:szCs w:val="24"/>
        </w:rPr>
        <w:t xml:space="preserve"> C)  parka birlikte</w:t>
      </w:r>
    </w:p>
    <w:p w:rsidR="00F018AD" w:rsidRDefault="00F018AD" w:rsidP="001F0B15">
      <w:pPr>
        <w:spacing w:after="160" w:line="259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line id="_x0000_s1066" style="position:absolute;z-index:251677184;visibility:visible" from="-16.85pt,6.4pt" to="255.4pt,6.4pt" strokecolor="#0070c0"/>
        </w:pict>
      </w:r>
    </w:p>
    <w:p w:rsidR="00F018AD" w:rsidRPr="009555A0" w:rsidRDefault="00F018AD" w:rsidP="009555A0">
      <w:pPr>
        <w:spacing w:after="0" w:line="36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18.</w:t>
      </w:r>
      <w:r w:rsidRPr="009555A0">
        <w:t xml:space="preserve"> </w:t>
      </w:r>
      <w:r w:rsidRPr="009555A0">
        <w:rPr>
          <w:rFonts w:ascii="Comic Sans MS" w:hAnsi="Comic Sans MS" w:cs="Comic Sans MS"/>
          <w:sz w:val="24"/>
          <w:szCs w:val="24"/>
        </w:rPr>
        <w:t>Bu güzel vatan bizim,</w:t>
      </w:r>
    </w:p>
    <w:p w:rsidR="00F018AD" w:rsidRPr="009555A0" w:rsidRDefault="00F018AD" w:rsidP="009555A0">
      <w:pPr>
        <w:spacing w:after="0" w:line="360" w:lineRule="auto"/>
        <w:ind w:left="360"/>
        <w:rPr>
          <w:rFonts w:ascii="Comic Sans MS" w:hAnsi="Comic Sans MS" w:cs="Comic Sans MS"/>
          <w:sz w:val="24"/>
          <w:szCs w:val="24"/>
        </w:rPr>
      </w:pPr>
      <w:r w:rsidRPr="009555A0">
        <w:rPr>
          <w:rFonts w:ascii="Comic Sans MS" w:hAnsi="Comic Sans MS" w:cs="Comic Sans MS"/>
          <w:sz w:val="24"/>
          <w:szCs w:val="24"/>
        </w:rPr>
        <w:t>El ele verip koruyalım.                    Daha ileri gitmek için,</w:t>
      </w:r>
    </w:p>
    <w:p w:rsidR="00F018AD" w:rsidRPr="009555A0" w:rsidRDefault="00F018AD" w:rsidP="009555A0">
      <w:pPr>
        <w:spacing w:after="0" w:line="36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</w:t>
      </w:r>
      <w:r w:rsidRPr="009555A0">
        <w:rPr>
          <w:rFonts w:ascii="Comic Sans MS" w:hAnsi="Comic Sans MS" w:cs="Comic Sans MS"/>
          <w:sz w:val="24"/>
          <w:szCs w:val="24"/>
        </w:rPr>
        <w:t>Durmadan çalışalım.</w:t>
      </w:r>
    </w:p>
    <w:p w:rsidR="00F018AD" w:rsidRDefault="00F018AD" w:rsidP="009555A0">
      <w:pPr>
        <w:spacing w:after="160" w:line="259" w:lineRule="auto"/>
        <w:rPr>
          <w:rFonts w:ascii="Comic Sans MS" w:hAnsi="Comic Sans MS" w:cs="Comic Sans MS"/>
          <w:sz w:val="24"/>
          <w:szCs w:val="24"/>
        </w:rPr>
      </w:pPr>
      <w:r w:rsidRPr="009555A0">
        <w:rPr>
          <w:rFonts w:ascii="Comic Sans MS" w:hAnsi="Comic Sans MS" w:cs="Comic Sans MS"/>
          <w:sz w:val="24"/>
          <w:szCs w:val="24"/>
        </w:rPr>
        <w:t>Yukarıdaki dörtlüğün ana duygusu hangisidir?</w:t>
      </w:r>
    </w:p>
    <w:p w:rsidR="00F018AD" w:rsidRDefault="00F018AD" w:rsidP="009555A0">
      <w:pPr>
        <w:spacing w:after="160" w:line="259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…………………………………………………………………</w:t>
      </w:r>
    </w:p>
    <w:p w:rsidR="00F018AD" w:rsidRDefault="00F018AD" w:rsidP="009555A0">
      <w:pPr>
        <w:spacing w:after="160" w:line="259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19.</w:t>
      </w:r>
      <w:r w:rsidRPr="009555A0">
        <w:rPr>
          <w:rFonts w:ascii="Comic Sans MS" w:hAnsi="Comic Sans MS" w:cs="Comic Sans MS"/>
          <w:sz w:val="24"/>
          <w:szCs w:val="24"/>
        </w:rPr>
        <w:t>Aşağıya coşkuyla k</w:t>
      </w:r>
      <w:r>
        <w:rPr>
          <w:rFonts w:ascii="Comic Sans MS" w:hAnsi="Comic Sans MS" w:cs="Comic Sans MS"/>
          <w:sz w:val="24"/>
          <w:szCs w:val="24"/>
        </w:rPr>
        <w:t>utladığımız milli bayramlarımızdan üç tanesinin adını</w:t>
      </w:r>
      <w:r w:rsidRPr="009555A0">
        <w:rPr>
          <w:rFonts w:ascii="Comic Sans MS" w:hAnsi="Comic Sans MS" w:cs="Comic Sans MS"/>
          <w:sz w:val="24"/>
          <w:szCs w:val="24"/>
        </w:rPr>
        <w:t xml:space="preserve"> yazalım.</w:t>
      </w:r>
    </w:p>
    <w:p w:rsidR="00F018AD" w:rsidRPr="009555A0" w:rsidRDefault="00F018AD" w:rsidP="009555A0">
      <w:pPr>
        <w:spacing w:after="160" w:line="259" w:lineRule="auto"/>
        <w:rPr>
          <w:rFonts w:ascii="Comic Sans MS" w:hAnsi="Comic Sans MS" w:cs="Comic Sans MS"/>
          <w:sz w:val="24"/>
          <w:szCs w:val="24"/>
        </w:rPr>
      </w:pPr>
      <w:r w:rsidRPr="009555A0">
        <w:rPr>
          <w:rFonts w:ascii="Comic Sans MS" w:hAnsi="Comic Sans MS" w:cs="Comic Sans MS"/>
          <w:sz w:val="24"/>
          <w:szCs w:val="24"/>
        </w:rPr>
        <w:t>1………………………………………………………………………………………………………………</w:t>
      </w:r>
    </w:p>
    <w:p w:rsidR="00F018AD" w:rsidRPr="009555A0" w:rsidRDefault="00F018AD" w:rsidP="009555A0">
      <w:pPr>
        <w:spacing w:after="160" w:line="259" w:lineRule="auto"/>
        <w:rPr>
          <w:rFonts w:ascii="Comic Sans MS" w:hAnsi="Comic Sans MS" w:cs="Comic Sans MS"/>
          <w:sz w:val="24"/>
          <w:szCs w:val="24"/>
        </w:rPr>
      </w:pPr>
      <w:r w:rsidRPr="009555A0">
        <w:rPr>
          <w:rFonts w:ascii="Comic Sans MS" w:hAnsi="Comic Sans MS" w:cs="Comic Sans MS"/>
          <w:sz w:val="24"/>
          <w:szCs w:val="24"/>
        </w:rPr>
        <w:t>2…………………………………………………………………………………………………………</w:t>
      </w:r>
    </w:p>
    <w:p w:rsidR="00F018AD" w:rsidRDefault="00F018AD" w:rsidP="00513A38">
      <w:p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r w:rsidRPr="009555A0">
        <w:rPr>
          <w:rFonts w:ascii="Comic Sans MS" w:hAnsi="Comic Sans MS" w:cs="Comic Sans MS"/>
          <w:sz w:val="24"/>
          <w:szCs w:val="24"/>
        </w:rPr>
        <w:t>3…………………………………………………………………………………………………….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hyperlink r:id="rId19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18AD" w:rsidRPr="00957793" w:rsidRDefault="00F018AD" w:rsidP="009555A0">
      <w:pPr>
        <w:spacing w:after="160" w:line="259" w:lineRule="auto"/>
        <w:rPr>
          <w:rFonts w:ascii="Comic Sans MS" w:hAnsi="Comic Sans MS" w:cs="Comic Sans MS"/>
          <w:sz w:val="24"/>
          <w:szCs w:val="24"/>
        </w:rPr>
      </w:pPr>
    </w:p>
    <w:sectPr w:rsidR="00F018AD" w:rsidRPr="00957793" w:rsidSect="00C84482">
      <w:pgSz w:w="11906" w:h="16838"/>
      <w:pgMar w:top="1417" w:right="1417" w:bottom="851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8AD" w:rsidRDefault="00F018AD" w:rsidP="00C078C7">
      <w:pPr>
        <w:spacing w:after="0" w:line="240" w:lineRule="auto"/>
      </w:pPr>
      <w:r>
        <w:separator/>
      </w:r>
    </w:p>
  </w:endnote>
  <w:endnote w:type="continuationSeparator" w:id="0">
    <w:p w:rsidR="00F018AD" w:rsidRDefault="00F018AD" w:rsidP="00C0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8AD" w:rsidRDefault="00F018AD" w:rsidP="00C078C7">
      <w:pPr>
        <w:spacing w:after="0" w:line="240" w:lineRule="auto"/>
      </w:pPr>
      <w:r>
        <w:separator/>
      </w:r>
    </w:p>
  </w:footnote>
  <w:footnote w:type="continuationSeparator" w:id="0">
    <w:p w:rsidR="00F018AD" w:rsidRDefault="00F018AD" w:rsidP="00C07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D7270"/>
    <w:multiLevelType w:val="hybridMultilevel"/>
    <w:tmpl w:val="4F0E2B80"/>
    <w:lvl w:ilvl="0" w:tplc="F40AD64A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6F4B"/>
    <w:rsid w:val="000009E9"/>
    <w:rsid w:val="0000120D"/>
    <w:rsid w:val="00002D6D"/>
    <w:rsid w:val="00003C5B"/>
    <w:rsid w:val="000043EE"/>
    <w:rsid w:val="00006E18"/>
    <w:rsid w:val="0001224F"/>
    <w:rsid w:val="00014680"/>
    <w:rsid w:val="0001583D"/>
    <w:rsid w:val="00016F4B"/>
    <w:rsid w:val="00021FCF"/>
    <w:rsid w:val="00022503"/>
    <w:rsid w:val="00031457"/>
    <w:rsid w:val="00036F69"/>
    <w:rsid w:val="00041761"/>
    <w:rsid w:val="000443B4"/>
    <w:rsid w:val="00047603"/>
    <w:rsid w:val="000513FF"/>
    <w:rsid w:val="0005150D"/>
    <w:rsid w:val="000523F7"/>
    <w:rsid w:val="00052910"/>
    <w:rsid w:val="000604BC"/>
    <w:rsid w:val="00060F52"/>
    <w:rsid w:val="00064F68"/>
    <w:rsid w:val="0006516C"/>
    <w:rsid w:val="00065470"/>
    <w:rsid w:val="00072A7B"/>
    <w:rsid w:val="00075359"/>
    <w:rsid w:val="0008314E"/>
    <w:rsid w:val="00084FAD"/>
    <w:rsid w:val="00090FDF"/>
    <w:rsid w:val="00093D61"/>
    <w:rsid w:val="000A4140"/>
    <w:rsid w:val="000A439D"/>
    <w:rsid w:val="000A5ED8"/>
    <w:rsid w:val="000A6F8B"/>
    <w:rsid w:val="000B00E0"/>
    <w:rsid w:val="000B18F2"/>
    <w:rsid w:val="000B5D19"/>
    <w:rsid w:val="000B6A49"/>
    <w:rsid w:val="000C0449"/>
    <w:rsid w:val="000C1BC5"/>
    <w:rsid w:val="000D027D"/>
    <w:rsid w:val="000D0484"/>
    <w:rsid w:val="000D1DB8"/>
    <w:rsid w:val="000D2290"/>
    <w:rsid w:val="000D3582"/>
    <w:rsid w:val="000D61C3"/>
    <w:rsid w:val="000D653E"/>
    <w:rsid w:val="000D71E1"/>
    <w:rsid w:val="000E2421"/>
    <w:rsid w:val="000F129D"/>
    <w:rsid w:val="000F2A7A"/>
    <w:rsid w:val="000F6973"/>
    <w:rsid w:val="000F6FCB"/>
    <w:rsid w:val="00100103"/>
    <w:rsid w:val="001009B2"/>
    <w:rsid w:val="0010193E"/>
    <w:rsid w:val="001068C4"/>
    <w:rsid w:val="00106FA1"/>
    <w:rsid w:val="00111D08"/>
    <w:rsid w:val="00113A36"/>
    <w:rsid w:val="001149D9"/>
    <w:rsid w:val="00114CBB"/>
    <w:rsid w:val="00120541"/>
    <w:rsid w:val="00122EFF"/>
    <w:rsid w:val="00132B83"/>
    <w:rsid w:val="001334BB"/>
    <w:rsid w:val="0013360D"/>
    <w:rsid w:val="001455BF"/>
    <w:rsid w:val="00152257"/>
    <w:rsid w:val="00152850"/>
    <w:rsid w:val="0015391B"/>
    <w:rsid w:val="0015431A"/>
    <w:rsid w:val="00154CEB"/>
    <w:rsid w:val="00156E6D"/>
    <w:rsid w:val="00162D8B"/>
    <w:rsid w:val="00163885"/>
    <w:rsid w:val="00163C08"/>
    <w:rsid w:val="0016407D"/>
    <w:rsid w:val="00165CDF"/>
    <w:rsid w:val="00173256"/>
    <w:rsid w:val="001748E5"/>
    <w:rsid w:val="001774E4"/>
    <w:rsid w:val="00182D58"/>
    <w:rsid w:val="00183F74"/>
    <w:rsid w:val="001853E2"/>
    <w:rsid w:val="00191EF2"/>
    <w:rsid w:val="001946D4"/>
    <w:rsid w:val="00195FDD"/>
    <w:rsid w:val="001A0FB3"/>
    <w:rsid w:val="001A1901"/>
    <w:rsid w:val="001A2457"/>
    <w:rsid w:val="001A27EE"/>
    <w:rsid w:val="001A3B4F"/>
    <w:rsid w:val="001A4794"/>
    <w:rsid w:val="001A49FA"/>
    <w:rsid w:val="001A5664"/>
    <w:rsid w:val="001A5874"/>
    <w:rsid w:val="001B2ED4"/>
    <w:rsid w:val="001B3A0B"/>
    <w:rsid w:val="001B4ADE"/>
    <w:rsid w:val="001B78D6"/>
    <w:rsid w:val="001C1E89"/>
    <w:rsid w:val="001C3D3D"/>
    <w:rsid w:val="001C62D1"/>
    <w:rsid w:val="001C7126"/>
    <w:rsid w:val="001E39A5"/>
    <w:rsid w:val="001E5E2E"/>
    <w:rsid w:val="001F0B15"/>
    <w:rsid w:val="001F2330"/>
    <w:rsid w:val="001F4687"/>
    <w:rsid w:val="001F7393"/>
    <w:rsid w:val="001F7B07"/>
    <w:rsid w:val="00200FCF"/>
    <w:rsid w:val="00201ABF"/>
    <w:rsid w:val="00202D20"/>
    <w:rsid w:val="00206208"/>
    <w:rsid w:val="0020622B"/>
    <w:rsid w:val="0021064A"/>
    <w:rsid w:val="0021064D"/>
    <w:rsid w:val="00210843"/>
    <w:rsid w:val="00211FAA"/>
    <w:rsid w:val="00214BD2"/>
    <w:rsid w:val="00216B5B"/>
    <w:rsid w:val="00217303"/>
    <w:rsid w:val="002176BE"/>
    <w:rsid w:val="00220DD1"/>
    <w:rsid w:val="00221760"/>
    <w:rsid w:val="002221D0"/>
    <w:rsid w:val="002235A9"/>
    <w:rsid w:val="002241B4"/>
    <w:rsid w:val="00224299"/>
    <w:rsid w:val="0022437E"/>
    <w:rsid w:val="0022570B"/>
    <w:rsid w:val="0022674A"/>
    <w:rsid w:val="0023063A"/>
    <w:rsid w:val="0023074B"/>
    <w:rsid w:val="00230FE6"/>
    <w:rsid w:val="00235A92"/>
    <w:rsid w:val="002412A6"/>
    <w:rsid w:val="00247674"/>
    <w:rsid w:val="002534C7"/>
    <w:rsid w:val="00253B12"/>
    <w:rsid w:val="00255EBB"/>
    <w:rsid w:val="00261C0D"/>
    <w:rsid w:val="00265799"/>
    <w:rsid w:val="0027000D"/>
    <w:rsid w:val="002733E3"/>
    <w:rsid w:val="00275FFF"/>
    <w:rsid w:val="0028043C"/>
    <w:rsid w:val="00281308"/>
    <w:rsid w:val="002833DF"/>
    <w:rsid w:val="002835DB"/>
    <w:rsid w:val="002836B7"/>
    <w:rsid w:val="002A067E"/>
    <w:rsid w:val="002A0D2C"/>
    <w:rsid w:val="002A3F58"/>
    <w:rsid w:val="002B10F6"/>
    <w:rsid w:val="002B3D4D"/>
    <w:rsid w:val="002B45E9"/>
    <w:rsid w:val="002B6FA8"/>
    <w:rsid w:val="002C0348"/>
    <w:rsid w:val="002C4D18"/>
    <w:rsid w:val="002C7BA7"/>
    <w:rsid w:val="002D18CE"/>
    <w:rsid w:val="002D2B26"/>
    <w:rsid w:val="002D39F8"/>
    <w:rsid w:val="002D52E6"/>
    <w:rsid w:val="002D666C"/>
    <w:rsid w:val="002D7616"/>
    <w:rsid w:val="002E211A"/>
    <w:rsid w:val="002E4671"/>
    <w:rsid w:val="002E6F96"/>
    <w:rsid w:val="002F0DF9"/>
    <w:rsid w:val="002F401F"/>
    <w:rsid w:val="00301D6E"/>
    <w:rsid w:val="00307CBF"/>
    <w:rsid w:val="0031175F"/>
    <w:rsid w:val="00312A27"/>
    <w:rsid w:val="00313D8F"/>
    <w:rsid w:val="0031400B"/>
    <w:rsid w:val="0032100B"/>
    <w:rsid w:val="00321150"/>
    <w:rsid w:val="003247A6"/>
    <w:rsid w:val="003256D4"/>
    <w:rsid w:val="003309AC"/>
    <w:rsid w:val="0033257D"/>
    <w:rsid w:val="0033287B"/>
    <w:rsid w:val="00333486"/>
    <w:rsid w:val="00334E43"/>
    <w:rsid w:val="00343604"/>
    <w:rsid w:val="00357D46"/>
    <w:rsid w:val="00360055"/>
    <w:rsid w:val="003622BE"/>
    <w:rsid w:val="00362C5F"/>
    <w:rsid w:val="00362FCF"/>
    <w:rsid w:val="00363C81"/>
    <w:rsid w:val="0036454C"/>
    <w:rsid w:val="003653C5"/>
    <w:rsid w:val="00365C91"/>
    <w:rsid w:val="003669AC"/>
    <w:rsid w:val="0037095D"/>
    <w:rsid w:val="00370AFA"/>
    <w:rsid w:val="00371B43"/>
    <w:rsid w:val="003725B3"/>
    <w:rsid w:val="00376A6A"/>
    <w:rsid w:val="003800B7"/>
    <w:rsid w:val="003808BA"/>
    <w:rsid w:val="00382A5C"/>
    <w:rsid w:val="00390E5C"/>
    <w:rsid w:val="00395918"/>
    <w:rsid w:val="003A3628"/>
    <w:rsid w:val="003A6890"/>
    <w:rsid w:val="003B19CE"/>
    <w:rsid w:val="003B62E7"/>
    <w:rsid w:val="003B681C"/>
    <w:rsid w:val="003C429F"/>
    <w:rsid w:val="003C4404"/>
    <w:rsid w:val="003D0011"/>
    <w:rsid w:val="003D1177"/>
    <w:rsid w:val="003D4193"/>
    <w:rsid w:val="003D6359"/>
    <w:rsid w:val="003E13B1"/>
    <w:rsid w:val="003E14E6"/>
    <w:rsid w:val="003E15A0"/>
    <w:rsid w:val="003E373D"/>
    <w:rsid w:val="003E4555"/>
    <w:rsid w:val="003E5A62"/>
    <w:rsid w:val="003F2991"/>
    <w:rsid w:val="003F7F5A"/>
    <w:rsid w:val="00402A18"/>
    <w:rsid w:val="0041239D"/>
    <w:rsid w:val="00412405"/>
    <w:rsid w:val="0041358A"/>
    <w:rsid w:val="00413768"/>
    <w:rsid w:val="0041598D"/>
    <w:rsid w:val="0041699F"/>
    <w:rsid w:val="0042173C"/>
    <w:rsid w:val="00424809"/>
    <w:rsid w:val="00425EF6"/>
    <w:rsid w:val="004272F7"/>
    <w:rsid w:val="00430D17"/>
    <w:rsid w:val="00433CD3"/>
    <w:rsid w:val="004361F6"/>
    <w:rsid w:val="00436C16"/>
    <w:rsid w:val="004370A2"/>
    <w:rsid w:val="00437E15"/>
    <w:rsid w:val="00446C79"/>
    <w:rsid w:val="00456C5E"/>
    <w:rsid w:val="00463A1C"/>
    <w:rsid w:val="00470604"/>
    <w:rsid w:val="00471667"/>
    <w:rsid w:val="0047340F"/>
    <w:rsid w:val="00473738"/>
    <w:rsid w:val="004771A1"/>
    <w:rsid w:val="00483F8D"/>
    <w:rsid w:val="004916FC"/>
    <w:rsid w:val="00492B2A"/>
    <w:rsid w:val="004940AF"/>
    <w:rsid w:val="004946F0"/>
    <w:rsid w:val="004A56ED"/>
    <w:rsid w:val="004A720C"/>
    <w:rsid w:val="004B5104"/>
    <w:rsid w:val="004B5BF2"/>
    <w:rsid w:val="004B5F5B"/>
    <w:rsid w:val="004B6F87"/>
    <w:rsid w:val="004C078E"/>
    <w:rsid w:val="004C0AC4"/>
    <w:rsid w:val="004C2446"/>
    <w:rsid w:val="004C2E05"/>
    <w:rsid w:val="004C4AC0"/>
    <w:rsid w:val="004C4E57"/>
    <w:rsid w:val="004C5062"/>
    <w:rsid w:val="004C7EED"/>
    <w:rsid w:val="004D0238"/>
    <w:rsid w:val="004D040D"/>
    <w:rsid w:val="004D58BF"/>
    <w:rsid w:val="004E40A1"/>
    <w:rsid w:val="004E49C2"/>
    <w:rsid w:val="004E5F27"/>
    <w:rsid w:val="004F03B0"/>
    <w:rsid w:val="004F17CF"/>
    <w:rsid w:val="004F2297"/>
    <w:rsid w:val="004F2914"/>
    <w:rsid w:val="004F40DA"/>
    <w:rsid w:val="004F540A"/>
    <w:rsid w:val="004F68C6"/>
    <w:rsid w:val="005025D0"/>
    <w:rsid w:val="00503FB1"/>
    <w:rsid w:val="00504725"/>
    <w:rsid w:val="005051F2"/>
    <w:rsid w:val="00505E41"/>
    <w:rsid w:val="0050775A"/>
    <w:rsid w:val="0051148F"/>
    <w:rsid w:val="00511C1B"/>
    <w:rsid w:val="005122E5"/>
    <w:rsid w:val="00512E5F"/>
    <w:rsid w:val="00513A38"/>
    <w:rsid w:val="0051715A"/>
    <w:rsid w:val="00524D4F"/>
    <w:rsid w:val="00526E36"/>
    <w:rsid w:val="0052770E"/>
    <w:rsid w:val="00533A8F"/>
    <w:rsid w:val="00536C91"/>
    <w:rsid w:val="005375DA"/>
    <w:rsid w:val="00537B19"/>
    <w:rsid w:val="00540784"/>
    <w:rsid w:val="0054522F"/>
    <w:rsid w:val="00550DC9"/>
    <w:rsid w:val="0055190B"/>
    <w:rsid w:val="00557C30"/>
    <w:rsid w:val="0056499D"/>
    <w:rsid w:val="005732F7"/>
    <w:rsid w:val="00574167"/>
    <w:rsid w:val="005744B6"/>
    <w:rsid w:val="00575419"/>
    <w:rsid w:val="005764F0"/>
    <w:rsid w:val="0057798D"/>
    <w:rsid w:val="0058432A"/>
    <w:rsid w:val="005870B2"/>
    <w:rsid w:val="00594FBE"/>
    <w:rsid w:val="0059583F"/>
    <w:rsid w:val="005A031F"/>
    <w:rsid w:val="005A0364"/>
    <w:rsid w:val="005A3BFD"/>
    <w:rsid w:val="005A4667"/>
    <w:rsid w:val="005A58D4"/>
    <w:rsid w:val="005A714C"/>
    <w:rsid w:val="005C2B4D"/>
    <w:rsid w:val="005C30F6"/>
    <w:rsid w:val="005C6382"/>
    <w:rsid w:val="005D2C2A"/>
    <w:rsid w:val="005D4F2E"/>
    <w:rsid w:val="005D7519"/>
    <w:rsid w:val="005E3719"/>
    <w:rsid w:val="005E6ED9"/>
    <w:rsid w:val="005E7B78"/>
    <w:rsid w:val="005F15A3"/>
    <w:rsid w:val="005F2E0D"/>
    <w:rsid w:val="00601AEA"/>
    <w:rsid w:val="0060302C"/>
    <w:rsid w:val="00606CDE"/>
    <w:rsid w:val="00611704"/>
    <w:rsid w:val="00611C85"/>
    <w:rsid w:val="00612964"/>
    <w:rsid w:val="00613B88"/>
    <w:rsid w:val="00614AB3"/>
    <w:rsid w:val="00615712"/>
    <w:rsid w:val="006200B6"/>
    <w:rsid w:val="006239CE"/>
    <w:rsid w:val="00627F02"/>
    <w:rsid w:val="00627F6B"/>
    <w:rsid w:val="006303E9"/>
    <w:rsid w:val="0063348D"/>
    <w:rsid w:val="006451DA"/>
    <w:rsid w:val="00646CCF"/>
    <w:rsid w:val="006513B8"/>
    <w:rsid w:val="00652FA2"/>
    <w:rsid w:val="00654772"/>
    <w:rsid w:val="00657987"/>
    <w:rsid w:val="006579F8"/>
    <w:rsid w:val="00661318"/>
    <w:rsid w:val="006639FA"/>
    <w:rsid w:val="00672B29"/>
    <w:rsid w:val="00675CF7"/>
    <w:rsid w:val="00682B15"/>
    <w:rsid w:val="00690736"/>
    <w:rsid w:val="00696EF1"/>
    <w:rsid w:val="006975C3"/>
    <w:rsid w:val="0069773E"/>
    <w:rsid w:val="006A36F7"/>
    <w:rsid w:val="006A47F2"/>
    <w:rsid w:val="006A5CFB"/>
    <w:rsid w:val="006A71CE"/>
    <w:rsid w:val="006C13A6"/>
    <w:rsid w:val="006C3BC7"/>
    <w:rsid w:val="006D12B4"/>
    <w:rsid w:val="006D2952"/>
    <w:rsid w:val="006D46D5"/>
    <w:rsid w:val="006D48DD"/>
    <w:rsid w:val="006D4A5C"/>
    <w:rsid w:val="006D4CF7"/>
    <w:rsid w:val="006D6332"/>
    <w:rsid w:val="006D77CC"/>
    <w:rsid w:val="006E1429"/>
    <w:rsid w:val="006E3759"/>
    <w:rsid w:val="006E4C8D"/>
    <w:rsid w:val="006E5121"/>
    <w:rsid w:val="006E5B60"/>
    <w:rsid w:val="006E685B"/>
    <w:rsid w:val="006E78D9"/>
    <w:rsid w:val="006F337F"/>
    <w:rsid w:val="006F33BA"/>
    <w:rsid w:val="006F52AF"/>
    <w:rsid w:val="006F5C05"/>
    <w:rsid w:val="0070379A"/>
    <w:rsid w:val="0070576B"/>
    <w:rsid w:val="007075A4"/>
    <w:rsid w:val="00713091"/>
    <w:rsid w:val="00714185"/>
    <w:rsid w:val="00714E5F"/>
    <w:rsid w:val="00716CE2"/>
    <w:rsid w:val="0071747D"/>
    <w:rsid w:val="00723F5D"/>
    <w:rsid w:val="00723FE2"/>
    <w:rsid w:val="00726275"/>
    <w:rsid w:val="00726E7B"/>
    <w:rsid w:val="00731E81"/>
    <w:rsid w:val="00733B6E"/>
    <w:rsid w:val="0073649D"/>
    <w:rsid w:val="00742045"/>
    <w:rsid w:val="00742AD2"/>
    <w:rsid w:val="007535F1"/>
    <w:rsid w:val="00760AF9"/>
    <w:rsid w:val="00763059"/>
    <w:rsid w:val="00763A1D"/>
    <w:rsid w:val="00764A01"/>
    <w:rsid w:val="00765FAE"/>
    <w:rsid w:val="00766906"/>
    <w:rsid w:val="00767E08"/>
    <w:rsid w:val="00770A7D"/>
    <w:rsid w:val="00773695"/>
    <w:rsid w:val="007754ED"/>
    <w:rsid w:val="007755B7"/>
    <w:rsid w:val="007821EB"/>
    <w:rsid w:val="00782A2D"/>
    <w:rsid w:val="007833EC"/>
    <w:rsid w:val="00783CF5"/>
    <w:rsid w:val="00786A6C"/>
    <w:rsid w:val="00795797"/>
    <w:rsid w:val="007A0348"/>
    <w:rsid w:val="007A1EEB"/>
    <w:rsid w:val="007A6F30"/>
    <w:rsid w:val="007A6F73"/>
    <w:rsid w:val="007B1F7D"/>
    <w:rsid w:val="007B281B"/>
    <w:rsid w:val="007C1E8F"/>
    <w:rsid w:val="007C2598"/>
    <w:rsid w:val="007C4327"/>
    <w:rsid w:val="007C54BE"/>
    <w:rsid w:val="007C5DFF"/>
    <w:rsid w:val="007D0F6B"/>
    <w:rsid w:val="007D3102"/>
    <w:rsid w:val="007D3CD6"/>
    <w:rsid w:val="007D4643"/>
    <w:rsid w:val="007D587E"/>
    <w:rsid w:val="007D6806"/>
    <w:rsid w:val="007E287A"/>
    <w:rsid w:val="007F1567"/>
    <w:rsid w:val="007F4288"/>
    <w:rsid w:val="007F4FCA"/>
    <w:rsid w:val="007F544E"/>
    <w:rsid w:val="007F69D9"/>
    <w:rsid w:val="00801F80"/>
    <w:rsid w:val="008042FA"/>
    <w:rsid w:val="00807988"/>
    <w:rsid w:val="0081149D"/>
    <w:rsid w:val="008127C7"/>
    <w:rsid w:val="00813F92"/>
    <w:rsid w:val="00814969"/>
    <w:rsid w:val="00821303"/>
    <w:rsid w:val="00823358"/>
    <w:rsid w:val="0082411E"/>
    <w:rsid w:val="0082413B"/>
    <w:rsid w:val="00825C8B"/>
    <w:rsid w:val="0082740F"/>
    <w:rsid w:val="008312F2"/>
    <w:rsid w:val="00832910"/>
    <w:rsid w:val="00833E1F"/>
    <w:rsid w:val="00837424"/>
    <w:rsid w:val="0083794A"/>
    <w:rsid w:val="008401E7"/>
    <w:rsid w:val="00840984"/>
    <w:rsid w:val="00840BC3"/>
    <w:rsid w:val="00840D5E"/>
    <w:rsid w:val="00841FE6"/>
    <w:rsid w:val="008449D3"/>
    <w:rsid w:val="0084713B"/>
    <w:rsid w:val="008528B8"/>
    <w:rsid w:val="00857D30"/>
    <w:rsid w:val="00860CBF"/>
    <w:rsid w:val="00860F75"/>
    <w:rsid w:val="00875432"/>
    <w:rsid w:val="00882844"/>
    <w:rsid w:val="00884CFD"/>
    <w:rsid w:val="00885E10"/>
    <w:rsid w:val="00894BCD"/>
    <w:rsid w:val="00896AF2"/>
    <w:rsid w:val="008A2DC6"/>
    <w:rsid w:val="008A6092"/>
    <w:rsid w:val="008A7F26"/>
    <w:rsid w:val="008B2A7B"/>
    <w:rsid w:val="008B5ED4"/>
    <w:rsid w:val="008B73C0"/>
    <w:rsid w:val="008C1C22"/>
    <w:rsid w:val="008C2891"/>
    <w:rsid w:val="008C2CBA"/>
    <w:rsid w:val="008C2E65"/>
    <w:rsid w:val="008C38D9"/>
    <w:rsid w:val="008D0469"/>
    <w:rsid w:val="008D0B3C"/>
    <w:rsid w:val="008D1E6B"/>
    <w:rsid w:val="008D6A00"/>
    <w:rsid w:val="008D7A5C"/>
    <w:rsid w:val="008E181B"/>
    <w:rsid w:val="008E61A7"/>
    <w:rsid w:val="008F0A4D"/>
    <w:rsid w:val="008F1D85"/>
    <w:rsid w:val="008F6F1B"/>
    <w:rsid w:val="00902CE0"/>
    <w:rsid w:val="00902F58"/>
    <w:rsid w:val="00903279"/>
    <w:rsid w:val="00914734"/>
    <w:rsid w:val="009167E4"/>
    <w:rsid w:val="00917A44"/>
    <w:rsid w:val="00921EC6"/>
    <w:rsid w:val="009410DD"/>
    <w:rsid w:val="009416C9"/>
    <w:rsid w:val="00941A69"/>
    <w:rsid w:val="00951574"/>
    <w:rsid w:val="00951A88"/>
    <w:rsid w:val="00953904"/>
    <w:rsid w:val="009555A0"/>
    <w:rsid w:val="00955B0B"/>
    <w:rsid w:val="00956352"/>
    <w:rsid w:val="00957793"/>
    <w:rsid w:val="009618C6"/>
    <w:rsid w:val="00961A13"/>
    <w:rsid w:val="00961F2F"/>
    <w:rsid w:val="009621DB"/>
    <w:rsid w:val="00963382"/>
    <w:rsid w:val="009637F4"/>
    <w:rsid w:val="0096483E"/>
    <w:rsid w:val="00967FE9"/>
    <w:rsid w:val="00970A6E"/>
    <w:rsid w:val="00972ED3"/>
    <w:rsid w:val="00974809"/>
    <w:rsid w:val="00985B9D"/>
    <w:rsid w:val="00990468"/>
    <w:rsid w:val="0099097C"/>
    <w:rsid w:val="0099679D"/>
    <w:rsid w:val="009973DE"/>
    <w:rsid w:val="009A1A8A"/>
    <w:rsid w:val="009B34AE"/>
    <w:rsid w:val="009B5F3A"/>
    <w:rsid w:val="009C661E"/>
    <w:rsid w:val="009C6662"/>
    <w:rsid w:val="009D109C"/>
    <w:rsid w:val="009E0754"/>
    <w:rsid w:val="009E24BB"/>
    <w:rsid w:val="009E3B34"/>
    <w:rsid w:val="009E3BFB"/>
    <w:rsid w:val="009E3DA1"/>
    <w:rsid w:val="009E5707"/>
    <w:rsid w:val="009E671E"/>
    <w:rsid w:val="009F5F17"/>
    <w:rsid w:val="00A0030E"/>
    <w:rsid w:val="00A02A7B"/>
    <w:rsid w:val="00A03E5A"/>
    <w:rsid w:val="00A0596E"/>
    <w:rsid w:val="00A069C7"/>
    <w:rsid w:val="00A07069"/>
    <w:rsid w:val="00A07625"/>
    <w:rsid w:val="00A07F78"/>
    <w:rsid w:val="00A10BFC"/>
    <w:rsid w:val="00A127B4"/>
    <w:rsid w:val="00A20447"/>
    <w:rsid w:val="00A21A28"/>
    <w:rsid w:val="00A240E7"/>
    <w:rsid w:val="00A247F7"/>
    <w:rsid w:val="00A25C4A"/>
    <w:rsid w:val="00A27442"/>
    <w:rsid w:val="00A32BF1"/>
    <w:rsid w:val="00A33DA5"/>
    <w:rsid w:val="00A36B1D"/>
    <w:rsid w:val="00A426D2"/>
    <w:rsid w:val="00A44C03"/>
    <w:rsid w:val="00A47955"/>
    <w:rsid w:val="00A570A7"/>
    <w:rsid w:val="00A61D26"/>
    <w:rsid w:val="00A638E8"/>
    <w:rsid w:val="00A6559E"/>
    <w:rsid w:val="00A67A9C"/>
    <w:rsid w:val="00A72198"/>
    <w:rsid w:val="00A73BC7"/>
    <w:rsid w:val="00A77352"/>
    <w:rsid w:val="00A804CE"/>
    <w:rsid w:val="00A8457D"/>
    <w:rsid w:val="00A85230"/>
    <w:rsid w:val="00A86566"/>
    <w:rsid w:val="00A90E14"/>
    <w:rsid w:val="00A9216F"/>
    <w:rsid w:val="00A93EFB"/>
    <w:rsid w:val="00A95721"/>
    <w:rsid w:val="00AA021B"/>
    <w:rsid w:val="00AA216D"/>
    <w:rsid w:val="00AA595C"/>
    <w:rsid w:val="00AA7B5A"/>
    <w:rsid w:val="00AB063C"/>
    <w:rsid w:val="00AB0DEA"/>
    <w:rsid w:val="00AB21F7"/>
    <w:rsid w:val="00AB5DFA"/>
    <w:rsid w:val="00AC4005"/>
    <w:rsid w:val="00AC4D1B"/>
    <w:rsid w:val="00AD4275"/>
    <w:rsid w:val="00AD5465"/>
    <w:rsid w:val="00AD62E6"/>
    <w:rsid w:val="00AD730B"/>
    <w:rsid w:val="00AD7479"/>
    <w:rsid w:val="00AE327E"/>
    <w:rsid w:val="00AE39B6"/>
    <w:rsid w:val="00AE4740"/>
    <w:rsid w:val="00AE78A7"/>
    <w:rsid w:val="00AF00D2"/>
    <w:rsid w:val="00AF05A6"/>
    <w:rsid w:val="00AF05EF"/>
    <w:rsid w:val="00AF32AA"/>
    <w:rsid w:val="00AF52EC"/>
    <w:rsid w:val="00AF5AB7"/>
    <w:rsid w:val="00B05552"/>
    <w:rsid w:val="00B05959"/>
    <w:rsid w:val="00B10FE6"/>
    <w:rsid w:val="00B12D51"/>
    <w:rsid w:val="00B1737C"/>
    <w:rsid w:val="00B211A8"/>
    <w:rsid w:val="00B21435"/>
    <w:rsid w:val="00B224F0"/>
    <w:rsid w:val="00B23677"/>
    <w:rsid w:val="00B248B9"/>
    <w:rsid w:val="00B26E7F"/>
    <w:rsid w:val="00B27FAD"/>
    <w:rsid w:val="00B3242B"/>
    <w:rsid w:val="00B34EBB"/>
    <w:rsid w:val="00B37FB6"/>
    <w:rsid w:val="00B5130A"/>
    <w:rsid w:val="00B51CD1"/>
    <w:rsid w:val="00B52A99"/>
    <w:rsid w:val="00B52DC5"/>
    <w:rsid w:val="00B70E64"/>
    <w:rsid w:val="00B715CB"/>
    <w:rsid w:val="00B73C1E"/>
    <w:rsid w:val="00B753A0"/>
    <w:rsid w:val="00B820F2"/>
    <w:rsid w:val="00B82F4E"/>
    <w:rsid w:val="00B87164"/>
    <w:rsid w:val="00B874FC"/>
    <w:rsid w:val="00B90CC7"/>
    <w:rsid w:val="00BA34EC"/>
    <w:rsid w:val="00BA3B68"/>
    <w:rsid w:val="00BB557A"/>
    <w:rsid w:val="00BB55A8"/>
    <w:rsid w:val="00BB777B"/>
    <w:rsid w:val="00BC030D"/>
    <w:rsid w:val="00BC0968"/>
    <w:rsid w:val="00BC2AC2"/>
    <w:rsid w:val="00BD1BEF"/>
    <w:rsid w:val="00BD73A1"/>
    <w:rsid w:val="00BE1F9E"/>
    <w:rsid w:val="00BE2CD3"/>
    <w:rsid w:val="00BE69FD"/>
    <w:rsid w:val="00BE6E30"/>
    <w:rsid w:val="00BF0F20"/>
    <w:rsid w:val="00BF1279"/>
    <w:rsid w:val="00BF412E"/>
    <w:rsid w:val="00BF701E"/>
    <w:rsid w:val="00C0118A"/>
    <w:rsid w:val="00C03F18"/>
    <w:rsid w:val="00C0594F"/>
    <w:rsid w:val="00C05FBE"/>
    <w:rsid w:val="00C078C7"/>
    <w:rsid w:val="00C15774"/>
    <w:rsid w:val="00C173B1"/>
    <w:rsid w:val="00C3451F"/>
    <w:rsid w:val="00C348B5"/>
    <w:rsid w:val="00C356A0"/>
    <w:rsid w:val="00C370BD"/>
    <w:rsid w:val="00C40058"/>
    <w:rsid w:val="00C41D5D"/>
    <w:rsid w:val="00C4253C"/>
    <w:rsid w:val="00C442B5"/>
    <w:rsid w:val="00C47C2F"/>
    <w:rsid w:val="00C50543"/>
    <w:rsid w:val="00C50B4D"/>
    <w:rsid w:val="00C57E63"/>
    <w:rsid w:val="00C62591"/>
    <w:rsid w:val="00C6661C"/>
    <w:rsid w:val="00C66A77"/>
    <w:rsid w:val="00C71E0A"/>
    <w:rsid w:val="00C72FA6"/>
    <w:rsid w:val="00C738FA"/>
    <w:rsid w:val="00C80BB8"/>
    <w:rsid w:val="00C84482"/>
    <w:rsid w:val="00C90A7B"/>
    <w:rsid w:val="00C9177F"/>
    <w:rsid w:val="00C93F07"/>
    <w:rsid w:val="00C95570"/>
    <w:rsid w:val="00C95B38"/>
    <w:rsid w:val="00C97A8D"/>
    <w:rsid w:val="00CA135C"/>
    <w:rsid w:val="00CA23B5"/>
    <w:rsid w:val="00CA25F1"/>
    <w:rsid w:val="00CA36A5"/>
    <w:rsid w:val="00CA4918"/>
    <w:rsid w:val="00CA4FA1"/>
    <w:rsid w:val="00CB1885"/>
    <w:rsid w:val="00CC1905"/>
    <w:rsid w:val="00CC74BA"/>
    <w:rsid w:val="00CD1884"/>
    <w:rsid w:val="00CD1F9C"/>
    <w:rsid w:val="00CD3921"/>
    <w:rsid w:val="00CD439E"/>
    <w:rsid w:val="00CE199C"/>
    <w:rsid w:val="00CE2F1E"/>
    <w:rsid w:val="00CE47BC"/>
    <w:rsid w:val="00CE5B49"/>
    <w:rsid w:val="00CE7563"/>
    <w:rsid w:val="00CF4882"/>
    <w:rsid w:val="00D005C9"/>
    <w:rsid w:val="00D023B3"/>
    <w:rsid w:val="00D06863"/>
    <w:rsid w:val="00D170DC"/>
    <w:rsid w:val="00D17A0C"/>
    <w:rsid w:val="00D23F1C"/>
    <w:rsid w:val="00D24520"/>
    <w:rsid w:val="00D2498A"/>
    <w:rsid w:val="00D3016B"/>
    <w:rsid w:val="00D32CA0"/>
    <w:rsid w:val="00D357DF"/>
    <w:rsid w:val="00D36222"/>
    <w:rsid w:val="00D40714"/>
    <w:rsid w:val="00D42758"/>
    <w:rsid w:val="00D43BE7"/>
    <w:rsid w:val="00D4688B"/>
    <w:rsid w:val="00D470F8"/>
    <w:rsid w:val="00D55A72"/>
    <w:rsid w:val="00D56CFF"/>
    <w:rsid w:val="00D61B60"/>
    <w:rsid w:val="00D62024"/>
    <w:rsid w:val="00D673C2"/>
    <w:rsid w:val="00D70B27"/>
    <w:rsid w:val="00D70C8A"/>
    <w:rsid w:val="00D72851"/>
    <w:rsid w:val="00D80707"/>
    <w:rsid w:val="00D92901"/>
    <w:rsid w:val="00D92F21"/>
    <w:rsid w:val="00D958AA"/>
    <w:rsid w:val="00D96A10"/>
    <w:rsid w:val="00DA3EC6"/>
    <w:rsid w:val="00DA47A9"/>
    <w:rsid w:val="00DA4B4E"/>
    <w:rsid w:val="00DB6A5A"/>
    <w:rsid w:val="00DC0295"/>
    <w:rsid w:val="00DC403C"/>
    <w:rsid w:val="00DD35AD"/>
    <w:rsid w:val="00DD3DFF"/>
    <w:rsid w:val="00DD491F"/>
    <w:rsid w:val="00DD59AC"/>
    <w:rsid w:val="00DE376F"/>
    <w:rsid w:val="00DE5E62"/>
    <w:rsid w:val="00DF6DF9"/>
    <w:rsid w:val="00E035EC"/>
    <w:rsid w:val="00E037DA"/>
    <w:rsid w:val="00E03E1B"/>
    <w:rsid w:val="00E05663"/>
    <w:rsid w:val="00E0780B"/>
    <w:rsid w:val="00E13710"/>
    <w:rsid w:val="00E14D2C"/>
    <w:rsid w:val="00E1533E"/>
    <w:rsid w:val="00E1538C"/>
    <w:rsid w:val="00E24F8C"/>
    <w:rsid w:val="00E250E7"/>
    <w:rsid w:val="00E258D1"/>
    <w:rsid w:val="00E310AC"/>
    <w:rsid w:val="00E330DB"/>
    <w:rsid w:val="00E35C59"/>
    <w:rsid w:val="00E51172"/>
    <w:rsid w:val="00E52E8F"/>
    <w:rsid w:val="00E53EFE"/>
    <w:rsid w:val="00E54B8B"/>
    <w:rsid w:val="00E667FB"/>
    <w:rsid w:val="00E67249"/>
    <w:rsid w:val="00E703B5"/>
    <w:rsid w:val="00E708E2"/>
    <w:rsid w:val="00E70FE1"/>
    <w:rsid w:val="00E71793"/>
    <w:rsid w:val="00E72363"/>
    <w:rsid w:val="00E74BF0"/>
    <w:rsid w:val="00E7719A"/>
    <w:rsid w:val="00E779F2"/>
    <w:rsid w:val="00E8026A"/>
    <w:rsid w:val="00E81D75"/>
    <w:rsid w:val="00E82B4B"/>
    <w:rsid w:val="00E82C9D"/>
    <w:rsid w:val="00E87439"/>
    <w:rsid w:val="00E92EC9"/>
    <w:rsid w:val="00E952C1"/>
    <w:rsid w:val="00E9531E"/>
    <w:rsid w:val="00E966FD"/>
    <w:rsid w:val="00E97C21"/>
    <w:rsid w:val="00E97D67"/>
    <w:rsid w:val="00EA21D6"/>
    <w:rsid w:val="00EA2FA6"/>
    <w:rsid w:val="00EA5A32"/>
    <w:rsid w:val="00EA7274"/>
    <w:rsid w:val="00EB7A69"/>
    <w:rsid w:val="00EC7301"/>
    <w:rsid w:val="00ED622F"/>
    <w:rsid w:val="00ED7677"/>
    <w:rsid w:val="00EE15D1"/>
    <w:rsid w:val="00EE480B"/>
    <w:rsid w:val="00EF29E6"/>
    <w:rsid w:val="00F00B2C"/>
    <w:rsid w:val="00F018AD"/>
    <w:rsid w:val="00F035AD"/>
    <w:rsid w:val="00F036E3"/>
    <w:rsid w:val="00F12509"/>
    <w:rsid w:val="00F14377"/>
    <w:rsid w:val="00F22328"/>
    <w:rsid w:val="00F24901"/>
    <w:rsid w:val="00F30550"/>
    <w:rsid w:val="00F311DE"/>
    <w:rsid w:val="00F33247"/>
    <w:rsid w:val="00F332C9"/>
    <w:rsid w:val="00F341DB"/>
    <w:rsid w:val="00F3518D"/>
    <w:rsid w:val="00F3573D"/>
    <w:rsid w:val="00F36B6F"/>
    <w:rsid w:val="00F3751A"/>
    <w:rsid w:val="00F406FD"/>
    <w:rsid w:val="00F4137A"/>
    <w:rsid w:val="00F4140A"/>
    <w:rsid w:val="00F41F7C"/>
    <w:rsid w:val="00F4764D"/>
    <w:rsid w:val="00F50D78"/>
    <w:rsid w:val="00F560F9"/>
    <w:rsid w:val="00F57497"/>
    <w:rsid w:val="00F57539"/>
    <w:rsid w:val="00F723D5"/>
    <w:rsid w:val="00F74C78"/>
    <w:rsid w:val="00F762E1"/>
    <w:rsid w:val="00F82513"/>
    <w:rsid w:val="00F8340D"/>
    <w:rsid w:val="00F87737"/>
    <w:rsid w:val="00F87E46"/>
    <w:rsid w:val="00F90EAA"/>
    <w:rsid w:val="00F944AF"/>
    <w:rsid w:val="00F94949"/>
    <w:rsid w:val="00F949ED"/>
    <w:rsid w:val="00F94EF9"/>
    <w:rsid w:val="00F95AED"/>
    <w:rsid w:val="00F967B9"/>
    <w:rsid w:val="00FA01A1"/>
    <w:rsid w:val="00FA1608"/>
    <w:rsid w:val="00FA1C73"/>
    <w:rsid w:val="00FA3004"/>
    <w:rsid w:val="00FA3873"/>
    <w:rsid w:val="00FA3AB6"/>
    <w:rsid w:val="00FA73DE"/>
    <w:rsid w:val="00FB076C"/>
    <w:rsid w:val="00FB12D4"/>
    <w:rsid w:val="00FB412B"/>
    <w:rsid w:val="00FC2C86"/>
    <w:rsid w:val="00FC56B4"/>
    <w:rsid w:val="00FD2130"/>
    <w:rsid w:val="00FD4A3F"/>
    <w:rsid w:val="00FE310C"/>
    <w:rsid w:val="00FE3E44"/>
    <w:rsid w:val="00FE7794"/>
    <w:rsid w:val="00FF36AA"/>
    <w:rsid w:val="00FF5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078C7"/>
  </w:style>
  <w:style w:type="paragraph" w:styleId="Footer">
    <w:name w:val="footer"/>
    <w:basedOn w:val="Normal"/>
    <w:link w:val="FooterChar"/>
    <w:uiPriority w:val="99"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078C7"/>
  </w:style>
  <w:style w:type="character" w:customStyle="1" w:styleId="apple-converted-space">
    <w:name w:val="apple-converted-space"/>
    <w:basedOn w:val="DefaultParagraphFont"/>
    <w:uiPriority w:val="99"/>
    <w:rsid w:val="00AE39B6"/>
  </w:style>
  <w:style w:type="character" w:styleId="Hyperlink">
    <w:name w:val="Hyperlink"/>
    <w:basedOn w:val="DefaultParagraphFont"/>
    <w:uiPriority w:val="99"/>
    <w:semiHidden/>
    <w:rsid w:val="00AE39B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1F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F46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738FA"/>
    <w:pPr>
      <w:ind w:left="720"/>
    </w:pPr>
  </w:style>
  <w:style w:type="paragraph" w:styleId="NormalWeb">
    <w:name w:val="Normal (Web)"/>
    <w:basedOn w:val="Normal"/>
    <w:uiPriority w:val="99"/>
    <w:rsid w:val="00AB5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05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8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wmf"/><Relationship Id="rId19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617</Words>
  <Characters>3522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edanur</dc:creator>
  <cp:keywords>www.sorubak.com</cp:keywords>
  <dc:description/>
  <cp:lastModifiedBy>edanur</cp:lastModifiedBy>
  <cp:revision>4</cp:revision>
  <dcterms:created xsi:type="dcterms:W3CDTF">2015-05-19T19:09:00Z</dcterms:created>
  <dcterms:modified xsi:type="dcterms:W3CDTF">2015-05-20T16:29:00Z</dcterms:modified>
  <cp:category>www.sorubak.com</cp:category>
  <cp:contentType>www.sorubak.com</cp:contentType>
</cp:coreProperties>
</file>