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C4" w:rsidRPr="008930C2" w:rsidRDefault="00F460C4" w:rsidP="008A1C0F">
      <w:pPr>
        <w:rPr>
          <w:sz w:val="22"/>
          <w:szCs w:val="22"/>
        </w:rPr>
      </w:pPr>
      <w:r w:rsidRPr="008930C2">
        <w:rPr>
          <w:sz w:val="22"/>
          <w:szCs w:val="22"/>
        </w:rPr>
        <w:t>ADI-SOYADI: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017AAA">
        <w:rPr>
          <w:b/>
          <w:bCs/>
          <w:sz w:val="22"/>
          <w:szCs w:val="22"/>
        </w:rPr>
        <w:t>ALDIĞI NOT:</w:t>
      </w:r>
    </w:p>
    <w:p w:rsidR="00F460C4" w:rsidRPr="008930C2" w:rsidRDefault="00F460C4" w:rsidP="00F93B59">
      <w:pPr>
        <w:rPr>
          <w:sz w:val="22"/>
          <w:szCs w:val="22"/>
        </w:rPr>
      </w:pPr>
      <w:r w:rsidRPr="008930C2">
        <w:rPr>
          <w:sz w:val="22"/>
          <w:szCs w:val="22"/>
        </w:rPr>
        <w:t>SINIF:</w:t>
      </w:r>
    </w:p>
    <w:p w:rsidR="00F460C4" w:rsidRPr="008930C2" w:rsidRDefault="00F460C4" w:rsidP="008A1C0F">
      <w:pPr>
        <w:jc w:val="center"/>
        <w:rPr>
          <w:sz w:val="22"/>
          <w:szCs w:val="22"/>
        </w:rPr>
      </w:pPr>
    </w:p>
    <w:p w:rsidR="00F460C4" w:rsidRPr="008930C2" w:rsidRDefault="00F460C4" w:rsidP="008A1C0F">
      <w:pPr>
        <w:jc w:val="center"/>
      </w:pPr>
      <w:r w:rsidRPr="008930C2">
        <w:t>201</w:t>
      </w:r>
      <w:r>
        <w:t>4</w:t>
      </w:r>
      <w:r w:rsidRPr="008930C2">
        <w:t>–201</w:t>
      </w:r>
      <w:r>
        <w:t>5</w:t>
      </w:r>
      <w:r w:rsidRPr="008930C2">
        <w:t xml:space="preserve"> EĞİTİM ÖĞRETİM YILI AKÇAKOCA İMAM HATİP ORTAOKULU</w:t>
      </w:r>
    </w:p>
    <w:p w:rsidR="00F460C4" w:rsidRPr="008930C2" w:rsidRDefault="00F460C4" w:rsidP="00C820AF">
      <w:pPr>
        <w:jc w:val="center"/>
      </w:pPr>
      <w:r w:rsidRPr="00017AAA">
        <w:rPr>
          <w:b/>
          <w:bCs/>
        </w:rPr>
        <w:t xml:space="preserve">ARAPÇA 6. SINIF </w:t>
      </w:r>
      <w:r>
        <w:rPr>
          <w:b/>
          <w:bCs/>
        </w:rPr>
        <w:t>2</w:t>
      </w:r>
      <w:r w:rsidRPr="00017AAA">
        <w:rPr>
          <w:b/>
          <w:bCs/>
        </w:rPr>
        <w:t xml:space="preserve">. DÖNEM </w:t>
      </w:r>
      <w:r>
        <w:rPr>
          <w:b/>
          <w:bCs/>
        </w:rPr>
        <w:t>1</w:t>
      </w:r>
      <w:r w:rsidRPr="00017AAA">
        <w:rPr>
          <w:b/>
          <w:bCs/>
        </w:rPr>
        <w:t>. YAZILI</w:t>
      </w:r>
      <w:r w:rsidRPr="008930C2">
        <w:t xml:space="preserve"> SORULARI</w:t>
      </w:r>
    </w:p>
    <w:p w:rsidR="00F460C4" w:rsidRDefault="00F460C4" w:rsidP="006D3571">
      <w:pPr>
        <w:rPr>
          <w:b/>
          <w:bCs/>
          <w:sz w:val="22"/>
          <w:szCs w:val="22"/>
        </w:rPr>
      </w:pPr>
    </w:p>
    <w:p w:rsidR="00F460C4" w:rsidRPr="00821FD8" w:rsidRDefault="00F460C4" w:rsidP="006D3571">
      <w:pPr>
        <w:rPr>
          <w:sz w:val="22"/>
          <w:szCs w:val="22"/>
        </w:rPr>
      </w:pPr>
      <w:r w:rsidRPr="00821FD8">
        <w:rPr>
          <w:b/>
          <w:bCs/>
          <w:sz w:val="22"/>
          <w:szCs w:val="22"/>
        </w:rPr>
        <w:t xml:space="preserve">DİKKAT: </w:t>
      </w:r>
      <w:r>
        <w:rPr>
          <w:sz w:val="22"/>
          <w:szCs w:val="22"/>
        </w:rPr>
        <w:t>Adını, soyadını ve sınıfını yazmayı unutmaaaa!!!</w:t>
      </w:r>
    </w:p>
    <w:p w:rsidR="00F460C4" w:rsidRDefault="00F460C4" w:rsidP="00C04911">
      <w:pPr>
        <w:rPr>
          <w:b/>
          <w:bCs/>
          <w:sz w:val="22"/>
          <w:szCs w:val="22"/>
        </w:rPr>
      </w:pPr>
    </w:p>
    <w:p w:rsidR="00F460C4" w:rsidRDefault="00F460C4" w:rsidP="00C04911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1.</w:t>
      </w:r>
      <w:r>
        <w:rPr>
          <w:b/>
          <w:bCs/>
          <w:sz w:val="22"/>
          <w:szCs w:val="22"/>
        </w:rPr>
        <w:t xml:space="preserve"> </w:t>
      </w:r>
      <w:r w:rsidRPr="00C04911">
        <w:rPr>
          <w:rFonts w:ascii="TraditionalNaskh" w:cs="TraditionalNaskh" w:hint="eastAsia"/>
          <w:sz w:val="36"/>
          <w:szCs w:val="36"/>
        </w:rPr>
        <w:t>أُمِّي</w:t>
      </w:r>
      <w:r w:rsidRPr="00C04911">
        <w:rPr>
          <w:rFonts w:ascii="TraditionalNaskh" w:cs="TraditionalNaskh"/>
          <w:sz w:val="36"/>
          <w:szCs w:val="36"/>
        </w:rPr>
        <w:t xml:space="preserve"> </w:t>
      </w:r>
      <w:r w:rsidRPr="00C820AF">
        <w:rPr>
          <w:rFonts w:ascii="TraditionalNaskh" w:cs="TraditionalNaskh" w:hint="eastAsia"/>
          <w:sz w:val="36"/>
          <w:szCs w:val="36"/>
        </w:rPr>
        <w:t>أَنَا</w:t>
      </w:r>
      <w:r w:rsidRPr="00C820AF">
        <w:rPr>
          <w:rFonts w:ascii="TraditionalNaskh" w:cs="TraditionalNaskh"/>
          <w:sz w:val="36"/>
          <w:szCs w:val="36"/>
        </w:rPr>
        <w:t xml:space="preserve"> </w:t>
      </w:r>
      <w:r w:rsidRPr="00C820AF">
        <w:rPr>
          <w:rFonts w:ascii="TraditionalNaskh" w:cs="TraditionalNaskh" w:hint="eastAsia"/>
          <w:sz w:val="36"/>
          <w:szCs w:val="36"/>
        </w:rPr>
        <w:t>ذَاهِبٌ</w:t>
      </w:r>
      <w:r w:rsidRPr="00C820AF">
        <w:rPr>
          <w:rFonts w:ascii="TraditionalNaskh" w:cs="TraditionalNaskh"/>
          <w:sz w:val="36"/>
          <w:szCs w:val="36"/>
        </w:rPr>
        <w:t xml:space="preserve"> </w:t>
      </w:r>
      <w:r w:rsidRPr="00C820AF">
        <w:rPr>
          <w:rFonts w:ascii="TraditionalNaskh" w:cs="TraditionalNaskh" w:hint="eastAsia"/>
          <w:sz w:val="36"/>
          <w:szCs w:val="36"/>
        </w:rPr>
        <w:t>وَحْدِي</w:t>
      </w:r>
      <w:r w:rsidRPr="00C820AF">
        <w:rPr>
          <w:rFonts w:ascii="TraditionalNaskh" w:cs="TraditionalNaskh"/>
          <w:sz w:val="36"/>
          <w:szCs w:val="36"/>
        </w:rPr>
        <w:t xml:space="preserve"> </w:t>
      </w:r>
      <w:r w:rsidRPr="00C820AF">
        <w:rPr>
          <w:rFonts w:ascii="TraditionalNaskh" w:cs="TraditionalNaskh" w:hint="eastAsia"/>
          <w:sz w:val="36"/>
          <w:szCs w:val="36"/>
        </w:rPr>
        <w:t>ياَ</w:t>
      </w:r>
      <w:r w:rsidRPr="00C820AF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44"/>
          <w:szCs w:val="44"/>
        </w:rPr>
        <w:t xml:space="preserve"> </w:t>
      </w:r>
      <w:r>
        <w:rPr>
          <w:sz w:val="22"/>
          <w:szCs w:val="22"/>
        </w:rPr>
        <w:t>cümlesinin tercümesi hangisidir?</w:t>
      </w:r>
    </w:p>
    <w:p w:rsidR="00F460C4" w:rsidRDefault="00F460C4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A) Ben amcama vahdet gazetesi aldım                           B) Ben tek başıma gidiyorum ey annem </w:t>
      </w:r>
    </w:p>
    <w:p w:rsidR="00F460C4" w:rsidRPr="00597EA1" w:rsidRDefault="00F460C4" w:rsidP="00170063">
      <w:pPr>
        <w:rPr>
          <w:sz w:val="22"/>
          <w:szCs w:val="22"/>
        </w:rPr>
      </w:pPr>
      <w:r>
        <w:rPr>
          <w:sz w:val="22"/>
          <w:szCs w:val="22"/>
        </w:rPr>
        <w:t>C) Ben amcama tek başıma gideceğim                           D) Ben az önce geldim ey annem</w:t>
      </w:r>
    </w:p>
    <w:p w:rsidR="00F460C4" w:rsidRPr="00205B6B" w:rsidRDefault="00F460C4" w:rsidP="004B55BF">
      <w:pPr>
        <w:rPr>
          <w:sz w:val="22"/>
          <w:szCs w:val="22"/>
        </w:rPr>
      </w:pPr>
      <w:r w:rsidRPr="004B55BF">
        <w:rPr>
          <w:b/>
          <w:bCs/>
          <w:sz w:val="22"/>
          <w:szCs w:val="22"/>
        </w:rPr>
        <w:t>2.</w:t>
      </w:r>
      <w:r>
        <w:rPr>
          <w:rFonts w:ascii="TraditionalNaskh" w:cs="TraditionalNaskh"/>
          <w:sz w:val="36"/>
          <w:szCs w:val="36"/>
        </w:rPr>
        <w:t xml:space="preserve"> </w:t>
      </w:r>
      <w:r w:rsidRPr="004B55BF">
        <w:rPr>
          <w:rFonts w:ascii="TraditionalNaskh" w:cs="TraditionalNaskh"/>
          <w:sz w:val="36"/>
          <w:szCs w:val="36"/>
        </w:rPr>
        <w:t xml:space="preserve"> </w:t>
      </w:r>
      <w:r w:rsidRPr="005D02BE">
        <w:rPr>
          <w:rFonts w:ascii="TraditionalNaskh" w:cs="TraditionalNaskh" w:hint="eastAsia"/>
          <w:sz w:val="32"/>
          <w:szCs w:val="32"/>
        </w:rPr>
        <w:t>ف</w:t>
      </w:r>
      <w:r w:rsidRPr="005D02BE">
        <w:rPr>
          <w:rFonts w:ascii="TraditionalNaskh" w:cs="TraditionalNaskh"/>
          <w:sz w:val="32"/>
          <w:szCs w:val="32"/>
        </w:rPr>
        <w:t xml:space="preserve">  </w:t>
      </w:r>
      <w:r w:rsidRPr="005D02BE">
        <w:rPr>
          <w:rFonts w:ascii="TraditionalNaskh" w:cs="TraditionalNaskh" w:hint="eastAsia"/>
          <w:sz w:val="32"/>
          <w:szCs w:val="32"/>
        </w:rPr>
        <w:t>أ</w:t>
      </w:r>
      <w:r w:rsidRPr="005D02BE">
        <w:rPr>
          <w:rFonts w:ascii="TraditionalNaskh" w:cs="TraditionalNaskh"/>
          <w:sz w:val="32"/>
          <w:szCs w:val="32"/>
        </w:rPr>
        <w:t xml:space="preserve">  </w:t>
      </w:r>
      <w:r w:rsidRPr="005D02BE">
        <w:rPr>
          <w:rFonts w:ascii="TraditionalNaskh" w:cs="TraditionalNaskh" w:hint="eastAsia"/>
          <w:sz w:val="32"/>
          <w:szCs w:val="32"/>
        </w:rPr>
        <w:t>ن</w:t>
      </w:r>
      <w:r>
        <w:rPr>
          <w:rFonts w:ascii="TraditionalNaskh" w:cs="TraditionalNaskh"/>
          <w:sz w:val="36"/>
          <w:szCs w:val="36"/>
        </w:rPr>
        <w:t xml:space="preserve">   </w:t>
      </w:r>
      <w:r w:rsidRPr="00205B6B">
        <w:rPr>
          <w:sz w:val="22"/>
          <w:szCs w:val="22"/>
        </w:rPr>
        <w:t>karışık harfleri düzenlediğimizde hangi kelimeyi buluruz?</w:t>
      </w:r>
    </w:p>
    <w:p w:rsidR="00F460C4" w:rsidRDefault="00F460C4" w:rsidP="00AA78F1">
      <w:pPr>
        <w:rPr>
          <w:b/>
          <w:bCs/>
          <w:sz w:val="22"/>
          <w:szCs w:val="22"/>
        </w:rPr>
      </w:pPr>
      <w:r w:rsidRPr="00205B6B">
        <w:rPr>
          <w:sz w:val="22"/>
          <w:szCs w:val="22"/>
        </w:rPr>
        <w:t>A)</w:t>
      </w:r>
      <w:r w:rsidRPr="00205B6B">
        <w:rPr>
          <w:rFonts w:ascii="TraditionalNaskh" w:cs="TraditionalNaskh"/>
          <w:sz w:val="36"/>
          <w:szCs w:val="36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رَأس</w:t>
      </w:r>
      <w:r>
        <w:rPr>
          <w:rFonts w:ascii="TraditionalNaskh" w:cs="TraditionalNaskh"/>
          <w:sz w:val="25"/>
          <w:szCs w:val="25"/>
        </w:rPr>
        <w:t xml:space="preserve">       </w:t>
      </w:r>
      <w:r w:rsidRPr="00205B6B">
        <w:rPr>
          <w:sz w:val="22"/>
          <w:szCs w:val="22"/>
        </w:rPr>
        <w:t>B)</w:t>
      </w:r>
      <w:r>
        <w:rPr>
          <w:rFonts w:ascii="TraditionalNaskh" w:cs="TraditionalNaskh"/>
          <w:sz w:val="25"/>
          <w:szCs w:val="25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أذْن</w:t>
      </w:r>
      <w:r>
        <w:rPr>
          <w:rFonts w:ascii="TraditionalNaskh" w:cs="TraditionalNaskh"/>
          <w:sz w:val="36"/>
          <w:szCs w:val="36"/>
        </w:rPr>
        <w:t xml:space="preserve">      </w:t>
      </w:r>
      <w:r>
        <w:rPr>
          <w:sz w:val="22"/>
          <w:szCs w:val="22"/>
        </w:rPr>
        <w:t>C)</w:t>
      </w:r>
      <w:r>
        <w:rPr>
          <w:rFonts w:ascii="TraditionalNaskh" w:cs="TraditionalNaskh"/>
          <w:sz w:val="36"/>
          <w:szCs w:val="36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أنْف</w:t>
      </w:r>
      <w:r>
        <w:rPr>
          <w:rFonts w:ascii="TraditionalNaskh" w:cs="TraditionalNaskh"/>
          <w:sz w:val="36"/>
          <w:szCs w:val="36"/>
        </w:rPr>
        <w:t xml:space="preserve">      </w:t>
      </w:r>
      <w:r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إصْبَع</w:t>
      </w:r>
    </w:p>
    <w:p w:rsidR="00F460C4" w:rsidRDefault="00F460C4" w:rsidP="00C415AD">
      <w:pPr>
        <w:rPr>
          <w:b/>
          <w:bCs/>
          <w:sz w:val="22"/>
          <w:szCs w:val="22"/>
        </w:rPr>
      </w:pPr>
    </w:p>
    <w:p w:rsidR="00F460C4" w:rsidRDefault="00F460C4" w:rsidP="00C415AD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3.</w:t>
      </w:r>
      <w:r w:rsidRPr="00910B23">
        <w:rPr>
          <w:rFonts w:ascii="TraditionalNaskh" w:cs="TraditionalNaskh"/>
          <w:sz w:val="40"/>
          <w:szCs w:val="40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طَبِيب</w:t>
      </w:r>
      <w:r w:rsidRPr="00205B6B">
        <w:rPr>
          <w:rFonts w:ascii="TraditionalNaskh" w:cs="TraditionalNaskh"/>
          <w:sz w:val="36"/>
          <w:szCs w:val="36"/>
        </w:rPr>
        <w:t xml:space="preserve">    </w:t>
      </w:r>
      <w:r w:rsidRPr="00205B6B">
        <w:rPr>
          <w:rFonts w:ascii="TraditionalNaskh" w:cs="TraditionalNaskh" w:hint="eastAsia"/>
          <w:sz w:val="36"/>
          <w:szCs w:val="36"/>
        </w:rPr>
        <w:t>مَرِيض</w:t>
      </w:r>
      <w:r w:rsidRPr="00205B6B">
        <w:rPr>
          <w:rFonts w:ascii="TraditionalNaskh" w:cs="TraditionalNaskh"/>
          <w:sz w:val="36"/>
          <w:szCs w:val="36"/>
        </w:rPr>
        <w:t xml:space="preserve">  </w:t>
      </w:r>
      <w:r>
        <w:rPr>
          <w:rFonts w:ascii="TraditionalNaskh" w:cs="TraditionalNaskh"/>
          <w:sz w:val="36"/>
          <w:szCs w:val="36"/>
        </w:rPr>
        <w:t xml:space="preserve"> </w:t>
      </w:r>
      <w:r w:rsidRPr="00205B6B">
        <w:rPr>
          <w:rFonts w:ascii="TraditionalNaskh" w:cs="TraditionalNaskh"/>
          <w:sz w:val="36"/>
          <w:szCs w:val="36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دَواَء</w:t>
      </w:r>
      <w:r w:rsidRPr="004B55BF">
        <w:rPr>
          <w:rFonts w:ascii="TraditionalNaskh" w:cs="TraditionalNaskh"/>
          <w:sz w:val="25"/>
          <w:szCs w:val="25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A331EE">
        <w:rPr>
          <w:sz w:val="22"/>
          <w:szCs w:val="22"/>
        </w:rPr>
        <w:t xml:space="preserve">kelimelerinden hangisinin anlamı aşağıda </w:t>
      </w:r>
      <w:r w:rsidRPr="00A331EE">
        <w:rPr>
          <w:sz w:val="22"/>
          <w:szCs w:val="22"/>
          <w:u w:val="single"/>
        </w:rPr>
        <w:t>yoktur</w:t>
      </w:r>
      <w:r w:rsidRPr="00A331EE">
        <w:rPr>
          <w:sz w:val="22"/>
          <w:szCs w:val="22"/>
        </w:rPr>
        <w:t>?</w:t>
      </w:r>
    </w:p>
    <w:p w:rsidR="00F460C4" w:rsidRPr="00DE10B6" w:rsidRDefault="00F460C4" w:rsidP="00C415AD">
      <w:pPr>
        <w:rPr>
          <w:sz w:val="22"/>
          <w:szCs w:val="22"/>
        </w:rPr>
      </w:pPr>
      <w:r>
        <w:rPr>
          <w:sz w:val="22"/>
          <w:szCs w:val="22"/>
        </w:rPr>
        <w:t xml:space="preserve">A)  Hemşire           B) İlaç            C) Doktor              D) Hasta </w:t>
      </w:r>
    </w:p>
    <w:p w:rsidR="00F460C4" w:rsidRDefault="00F460C4" w:rsidP="00F24829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460C4" w:rsidRDefault="00F460C4" w:rsidP="004B55B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4.</w:t>
      </w:r>
      <w:r>
        <w:rPr>
          <w:b/>
          <w:bCs/>
          <w:sz w:val="22"/>
          <w:szCs w:val="22"/>
        </w:rPr>
        <w:t xml:space="preserve"> </w:t>
      </w:r>
      <w:r w:rsidRPr="002565DA">
        <w:rPr>
          <w:rFonts w:ascii="TraditionalNaskh" w:cs="TraditionalNaskh" w:hint="eastAsia"/>
          <w:sz w:val="36"/>
          <w:szCs w:val="36"/>
        </w:rPr>
        <w:t>مَا</w:t>
      </w:r>
      <w:r w:rsidRPr="002565DA">
        <w:rPr>
          <w:rFonts w:ascii="TraditionalNaskh" w:cs="TraditionalNaskh"/>
          <w:sz w:val="36"/>
          <w:szCs w:val="36"/>
        </w:rPr>
        <w:t xml:space="preserve"> </w:t>
      </w:r>
      <w:r w:rsidRPr="002565DA">
        <w:rPr>
          <w:rFonts w:ascii="TraditionalNaskh" w:cs="TraditionalNaskh" w:hint="eastAsia"/>
          <w:sz w:val="36"/>
          <w:szCs w:val="36"/>
        </w:rPr>
        <w:t>بِه؟</w:t>
      </w:r>
      <w:r>
        <w:rPr>
          <w:rFonts w:ascii="TraditionalNaskh" w:cs="TraditionalNaskh"/>
          <w:sz w:val="25"/>
          <w:szCs w:val="25"/>
        </w:rPr>
        <w:t xml:space="preserve">   </w:t>
      </w:r>
      <w:r w:rsidRPr="002565DA">
        <w:rPr>
          <w:sz w:val="22"/>
          <w:szCs w:val="22"/>
        </w:rPr>
        <w:t>sorusunun cevabı hangisi olabilir?</w:t>
      </w:r>
    </w:p>
    <w:p w:rsidR="00F460C4" w:rsidRDefault="00F460C4" w:rsidP="005D02BE">
      <w:pPr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205B6B">
        <w:rPr>
          <w:sz w:val="22"/>
          <w:szCs w:val="22"/>
        </w:rPr>
        <w:t>A)</w:t>
      </w:r>
      <w:r>
        <w:rPr>
          <w:rFonts w:ascii="TraditionalNaskh" w:cs="TraditionalNaskh"/>
          <w:sz w:val="23"/>
          <w:szCs w:val="23"/>
        </w:rPr>
        <w:t xml:space="preserve">   </w:t>
      </w:r>
      <w:r w:rsidRPr="00205B6B">
        <w:rPr>
          <w:rFonts w:ascii="TraditionalNaskh" w:cs="TraditionalNaskh" w:hint="eastAsia"/>
          <w:sz w:val="36"/>
          <w:szCs w:val="36"/>
        </w:rPr>
        <w:t>صُداَع</w:t>
      </w:r>
      <w:r>
        <w:rPr>
          <w:rFonts w:ascii="TraditionalNaskh" w:cs="TraditionalNaskh"/>
          <w:sz w:val="23"/>
          <w:szCs w:val="23"/>
        </w:rPr>
        <w:t xml:space="preserve">  </w:t>
      </w:r>
      <w:r w:rsidRPr="002565DA">
        <w:rPr>
          <w:rFonts w:ascii="TraditionalNaskh" w:cs="TraditionalNaskh" w:hint="eastAsia"/>
          <w:sz w:val="36"/>
          <w:szCs w:val="36"/>
        </w:rPr>
        <w:t>عِنْدها</w:t>
      </w:r>
      <w:r>
        <w:rPr>
          <w:rFonts w:ascii="TraditionalNaskh" w:cs="TraditionalNaskh"/>
          <w:sz w:val="23"/>
          <w:szCs w:val="23"/>
        </w:rPr>
        <w:t xml:space="preserve">             B)  </w:t>
      </w:r>
      <w:r w:rsidRPr="00205B6B">
        <w:rPr>
          <w:rFonts w:ascii="TraditionalNaskh" w:cs="TraditionalNaskh" w:hint="eastAsia"/>
          <w:sz w:val="36"/>
          <w:szCs w:val="36"/>
        </w:rPr>
        <w:t>عِنْدِي</w:t>
      </w:r>
      <w:r w:rsidRPr="00205B6B">
        <w:rPr>
          <w:rFonts w:ascii="TraditionalNaskh" w:cs="TraditionalNaskh"/>
          <w:sz w:val="36"/>
          <w:szCs w:val="36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صُداَع</w:t>
      </w:r>
      <w:r w:rsidRPr="00205B6B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  </w:t>
      </w:r>
      <w:r>
        <w:rPr>
          <w:sz w:val="22"/>
          <w:szCs w:val="22"/>
        </w:rPr>
        <w:t>C)</w:t>
      </w:r>
      <w:r>
        <w:rPr>
          <w:rFonts w:ascii="TraditionalNaskh" w:cs="TraditionalNaskh"/>
          <w:sz w:val="36"/>
          <w:szCs w:val="36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صُداَع</w:t>
      </w:r>
      <w:r>
        <w:rPr>
          <w:rFonts w:ascii="TraditionalNaskh" w:cs="TraditionalNaskh"/>
          <w:sz w:val="36"/>
          <w:szCs w:val="36"/>
        </w:rPr>
        <w:t xml:space="preserve"> </w:t>
      </w:r>
      <w:r w:rsidRPr="002565DA">
        <w:rPr>
          <w:rFonts w:ascii="TraditionalNaskh" w:cs="TraditionalNaskh" w:hint="eastAsia"/>
          <w:sz w:val="36"/>
          <w:szCs w:val="36"/>
        </w:rPr>
        <w:t>عِنْدَكِ</w:t>
      </w:r>
      <w:r w:rsidRPr="00205B6B">
        <w:rPr>
          <w:rFonts w:ascii="TraditionalNaskh" w:cs="TraditionalNaskh"/>
          <w:sz w:val="36"/>
          <w:szCs w:val="36"/>
        </w:rPr>
        <w:t xml:space="preserve">  </w:t>
      </w:r>
      <w:r>
        <w:rPr>
          <w:rFonts w:ascii="TraditionalNaskh" w:cs="TraditionalNaskh"/>
          <w:sz w:val="36"/>
          <w:szCs w:val="36"/>
        </w:rPr>
        <w:t xml:space="preserve">      </w:t>
      </w:r>
      <w:r>
        <w:rPr>
          <w:sz w:val="22"/>
          <w:szCs w:val="22"/>
        </w:rPr>
        <w:t xml:space="preserve">D)  </w:t>
      </w:r>
      <w:r w:rsidRPr="00205B6B">
        <w:rPr>
          <w:rFonts w:ascii="TraditionalNaskh" w:cs="TraditionalNaskh" w:hint="eastAsia"/>
          <w:sz w:val="36"/>
          <w:szCs w:val="36"/>
        </w:rPr>
        <w:t>صُداَع</w:t>
      </w:r>
      <w:r>
        <w:rPr>
          <w:rFonts w:ascii="TraditionalNaskh" w:cs="TraditionalNaskh"/>
          <w:sz w:val="23"/>
          <w:szCs w:val="23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205B6B">
        <w:rPr>
          <w:rFonts w:ascii="TraditionalNaskh" w:cs="TraditionalNaskh" w:hint="eastAsia"/>
          <w:sz w:val="36"/>
          <w:szCs w:val="36"/>
        </w:rPr>
        <w:t>عِنْدَه</w:t>
      </w:r>
      <w:r>
        <w:rPr>
          <w:sz w:val="22"/>
          <w:szCs w:val="22"/>
        </w:rPr>
        <w:t xml:space="preserve">                                     </w:t>
      </w:r>
    </w:p>
    <w:p w:rsidR="00F460C4" w:rsidRDefault="00F460C4" w:rsidP="005D02BE">
      <w:pPr>
        <w:rPr>
          <w:sz w:val="22"/>
          <w:szCs w:val="22"/>
        </w:rPr>
      </w:pPr>
    </w:p>
    <w:p w:rsidR="00F460C4" w:rsidRPr="00AA78F1" w:rsidRDefault="00F460C4" w:rsidP="005D02BE">
      <w:pPr>
        <w:rPr>
          <w:rFonts w:ascii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5.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Pr="005D02BE">
        <w:rPr>
          <w:rFonts w:ascii="TraditionalNaskh" w:cs="TraditionalNaskh" w:hint="eastAsia"/>
          <w:sz w:val="36"/>
          <w:szCs w:val="36"/>
        </w:rPr>
        <w:t>أَهْلاً</w:t>
      </w:r>
      <w:r w:rsidRPr="005D02BE">
        <w:rPr>
          <w:rFonts w:ascii="TraditionalNaskh" w:cs="TraditionalNaskh"/>
          <w:sz w:val="36"/>
          <w:szCs w:val="36"/>
        </w:rPr>
        <w:t xml:space="preserve"> </w:t>
      </w:r>
      <w:r w:rsidRPr="005D02BE">
        <w:rPr>
          <w:rFonts w:ascii="TraditionalNaskh" w:cs="TraditionalNaskh" w:hint="eastAsia"/>
          <w:sz w:val="36"/>
          <w:szCs w:val="36"/>
        </w:rPr>
        <w:t>وَ</w:t>
      </w:r>
      <w:r w:rsidRPr="005D02BE">
        <w:rPr>
          <w:rFonts w:ascii="TraditionalNaskh" w:cs="TraditionalNaskh"/>
          <w:sz w:val="36"/>
          <w:szCs w:val="36"/>
        </w:rPr>
        <w:t xml:space="preserve"> </w:t>
      </w:r>
      <w:r w:rsidRPr="005D02BE">
        <w:rPr>
          <w:rFonts w:ascii="TraditionalNaskh" w:cs="TraditionalNaskh" w:hint="eastAsia"/>
          <w:sz w:val="36"/>
          <w:szCs w:val="36"/>
        </w:rPr>
        <w:t>سَهْلاً</w:t>
      </w:r>
      <w:r w:rsidRPr="005D02BE">
        <w:rPr>
          <w:rFonts w:ascii="TraditionalNaskh" w:cs="TraditionalNaskh"/>
          <w:sz w:val="36"/>
          <w:szCs w:val="36"/>
        </w:rPr>
        <w:t xml:space="preserve"> </w:t>
      </w:r>
      <w:r w:rsidRPr="005D02BE">
        <w:rPr>
          <w:rFonts w:ascii="TraditionalNaskh" w:cs="TraditionalNaskh" w:hint="eastAsia"/>
          <w:sz w:val="36"/>
          <w:szCs w:val="36"/>
        </w:rPr>
        <w:t>يَا</w:t>
      </w:r>
      <w:r w:rsidRPr="005D02BE">
        <w:rPr>
          <w:rFonts w:ascii="TraditionalNaskh" w:cs="TraditionalNaskh"/>
          <w:sz w:val="36"/>
          <w:szCs w:val="36"/>
        </w:rPr>
        <w:t xml:space="preserve"> </w:t>
      </w:r>
      <w:r w:rsidRPr="005D02BE">
        <w:rPr>
          <w:rFonts w:ascii="TraditionalNaskh" w:cs="TraditionalNaskh" w:hint="eastAsia"/>
          <w:sz w:val="36"/>
          <w:szCs w:val="36"/>
        </w:rPr>
        <w:t>صَدِيقِي</w:t>
      </w:r>
      <w:r w:rsidRPr="005D02BE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cümlesinin tercümesi hangisidir?</w:t>
      </w:r>
    </w:p>
    <w:p w:rsidR="00F460C4" w:rsidRDefault="00F460C4" w:rsidP="00BE6380">
      <w:pPr>
        <w:rPr>
          <w:sz w:val="22"/>
          <w:szCs w:val="22"/>
        </w:rPr>
      </w:pPr>
      <w:r>
        <w:rPr>
          <w:sz w:val="22"/>
          <w:szCs w:val="22"/>
        </w:rPr>
        <w:t>A) Hoş geldin ey arkadaşım                       B) Bu çiçek sana ey arkadaşım</w:t>
      </w:r>
    </w:p>
    <w:p w:rsidR="00F460C4" w:rsidRPr="003620B3" w:rsidRDefault="00F460C4" w:rsidP="00BE6380">
      <w:pPr>
        <w:rPr>
          <w:sz w:val="22"/>
          <w:szCs w:val="22"/>
        </w:rPr>
      </w:pPr>
      <w:r>
        <w:rPr>
          <w:sz w:val="22"/>
          <w:szCs w:val="22"/>
        </w:rPr>
        <w:t>C) Geçmiş olsun ey Sadık                          D) Hoş geldin ey Sadık</w:t>
      </w:r>
    </w:p>
    <w:p w:rsidR="00F460C4" w:rsidRPr="00910B23" w:rsidRDefault="00F460C4" w:rsidP="00B721E8">
      <w:pPr>
        <w:rPr>
          <w:i/>
          <w:iCs/>
          <w:sz w:val="22"/>
          <w:szCs w:val="22"/>
        </w:rPr>
      </w:pPr>
    </w:p>
    <w:p w:rsidR="00F460C4" w:rsidRDefault="00F460C4" w:rsidP="00BE6380">
      <w:pPr>
        <w:rPr>
          <w:sz w:val="22"/>
          <w:szCs w:val="22"/>
        </w:rPr>
      </w:pPr>
      <w:r w:rsidRPr="00910B23">
        <w:rPr>
          <w:b/>
          <w:bCs/>
          <w:i/>
          <w:iCs/>
          <w:sz w:val="22"/>
          <w:szCs w:val="22"/>
        </w:rPr>
        <w:t>6.</w:t>
      </w:r>
      <w:r w:rsidRPr="0021508E">
        <w:rPr>
          <w:rFonts w:ascii="TraditionalNaskh" w:cs="TraditionalNaskh"/>
          <w:sz w:val="40"/>
          <w:szCs w:val="40"/>
        </w:rPr>
        <w:t xml:space="preserve"> </w:t>
      </w:r>
      <w:r w:rsidRPr="00BE6380">
        <w:rPr>
          <w:rFonts w:ascii="TraditionalNaskh" w:cs="TraditionalNaskh" w:hint="eastAsia"/>
          <w:sz w:val="40"/>
          <w:szCs w:val="40"/>
        </w:rPr>
        <w:t>هَيَّا</w:t>
      </w:r>
      <w:r w:rsidRPr="00BE6380">
        <w:rPr>
          <w:rFonts w:ascii="TraditionalNaskh" w:cs="TraditionalNaskh"/>
          <w:sz w:val="40"/>
          <w:szCs w:val="40"/>
        </w:rPr>
        <w:t xml:space="preserve"> </w:t>
      </w:r>
      <w:r w:rsidRPr="00BE6380">
        <w:rPr>
          <w:rFonts w:ascii="TraditionalNaskh" w:cs="TraditionalNaskh" w:hint="eastAsia"/>
          <w:sz w:val="40"/>
          <w:szCs w:val="40"/>
        </w:rPr>
        <w:t>يَا</w:t>
      </w:r>
      <w:r w:rsidRPr="00BE6380">
        <w:rPr>
          <w:rFonts w:ascii="TraditionalNaskh" w:cs="TraditionalNaskh"/>
          <w:sz w:val="40"/>
          <w:szCs w:val="40"/>
        </w:rPr>
        <w:t xml:space="preserve"> </w:t>
      </w:r>
      <w:r w:rsidRPr="00BE6380">
        <w:rPr>
          <w:rFonts w:ascii="TraditionalNaskh" w:cs="TraditionalNaskh" w:hint="eastAsia"/>
          <w:sz w:val="40"/>
          <w:szCs w:val="40"/>
        </w:rPr>
        <w:t>مَرْيَمُ</w:t>
      </w:r>
      <w:r w:rsidRPr="00BE6380">
        <w:rPr>
          <w:rFonts w:ascii="TraditionalNaskh" w:cs="TraditionalNaskh"/>
          <w:sz w:val="40"/>
          <w:szCs w:val="40"/>
        </w:rPr>
        <w:t xml:space="preserve"> </w:t>
      </w:r>
      <w:r w:rsidRPr="00BE6380">
        <w:rPr>
          <w:rFonts w:ascii="TraditionalNaskh" w:cs="TraditionalNaskh" w:hint="eastAsia"/>
          <w:sz w:val="40"/>
          <w:szCs w:val="40"/>
        </w:rPr>
        <w:t>إلى</w:t>
      </w:r>
      <w:r w:rsidRPr="00BE6380">
        <w:rPr>
          <w:rFonts w:ascii="TraditionalNaskh" w:cs="TraditionalNaskh"/>
          <w:sz w:val="40"/>
          <w:szCs w:val="40"/>
        </w:rPr>
        <w:t xml:space="preserve"> </w:t>
      </w:r>
      <w:r w:rsidRPr="00BE6380">
        <w:rPr>
          <w:rFonts w:ascii="TraditionalNaskh" w:cs="TraditionalNaskh" w:hint="eastAsia"/>
          <w:sz w:val="40"/>
          <w:szCs w:val="40"/>
        </w:rPr>
        <w:t>الْمَطْبَخِ</w:t>
      </w:r>
      <w:r w:rsidRPr="00BE6380">
        <w:rPr>
          <w:rFonts w:ascii="TraditionalNaskh" w:cs="TraditionalNaskh"/>
          <w:sz w:val="40"/>
          <w:szCs w:val="40"/>
        </w:rPr>
        <w:t xml:space="preserve"> </w:t>
      </w:r>
      <w:r>
        <w:rPr>
          <w:sz w:val="22"/>
          <w:szCs w:val="22"/>
        </w:rPr>
        <w:t>cümlesinin tercümesi hangisidir?</w:t>
      </w:r>
    </w:p>
    <w:p w:rsidR="00F460C4" w:rsidRDefault="00F460C4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A) Haydi ey Meryem namaza                              B) Haydi ey Meryem mutfağa         </w:t>
      </w:r>
    </w:p>
    <w:p w:rsidR="00F460C4" w:rsidRPr="003620B3" w:rsidRDefault="00F460C4" w:rsidP="00170063">
      <w:pPr>
        <w:rPr>
          <w:sz w:val="22"/>
          <w:szCs w:val="22"/>
        </w:rPr>
      </w:pPr>
      <w:r w:rsidRPr="003620B3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Ya Meryem matbaa geldi                                </w:t>
      </w:r>
      <w:r w:rsidRPr="003620B3">
        <w:rPr>
          <w:sz w:val="22"/>
          <w:szCs w:val="22"/>
        </w:rPr>
        <w:t xml:space="preserve">D) </w:t>
      </w:r>
      <w:r>
        <w:rPr>
          <w:sz w:val="22"/>
          <w:szCs w:val="22"/>
        </w:rPr>
        <w:t>Ya Meryem buraya gel</w:t>
      </w:r>
    </w:p>
    <w:p w:rsidR="00F460C4" w:rsidRDefault="00F460C4" w:rsidP="00A65A10">
      <w:pPr>
        <w:rPr>
          <w:b/>
          <w:bCs/>
          <w:sz w:val="22"/>
          <w:szCs w:val="22"/>
        </w:rPr>
      </w:pPr>
    </w:p>
    <w:p w:rsidR="00F460C4" w:rsidRPr="00B14742" w:rsidRDefault="00F460C4" w:rsidP="00170063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7.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Sayılarla ilgili verilenlerden hangisi </w:t>
      </w:r>
      <w:r w:rsidRPr="00B14742">
        <w:rPr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F460C4" w:rsidRPr="00B14742" w:rsidRDefault="00F460C4" w:rsidP="00AA78F1">
      <w:pPr>
        <w:rPr>
          <w:rFonts w:ascii="TraditionalNaskh"/>
          <w:sz w:val="40"/>
          <w:szCs w:val="40"/>
        </w:rPr>
      </w:pPr>
      <w:r>
        <w:rPr>
          <w:sz w:val="22"/>
          <w:szCs w:val="22"/>
        </w:rPr>
        <w:t xml:space="preserve">A) </w:t>
      </w:r>
      <w:r w:rsidRPr="00B14742">
        <w:rPr>
          <w:rFonts w:ascii="TraditionalNaskh" w:cs="TraditionalNaskh" w:hint="eastAsia"/>
          <w:sz w:val="40"/>
          <w:szCs w:val="40"/>
        </w:rPr>
        <w:t>ثَلَاثَةٌ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sz w:val="22"/>
          <w:szCs w:val="22"/>
        </w:rPr>
        <w:t>: üç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        </w:t>
      </w:r>
      <w:r>
        <w:rPr>
          <w:sz w:val="22"/>
          <w:szCs w:val="22"/>
        </w:rPr>
        <w:t xml:space="preserve">B)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 w:hint="eastAsia"/>
          <w:sz w:val="40"/>
          <w:szCs w:val="40"/>
        </w:rPr>
        <w:t>عَشْرَةٌ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sz w:val="22"/>
          <w:szCs w:val="22"/>
        </w:rPr>
        <w:t>: on</w:t>
      </w:r>
      <w:r w:rsidRPr="00B14742">
        <w:rPr>
          <w:rFonts w:ascii="TraditionalNaskh" w:cs="TraditionalNaskh"/>
          <w:sz w:val="40"/>
          <w:szCs w:val="40"/>
        </w:rPr>
        <w:t xml:space="preserve">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3620B3">
        <w:rPr>
          <w:sz w:val="22"/>
          <w:szCs w:val="22"/>
        </w:rPr>
        <w:t xml:space="preserve">C) 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 w:hint="eastAsia"/>
          <w:sz w:val="40"/>
          <w:szCs w:val="40"/>
        </w:rPr>
        <w:t>سَبْعَةٌ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sz w:val="22"/>
          <w:szCs w:val="22"/>
        </w:rPr>
        <w:t>: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sz w:val="22"/>
          <w:szCs w:val="22"/>
        </w:rPr>
        <w:t>yedi</w:t>
      </w:r>
      <w:r w:rsidRPr="00B14742">
        <w:rPr>
          <w:rFonts w:ascii="TraditionalNaskh" w:cs="TraditionalNaskh"/>
          <w:sz w:val="40"/>
          <w:szCs w:val="40"/>
        </w:rPr>
        <w:t xml:space="preserve">     </w:t>
      </w:r>
      <w:r>
        <w:rPr>
          <w:rFonts w:ascii="TraditionalNaskh" w:cs="TraditionalNaskh"/>
          <w:sz w:val="40"/>
          <w:szCs w:val="40"/>
        </w:rPr>
        <w:t xml:space="preserve">    </w:t>
      </w:r>
      <w:r w:rsidRPr="003620B3">
        <w:rPr>
          <w:sz w:val="22"/>
          <w:szCs w:val="22"/>
        </w:rPr>
        <w:t>D)</w:t>
      </w:r>
      <w:r w:rsidRPr="00B14742"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rFonts w:ascii="TraditionalNaskh" w:cs="TraditionalNaskh" w:hint="eastAsia"/>
          <w:sz w:val="40"/>
          <w:szCs w:val="40"/>
        </w:rPr>
        <w:t>خَمْسَةٌ</w:t>
      </w:r>
      <w:r>
        <w:rPr>
          <w:rFonts w:ascii="TraditionalNaskh" w:cs="TraditionalNaskh"/>
          <w:sz w:val="40"/>
          <w:szCs w:val="40"/>
        </w:rPr>
        <w:t xml:space="preserve"> </w:t>
      </w:r>
      <w:r w:rsidRPr="00B14742">
        <w:rPr>
          <w:sz w:val="22"/>
          <w:szCs w:val="22"/>
        </w:rPr>
        <w:t>:dört</w:t>
      </w:r>
      <w:r w:rsidRPr="00B14742">
        <w:rPr>
          <w:rFonts w:ascii="TraditionalNaskh" w:cs="TraditionalNaskh"/>
          <w:sz w:val="40"/>
          <w:szCs w:val="40"/>
        </w:rPr>
        <w:t xml:space="preserve">      </w:t>
      </w:r>
      <w:r>
        <w:rPr>
          <w:rFonts w:ascii="TraditionalNaskh" w:cs="TraditionalNaskh"/>
          <w:sz w:val="40"/>
          <w:szCs w:val="40"/>
        </w:rPr>
        <w:t xml:space="preserve">   </w:t>
      </w:r>
    </w:p>
    <w:p w:rsidR="00F460C4" w:rsidRDefault="00F460C4" w:rsidP="006939E9">
      <w:pPr>
        <w:rPr>
          <w:b/>
          <w:bCs/>
          <w:sz w:val="22"/>
          <w:szCs w:val="22"/>
        </w:rPr>
      </w:pPr>
    </w:p>
    <w:p w:rsidR="00F460C4" w:rsidRDefault="00F460C4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8.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Aşağıdaki kelimelerden hangisi nekradır?</w:t>
      </w:r>
    </w:p>
    <w:p w:rsidR="00F460C4" w:rsidRDefault="00F460C4" w:rsidP="00AA78F1">
      <w:pPr>
        <w:rPr>
          <w:b/>
          <w:bCs/>
          <w:sz w:val="22"/>
          <w:szCs w:val="22"/>
        </w:rPr>
      </w:pPr>
      <w:r w:rsidRPr="000A0D8F">
        <w:rPr>
          <w:sz w:val="22"/>
          <w:szCs w:val="22"/>
        </w:rPr>
        <w:t>A)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الفَاصُولِيا</w:t>
      </w:r>
      <w:r w:rsidRPr="00A65A10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        </w:t>
      </w:r>
      <w:r w:rsidRPr="000A0D8F">
        <w:rPr>
          <w:sz w:val="22"/>
          <w:szCs w:val="22"/>
        </w:rPr>
        <w:t xml:space="preserve">B) </w:t>
      </w:r>
      <w:r>
        <w:rPr>
          <w:rFonts w:ascii="TraditionalNaskh" w:cs="TraditionalNaskh"/>
          <w:sz w:val="40"/>
          <w:szCs w:val="40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التُفَّاح</w:t>
      </w:r>
      <w:r w:rsidRPr="00E25BC7">
        <w:rPr>
          <w:rFonts w:ascii="TraditionalNaskh" w:cs="TraditionalNaskh"/>
          <w:sz w:val="36"/>
          <w:szCs w:val="36"/>
        </w:rPr>
        <w:t xml:space="preserve">       </w:t>
      </w:r>
      <w:r>
        <w:rPr>
          <w:rFonts w:ascii="TraditionalNaskh" w:cs="TraditionalNaskh"/>
          <w:sz w:val="36"/>
          <w:szCs w:val="36"/>
        </w:rPr>
        <w:t xml:space="preserve">    </w:t>
      </w:r>
      <w:r w:rsidRPr="000A0D8F">
        <w:rPr>
          <w:sz w:val="22"/>
          <w:szCs w:val="22"/>
        </w:rPr>
        <w:t>C)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بَطَاطِس</w:t>
      </w:r>
      <w:r w:rsidRPr="00E25BC7">
        <w:rPr>
          <w:rFonts w:ascii="TraditionalNaskh" w:cs="TraditionalNaskh"/>
          <w:sz w:val="36"/>
          <w:szCs w:val="36"/>
        </w:rPr>
        <w:t xml:space="preserve">          </w:t>
      </w:r>
      <w:r w:rsidRPr="000A0D8F">
        <w:rPr>
          <w:sz w:val="22"/>
          <w:szCs w:val="22"/>
        </w:rPr>
        <w:t>D)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المِشْمِش</w:t>
      </w:r>
    </w:p>
    <w:p w:rsidR="00F460C4" w:rsidRDefault="00F460C4" w:rsidP="00AF2877">
      <w:pPr>
        <w:rPr>
          <w:b/>
          <w:bCs/>
          <w:sz w:val="22"/>
          <w:szCs w:val="22"/>
        </w:rPr>
      </w:pPr>
    </w:p>
    <w:p w:rsidR="00F460C4" w:rsidRPr="00981E84" w:rsidRDefault="00F460C4" w:rsidP="006939E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9.</w:t>
      </w:r>
      <w:r>
        <w:rPr>
          <w:b/>
          <w:bCs/>
          <w:sz w:val="22"/>
          <w:szCs w:val="22"/>
        </w:rPr>
        <w:t xml:space="preserve">  </w:t>
      </w:r>
      <w:r w:rsidRPr="008930C2">
        <w:rPr>
          <w:b/>
          <w:bCs/>
          <w:sz w:val="22"/>
          <w:szCs w:val="22"/>
        </w:rPr>
        <w:t xml:space="preserve"> </w:t>
      </w:r>
      <w:r w:rsidRPr="006939E9">
        <w:rPr>
          <w:rFonts w:ascii="TraditionalNaskh" w:cs="TraditionalNaskh" w:hint="eastAsia"/>
          <w:sz w:val="36"/>
          <w:szCs w:val="36"/>
        </w:rPr>
        <w:t>أُرِيدُ</w:t>
      </w:r>
      <w:r w:rsidRPr="006939E9">
        <w:rPr>
          <w:rFonts w:ascii="TraditionalNaskh" w:cs="TraditionalNaskh"/>
          <w:sz w:val="36"/>
          <w:szCs w:val="36"/>
        </w:rPr>
        <w:t xml:space="preserve"> </w:t>
      </w:r>
      <w:r w:rsidRPr="006939E9">
        <w:rPr>
          <w:rFonts w:ascii="TraditionalNaskh" w:cs="TraditionalNaskh" w:hint="eastAsia"/>
          <w:sz w:val="36"/>
          <w:szCs w:val="36"/>
        </w:rPr>
        <w:t>حَسَاءُ</w:t>
      </w:r>
      <w:r w:rsidRPr="006939E9">
        <w:rPr>
          <w:rFonts w:ascii="TraditionalNaskh" w:cs="TraditionalNaskh"/>
          <w:sz w:val="36"/>
          <w:szCs w:val="36"/>
        </w:rPr>
        <w:t xml:space="preserve"> </w:t>
      </w:r>
      <w:r w:rsidRPr="006939E9">
        <w:rPr>
          <w:rFonts w:ascii="TraditionalNaskh" w:cs="TraditionalNaskh" w:hint="eastAsia"/>
          <w:sz w:val="36"/>
          <w:szCs w:val="36"/>
        </w:rPr>
        <w:t>الْعَدَسِ</w:t>
      </w:r>
      <w:r w:rsidRPr="006939E9">
        <w:rPr>
          <w:rFonts w:ascii="TraditionalNaskh" w:cs="TraditionalNaskh"/>
          <w:sz w:val="36"/>
          <w:szCs w:val="36"/>
        </w:rPr>
        <w:t xml:space="preserve"> </w:t>
      </w:r>
      <w:r w:rsidRPr="006939E9">
        <w:rPr>
          <w:rFonts w:ascii="TraditionalNaskh" w:cs="TraditionalNaskh" w:hint="eastAsia"/>
          <w:sz w:val="36"/>
          <w:szCs w:val="36"/>
        </w:rPr>
        <w:t>مِنْ</w:t>
      </w:r>
      <w:r w:rsidRPr="006939E9">
        <w:rPr>
          <w:rFonts w:ascii="TraditionalNaskh" w:cs="TraditionalNaskh"/>
          <w:sz w:val="36"/>
          <w:szCs w:val="36"/>
        </w:rPr>
        <w:t xml:space="preserve"> </w:t>
      </w:r>
      <w:r w:rsidRPr="006939E9">
        <w:rPr>
          <w:rFonts w:ascii="TraditionalNaskh" w:cs="TraditionalNaskh" w:hint="eastAsia"/>
          <w:sz w:val="36"/>
          <w:szCs w:val="36"/>
        </w:rPr>
        <w:t>فَضْلِكَ</w:t>
      </w:r>
      <w:r w:rsidRPr="006939E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</w:t>
      </w:r>
      <w:r>
        <w:rPr>
          <w:sz w:val="22"/>
          <w:szCs w:val="22"/>
        </w:rPr>
        <w:t>cümlesinin tercümesi hangisidir?</w:t>
      </w:r>
    </w:p>
    <w:p w:rsidR="00F460C4" w:rsidRDefault="00F460C4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>A)</w:t>
      </w:r>
      <w:r w:rsidRPr="00AA78F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Balık kızartması istiyorum                         </w:t>
      </w:r>
      <w:r w:rsidRPr="000A0D8F">
        <w:rPr>
          <w:sz w:val="22"/>
          <w:szCs w:val="22"/>
        </w:rPr>
        <w:t xml:space="preserve"> B) </w:t>
      </w:r>
      <w:r>
        <w:rPr>
          <w:sz w:val="22"/>
          <w:szCs w:val="22"/>
        </w:rPr>
        <w:t xml:space="preserve">Hesabı getirin lütfen       </w:t>
      </w:r>
    </w:p>
    <w:p w:rsidR="00F460C4" w:rsidRPr="000A0D8F" w:rsidRDefault="00F460C4" w:rsidP="00AA78F1">
      <w:pPr>
        <w:rPr>
          <w:sz w:val="22"/>
          <w:szCs w:val="22"/>
        </w:rPr>
      </w:pPr>
      <w:r w:rsidRPr="000A0D8F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İrade, insanın seçme gücüdür                      </w:t>
      </w:r>
      <w:r w:rsidRPr="000A0D8F">
        <w:rPr>
          <w:sz w:val="22"/>
          <w:szCs w:val="22"/>
        </w:rPr>
        <w:t xml:space="preserve">D) </w:t>
      </w:r>
      <w:r>
        <w:rPr>
          <w:sz w:val="22"/>
          <w:szCs w:val="22"/>
        </w:rPr>
        <w:t xml:space="preserve">Lütfen mercimek çorbası istiyorum            </w:t>
      </w:r>
    </w:p>
    <w:p w:rsidR="00F460C4" w:rsidRDefault="00F460C4" w:rsidP="00212C0E">
      <w:pPr>
        <w:rPr>
          <w:b/>
          <w:bCs/>
          <w:sz w:val="22"/>
          <w:szCs w:val="22"/>
        </w:rPr>
      </w:pPr>
    </w:p>
    <w:p w:rsidR="00F460C4" w:rsidRDefault="00F460C4" w:rsidP="00E25BC7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  </w:t>
      </w:r>
      <w:r w:rsidRPr="00E25BC7">
        <w:rPr>
          <w:rFonts w:ascii="TraditionalNaskh" w:cs="TraditionalNaskh" w:hint="eastAsia"/>
          <w:sz w:val="36"/>
          <w:szCs w:val="36"/>
        </w:rPr>
        <w:t>خَالِد</w:t>
      </w:r>
      <w:r w:rsidRPr="00E25BC7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  <w:r w:rsidRPr="00E25BC7">
        <w:rPr>
          <w:rFonts w:ascii="TraditionalNaskh" w:cs="TraditionalNaskh"/>
          <w:sz w:val="36"/>
          <w:szCs w:val="36"/>
        </w:rPr>
        <w:t xml:space="preserve">-  </w:t>
      </w:r>
      <w:r w:rsidRPr="00E25BC7">
        <w:rPr>
          <w:rFonts w:ascii="TraditionalNaskh" w:cs="TraditionalNaskh" w:hint="eastAsia"/>
          <w:sz w:val="36"/>
          <w:szCs w:val="36"/>
        </w:rPr>
        <w:t>المَشْوِي</w:t>
      </w:r>
      <w:r w:rsidRPr="00E25BC7">
        <w:rPr>
          <w:rFonts w:ascii="TraditionalNaskh" w:cs="TraditionalNaskh"/>
          <w:sz w:val="36"/>
          <w:szCs w:val="36"/>
        </w:rPr>
        <w:t xml:space="preserve">  -  </w:t>
      </w:r>
      <w:r w:rsidRPr="00E25BC7">
        <w:rPr>
          <w:rFonts w:ascii="TraditionalNaskh" w:cs="TraditionalNaskh" w:hint="eastAsia"/>
          <w:sz w:val="36"/>
          <w:szCs w:val="36"/>
        </w:rPr>
        <w:t>يُرِيد</w:t>
      </w:r>
      <w:r w:rsidRPr="00E25BC7">
        <w:rPr>
          <w:rFonts w:ascii="TraditionalNaskh" w:cs="TraditionalNaskh"/>
          <w:sz w:val="36"/>
          <w:szCs w:val="36"/>
        </w:rPr>
        <w:t xml:space="preserve">  -  </w:t>
      </w:r>
      <w:r w:rsidRPr="00E25BC7">
        <w:rPr>
          <w:rFonts w:ascii="TraditionalNaskh" w:cs="TraditionalNaskh" w:hint="eastAsia"/>
          <w:sz w:val="36"/>
          <w:szCs w:val="36"/>
        </w:rPr>
        <w:t>الدَجَاج</w:t>
      </w:r>
      <w:r>
        <w:rPr>
          <w:rFonts w:ascii="TraditionalNaskh" w:cs="TraditionalNaskh"/>
        </w:rPr>
        <w:t xml:space="preserve">  </w:t>
      </w:r>
      <w:r w:rsidRPr="00E25BC7">
        <w:rPr>
          <w:sz w:val="22"/>
          <w:szCs w:val="22"/>
        </w:rPr>
        <w:t>karışık kelimeleri düzenlediğimizde hangi cümleyi buluruz</w:t>
      </w:r>
      <w:r>
        <w:rPr>
          <w:sz w:val="22"/>
          <w:szCs w:val="22"/>
        </w:rPr>
        <w:t>?</w:t>
      </w:r>
    </w:p>
    <w:p w:rsidR="00F460C4" w:rsidRDefault="00F460C4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A)  </w:t>
      </w:r>
      <w:r w:rsidRPr="00E25BC7">
        <w:rPr>
          <w:rFonts w:ascii="TraditionalNaskh" w:cs="TraditionalNaskh" w:hint="eastAsia"/>
          <w:sz w:val="36"/>
          <w:szCs w:val="36"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يُرِيد</w:t>
      </w:r>
      <w:r>
        <w:rPr>
          <w:sz w:val="22"/>
          <w:szCs w:val="22"/>
        </w:rPr>
        <w:t xml:space="preserve">   </w:t>
      </w:r>
      <w:r w:rsidRPr="00E25BC7">
        <w:rPr>
          <w:rFonts w:ascii="TraditionalNaskh" w:cs="TraditionalNaskh" w:hint="eastAsia"/>
          <w:sz w:val="36"/>
          <w:szCs w:val="36"/>
        </w:rPr>
        <w:t>الدَجَاج</w:t>
      </w:r>
      <w:r>
        <w:rPr>
          <w:sz w:val="22"/>
          <w:szCs w:val="22"/>
        </w:rPr>
        <w:t xml:space="preserve">                                     B) </w:t>
      </w:r>
      <w:r w:rsidRPr="00E25BC7">
        <w:rPr>
          <w:rFonts w:ascii="TraditionalNaskh" w:cs="TraditionalNaskh" w:hint="eastAsia"/>
          <w:sz w:val="36"/>
          <w:szCs w:val="36"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الدَجَاج</w:t>
      </w:r>
      <w:r>
        <w:rPr>
          <w:rFonts w:ascii="TraditionalNaskh" w:cs="TraditionalNaskh"/>
          <w:sz w:val="36"/>
          <w:szCs w:val="36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يُرِيد</w:t>
      </w:r>
      <w:r>
        <w:rPr>
          <w:sz w:val="22"/>
          <w:szCs w:val="22"/>
        </w:rPr>
        <w:t xml:space="preserve">  </w:t>
      </w:r>
      <w:r w:rsidRPr="00E25BC7">
        <w:rPr>
          <w:rFonts w:ascii="TraditionalNaskh" w:cs="TraditionalNaskh" w:hint="eastAsia"/>
          <w:sz w:val="36"/>
          <w:szCs w:val="36"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               </w:t>
      </w:r>
    </w:p>
    <w:p w:rsidR="00F460C4" w:rsidRDefault="00F460C4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F460C4" w:rsidRPr="00712335" w:rsidRDefault="00F460C4" w:rsidP="00AA78F1">
      <w:pPr>
        <w:rPr>
          <w:sz w:val="22"/>
          <w:szCs w:val="22"/>
        </w:rPr>
      </w:pPr>
      <w:r>
        <w:rPr>
          <w:sz w:val="22"/>
          <w:szCs w:val="22"/>
        </w:rPr>
        <w:t xml:space="preserve">  C) </w:t>
      </w:r>
      <w:r w:rsidRPr="00E25BC7">
        <w:rPr>
          <w:rFonts w:ascii="TraditionalNaskh" w:cs="TraditionalNaskh" w:hint="eastAsia"/>
          <w:sz w:val="36"/>
          <w:szCs w:val="36"/>
        </w:rPr>
        <w:t>المَشْوِي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الدَجَاج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يُرِيد</w:t>
      </w:r>
      <w:r>
        <w:rPr>
          <w:sz w:val="22"/>
          <w:szCs w:val="22"/>
        </w:rPr>
        <w:t xml:space="preserve">                                        D)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خَالِد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 </w:t>
      </w:r>
      <w:r w:rsidRPr="00E25BC7">
        <w:rPr>
          <w:rFonts w:ascii="TraditionalNaskh" w:cs="TraditionalNaskh" w:hint="eastAsia"/>
          <w:sz w:val="36"/>
          <w:szCs w:val="36"/>
        </w:rPr>
        <w:t>يُرِيد</w:t>
      </w:r>
      <w:r>
        <w:rPr>
          <w:sz w:val="22"/>
          <w:szCs w:val="22"/>
        </w:rPr>
        <w:t xml:space="preserve">   </w:t>
      </w:r>
      <w:r w:rsidRPr="00E25BC7">
        <w:rPr>
          <w:rFonts w:ascii="TraditionalNaskh" w:cs="TraditionalNaskh" w:hint="eastAsia"/>
          <w:sz w:val="36"/>
          <w:szCs w:val="36"/>
        </w:rPr>
        <w:t>الدَجَاج</w:t>
      </w:r>
      <w:r>
        <w:rPr>
          <w:sz w:val="22"/>
          <w:szCs w:val="22"/>
        </w:rPr>
        <w:t xml:space="preserve">  </w:t>
      </w:r>
      <w:r w:rsidRPr="00E25BC7">
        <w:rPr>
          <w:rFonts w:ascii="TraditionalNaskh" w:cs="TraditionalNaskh" w:hint="eastAsia"/>
          <w:sz w:val="36"/>
          <w:szCs w:val="36"/>
        </w:rPr>
        <w:t>المَشْوِي</w:t>
      </w:r>
      <w:r>
        <w:rPr>
          <w:sz w:val="22"/>
          <w:szCs w:val="22"/>
        </w:rPr>
        <w:t xml:space="preserve">                </w:t>
      </w:r>
    </w:p>
    <w:p w:rsidR="00F460C4" w:rsidRDefault="00F460C4" w:rsidP="009251AA">
      <w:pPr>
        <w:rPr>
          <w:b/>
          <w:bCs/>
          <w:sz w:val="22"/>
          <w:szCs w:val="22"/>
        </w:rPr>
      </w:pPr>
    </w:p>
    <w:p w:rsidR="00F460C4" w:rsidRPr="007565CB" w:rsidRDefault="00F460C4" w:rsidP="009251AA">
      <w:pPr>
        <w:rPr>
          <w:rFonts w:ascii="TraditionalNaskh"/>
          <w:sz w:val="36"/>
          <w:szCs w:val="36"/>
        </w:rPr>
      </w:pPr>
      <w:r w:rsidRPr="008930C2">
        <w:rPr>
          <w:b/>
          <w:bCs/>
          <w:sz w:val="22"/>
          <w:szCs w:val="22"/>
        </w:rPr>
        <w:t>11.</w:t>
      </w:r>
      <w:r w:rsidRPr="00F634CE">
        <w:rPr>
          <w:b/>
          <w:bCs/>
          <w:sz w:val="40"/>
          <w:szCs w:val="40"/>
        </w:rPr>
        <w:t xml:space="preserve"> </w:t>
      </w:r>
      <w:r w:rsidRPr="00D425F5">
        <w:rPr>
          <w:sz w:val="22"/>
          <w:szCs w:val="22"/>
        </w:rPr>
        <w:t xml:space="preserve">Hangisi kahvaltı yiyecek veya içeceklerinden </w:t>
      </w:r>
      <w:r w:rsidRPr="00D425F5">
        <w:rPr>
          <w:sz w:val="22"/>
          <w:szCs w:val="22"/>
          <w:u w:val="single"/>
        </w:rPr>
        <w:t>değildir</w:t>
      </w:r>
      <w:r w:rsidRPr="00D425F5">
        <w:rPr>
          <w:sz w:val="22"/>
          <w:szCs w:val="22"/>
        </w:rPr>
        <w:t>?</w:t>
      </w:r>
    </w:p>
    <w:p w:rsidR="00F460C4" w:rsidRPr="00D425F5" w:rsidRDefault="00F460C4" w:rsidP="00AA78F1">
      <w:pPr>
        <w:tabs>
          <w:tab w:val="left" w:pos="2370"/>
        </w:tabs>
        <w:rPr>
          <w:rFonts w:ascii="TraditionalNaskh"/>
          <w:sz w:val="36"/>
          <w:szCs w:val="36"/>
        </w:rPr>
      </w:pPr>
      <w:r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</w:t>
      </w:r>
      <w:r w:rsidRPr="00D425F5">
        <w:rPr>
          <w:rFonts w:ascii="TraditionalNaskh" w:cs="TraditionalNaskh" w:hint="eastAsia"/>
          <w:sz w:val="36"/>
          <w:szCs w:val="36"/>
        </w:rPr>
        <w:t>سَمَك</w:t>
      </w:r>
      <w:r w:rsidRPr="00D425F5">
        <w:rPr>
          <w:rFonts w:ascii="TraditionalNaskh" w:cs="TraditionalNaskh"/>
          <w:sz w:val="36"/>
          <w:szCs w:val="36"/>
        </w:rPr>
        <w:t xml:space="preserve">         </w:t>
      </w:r>
      <w:r>
        <w:rPr>
          <w:sz w:val="22"/>
          <w:szCs w:val="22"/>
        </w:rPr>
        <w:t xml:space="preserve">B) 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eastAsia"/>
          <w:sz w:val="36"/>
          <w:szCs w:val="36"/>
        </w:rPr>
        <w:t>مُرَبَّى</w:t>
      </w:r>
      <w:r w:rsidRPr="00D425F5">
        <w:rPr>
          <w:rFonts w:ascii="TraditionalNaskh" w:cs="TraditionalNaskh"/>
          <w:sz w:val="36"/>
          <w:szCs w:val="36"/>
        </w:rPr>
        <w:t xml:space="preserve">      </w:t>
      </w:r>
      <w:r>
        <w:rPr>
          <w:rFonts w:ascii="TraditionalNaskh" w:cs="TraditionalNaskh"/>
          <w:sz w:val="36"/>
          <w:szCs w:val="36"/>
        </w:rPr>
        <w:t xml:space="preserve">    </w:t>
      </w:r>
      <w:r>
        <w:rPr>
          <w:sz w:val="22"/>
          <w:szCs w:val="22"/>
        </w:rPr>
        <w:t>C)</w:t>
      </w:r>
      <w:r w:rsidRPr="00D425F5"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eastAsia"/>
          <w:sz w:val="36"/>
          <w:szCs w:val="36"/>
        </w:rPr>
        <w:t>جُبْن</w:t>
      </w:r>
      <w:r>
        <w:rPr>
          <w:rFonts w:ascii="TraditionalNaskh" w:cs="TraditionalNaskh"/>
          <w:sz w:val="36"/>
          <w:szCs w:val="36"/>
        </w:rPr>
        <w:t xml:space="preserve">        </w:t>
      </w:r>
      <w:r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Pr="00D425F5">
        <w:rPr>
          <w:rFonts w:ascii="TraditionalNaskh" w:cs="TraditionalNaskh" w:hint="eastAsia"/>
          <w:sz w:val="36"/>
          <w:szCs w:val="36"/>
        </w:rPr>
        <w:t>شَاي</w:t>
      </w:r>
      <w:r>
        <w:rPr>
          <w:sz w:val="22"/>
          <w:szCs w:val="22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</w:p>
    <w:p w:rsidR="00F460C4" w:rsidRDefault="00F460C4" w:rsidP="009251AA">
      <w:pPr>
        <w:rPr>
          <w:b/>
          <w:bCs/>
          <w:sz w:val="22"/>
          <w:szCs w:val="22"/>
        </w:rPr>
      </w:pPr>
    </w:p>
    <w:p w:rsidR="00F460C4" w:rsidRPr="00EE12B8" w:rsidRDefault="00F460C4" w:rsidP="009251AA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12.</w:t>
      </w:r>
      <w:r>
        <w:rPr>
          <w:b/>
          <w:bCs/>
          <w:sz w:val="22"/>
          <w:szCs w:val="22"/>
        </w:rPr>
        <w:t xml:space="preserve"> </w:t>
      </w:r>
      <w:r w:rsidRPr="006A76A8">
        <w:rPr>
          <w:sz w:val="22"/>
          <w:szCs w:val="22"/>
        </w:rPr>
        <w:t xml:space="preserve">Aşağıda zamirlerin munfasıl/muttasıl karşılıkları verilmiştir. Hangisi </w:t>
      </w:r>
      <w:r w:rsidRPr="00722040">
        <w:rPr>
          <w:sz w:val="22"/>
          <w:szCs w:val="22"/>
          <w:u w:val="single"/>
        </w:rPr>
        <w:t>yanlıştır</w:t>
      </w:r>
      <w:r w:rsidRPr="006A76A8">
        <w:rPr>
          <w:sz w:val="22"/>
          <w:szCs w:val="22"/>
        </w:rPr>
        <w:t>?</w:t>
      </w:r>
      <w:r>
        <w:rPr>
          <w:b/>
          <w:bCs/>
          <w:sz w:val="22"/>
          <w:szCs w:val="22"/>
        </w:rPr>
        <w:t xml:space="preserve">      </w:t>
      </w:r>
    </w:p>
    <w:p w:rsidR="00F460C4" w:rsidRPr="006A76A8" w:rsidRDefault="00F460C4" w:rsidP="00AA78F1">
      <w:pPr>
        <w:rPr>
          <w:rFonts w:ascii="TraditionalNaskh"/>
          <w:sz w:val="36"/>
          <w:szCs w:val="36"/>
        </w:rPr>
      </w:pP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A)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 w:hint="eastAsia"/>
          <w:sz w:val="36"/>
          <w:szCs w:val="36"/>
        </w:rPr>
        <w:t>أنا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 w:hint="eastAsia"/>
          <w:sz w:val="36"/>
          <w:szCs w:val="36"/>
        </w:rPr>
        <w:t>ي</w:t>
      </w:r>
      <w:r>
        <w:rPr>
          <w:rFonts w:ascii="TraditionalNaskh" w:cs="TraditionalNaskh"/>
          <w:sz w:val="36"/>
          <w:szCs w:val="36"/>
        </w:rPr>
        <w:t xml:space="preserve">      </w:t>
      </w:r>
      <w:r w:rsidRPr="006A76A8">
        <w:rPr>
          <w:rFonts w:ascii="TraditionalNaskh" w:cs="TraditionalNaskh"/>
          <w:sz w:val="36"/>
          <w:szCs w:val="36"/>
        </w:rPr>
        <w:t xml:space="preserve">  </w:t>
      </w:r>
      <w:r>
        <w:rPr>
          <w:rFonts w:ascii="TraditionalNaskh" w:cs="TraditionalNaskh"/>
          <w:sz w:val="36"/>
          <w:szCs w:val="36"/>
        </w:rPr>
        <w:t xml:space="preserve">  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 xml:space="preserve">B) </w:t>
      </w:r>
      <w:r w:rsidRPr="006A76A8">
        <w:rPr>
          <w:rFonts w:ascii="TraditionalNaskh" w:cs="TraditionalNaskh" w:hint="eastAsia"/>
          <w:sz w:val="36"/>
          <w:szCs w:val="36"/>
        </w:rPr>
        <w:t>هو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 w:hint="eastAsia"/>
          <w:sz w:val="36"/>
          <w:szCs w:val="36"/>
        </w:rPr>
        <w:t>ها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C)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 w:hint="eastAsia"/>
          <w:sz w:val="36"/>
          <w:szCs w:val="36"/>
        </w:rPr>
        <w:t>أنتَ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 w:hint="eastAsia"/>
          <w:sz w:val="36"/>
          <w:szCs w:val="36"/>
        </w:rPr>
        <w:t>كَ</w:t>
      </w:r>
      <w:r w:rsidRPr="006A76A8">
        <w:rPr>
          <w:rFonts w:ascii="TraditionalNaskh" w:cs="TraditionalNaskh"/>
          <w:sz w:val="36"/>
          <w:szCs w:val="36"/>
        </w:rPr>
        <w:t xml:space="preserve">           </w:t>
      </w:r>
      <w:r>
        <w:rPr>
          <w:sz w:val="22"/>
          <w:szCs w:val="22"/>
        </w:rPr>
        <w:t>D)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 w:hint="eastAsia"/>
          <w:sz w:val="36"/>
          <w:szCs w:val="36"/>
        </w:rPr>
        <w:t>أنتِ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/>
          <w:sz w:val="36"/>
          <w:szCs w:val="36"/>
        </w:rPr>
        <w:t>→</w:t>
      </w:r>
      <w:r w:rsidRPr="006A76A8">
        <w:rPr>
          <w:rFonts w:ascii="TraditionalNaskh" w:cs="TraditionalNaskh"/>
          <w:sz w:val="36"/>
          <w:szCs w:val="36"/>
        </w:rPr>
        <w:t xml:space="preserve"> </w:t>
      </w:r>
      <w:r w:rsidRPr="006A76A8">
        <w:rPr>
          <w:rFonts w:ascii="TraditionalNaskh" w:cs="TraditionalNaskh" w:hint="eastAsia"/>
          <w:sz w:val="36"/>
          <w:szCs w:val="36"/>
        </w:rPr>
        <w:t>كِ</w:t>
      </w:r>
    </w:p>
    <w:p w:rsidR="00F460C4" w:rsidRDefault="00F460C4" w:rsidP="005D02B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F460C4" w:rsidRPr="0073290C" w:rsidRDefault="00F460C4" w:rsidP="005D02B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CEVAP ŞIKLARINIZI </w:t>
      </w:r>
      <w:r w:rsidRPr="001A6C9E">
        <w:rPr>
          <w:rFonts w:ascii="Times New Roman" w:hAnsi="Times New Roman" w:cs="Times New Roman"/>
          <w:b/>
          <w:bCs/>
          <w:color w:val="auto"/>
          <w:sz w:val="22"/>
          <w:szCs w:val="22"/>
        </w:rPr>
        <w:t>BÜYÜK HARF-DÜZ YAZI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İLE YAZINIZ (Puanının yanmasını istemeyen </w:t>
      </w:r>
      <w:r w:rsidRPr="00C136BA">
        <w:rPr>
          <w:rFonts w:ascii="Times New Roman" w:hAnsi="Times New Roman" w:cs="Times New Roman"/>
          <w:b/>
          <w:bCs/>
          <w:color w:val="auto"/>
          <w:sz w:val="22"/>
          <w:szCs w:val="22"/>
        </w:rPr>
        <w:t>dikkat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etsin)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F460C4">
        <w:trPr>
          <w:trHeight w:val="246"/>
        </w:trPr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1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2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3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4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5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6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7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8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9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10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11</w:t>
            </w: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  <w:r w:rsidRPr="00AB199B">
              <w:rPr>
                <w:rFonts w:ascii="Times New Roman" w:hAnsi="Times New Roman" w:cs="Times New Roman"/>
                <w:lang w:eastAsia="tr-TR"/>
              </w:rPr>
              <w:t>12</w:t>
            </w:r>
          </w:p>
        </w:tc>
      </w:tr>
      <w:tr w:rsidR="00F460C4">
        <w:trPr>
          <w:trHeight w:val="277"/>
        </w:trPr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809" w:type="dxa"/>
          </w:tcPr>
          <w:p w:rsidR="00F460C4" w:rsidRPr="00AB199B" w:rsidRDefault="00F460C4" w:rsidP="009509D3">
            <w:pPr>
              <w:pStyle w:val="NoSpacing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F460C4" w:rsidRPr="00981E84" w:rsidRDefault="00F460C4" w:rsidP="00680619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13.</w:t>
      </w:r>
      <w:r>
        <w:rPr>
          <w:rFonts w:ascii="TraditionalNaskh" w:cs="TraditionalNaskh"/>
          <w:sz w:val="36"/>
          <w:szCs w:val="36"/>
        </w:rPr>
        <w:t xml:space="preserve"> </w:t>
      </w:r>
      <w:r w:rsidRPr="00680619">
        <w:rPr>
          <w:rFonts w:ascii="TraditionalNaskh" w:cs="TraditionalNaskh" w:hint="eastAsia"/>
          <w:sz w:val="36"/>
          <w:szCs w:val="36"/>
        </w:rPr>
        <w:t>آخَر؟</w:t>
      </w:r>
      <w:r>
        <w:rPr>
          <w:rFonts w:ascii="TraditionalNaskh" w:cs="TraditionalNaskh"/>
          <w:sz w:val="36"/>
          <w:szCs w:val="36"/>
        </w:rPr>
        <w:t xml:space="preserve"> </w:t>
      </w:r>
      <w:r w:rsidRPr="00680619">
        <w:rPr>
          <w:rFonts w:ascii="TraditionalNaskh" w:cs="TraditionalNaskh" w:hint="eastAsia"/>
          <w:sz w:val="36"/>
          <w:szCs w:val="36"/>
        </w:rPr>
        <w:t>ألَم</w:t>
      </w:r>
      <w:r>
        <w:rPr>
          <w:rFonts w:ascii="TraditionalNaskh" w:cs="TraditionalNaskh"/>
          <w:sz w:val="36"/>
          <w:szCs w:val="36"/>
        </w:rPr>
        <w:t xml:space="preserve"> </w:t>
      </w:r>
      <w:r w:rsidRPr="00680619">
        <w:rPr>
          <w:rFonts w:ascii="TraditionalNaskh" w:cs="TraditionalNaskh" w:hint="eastAsia"/>
          <w:sz w:val="36"/>
          <w:szCs w:val="36"/>
        </w:rPr>
        <w:t>عِنْدَكِ</w:t>
      </w:r>
      <w:r>
        <w:rPr>
          <w:rFonts w:ascii="TraditionalNaskh" w:cs="TraditionalNaskh"/>
          <w:sz w:val="36"/>
          <w:szCs w:val="36"/>
        </w:rPr>
        <w:t xml:space="preserve"> </w:t>
      </w:r>
      <w:r w:rsidRPr="00680619">
        <w:rPr>
          <w:rFonts w:ascii="TraditionalNaskh" w:cs="TraditionalNaskh" w:hint="eastAsia"/>
          <w:sz w:val="36"/>
          <w:szCs w:val="36"/>
        </w:rPr>
        <w:t>هَلْ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sz w:val="22"/>
          <w:szCs w:val="22"/>
        </w:rPr>
        <w:t>cümlesinin tercümesi hangisidir?</w:t>
      </w:r>
    </w:p>
    <w:p w:rsidR="00F460C4" w:rsidRDefault="00F460C4" w:rsidP="00AA78F1">
      <w:pPr>
        <w:rPr>
          <w:sz w:val="22"/>
          <w:szCs w:val="22"/>
        </w:rPr>
      </w:pPr>
      <w:r>
        <w:rPr>
          <w:sz w:val="22"/>
          <w:szCs w:val="22"/>
        </w:rPr>
        <w:t>A) Kiminle gideceksin                                 B) Muayene sedyesine buyurur musun</w:t>
      </w:r>
    </w:p>
    <w:p w:rsidR="00F460C4" w:rsidRDefault="00F460C4" w:rsidP="00AA78F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Pr="00AA78F1">
        <w:rPr>
          <w:sz w:val="22"/>
          <w:szCs w:val="22"/>
        </w:rPr>
        <w:t xml:space="preserve"> </w:t>
      </w:r>
      <w:r>
        <w:rPr>
          <w:sz w:val="22"/>
          <w:szCs w:val="22"/>
        </w:rPr>
        <w:t>Başka bir ağrın var mı                             D) Ahiret acı mı olacak</w:t>
      </w:r>
    </w:p>
    <w:p w:rsidR="00F460C4" w:rsidRPr="009F4109" w:rsidRDefault="00F460C4" w:rsidP="009F41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:rsidR="00F460C4" w:rsidRDefault="00F460C4" w:rsidP="00E51BA8">
      <w:pPr>
        <w:autoSpaceDE w:val="0"/>
        <w:autoSpaceDN w:val="0"/>
        <w:adjustRightInd w:val="0"/>
        <w:rPr>
          <w:b/>
          <w:bCs/>
        </w:rPr>
      </w:pPr>
      <w:r w:rsidRPr="00B56FE8">
        <w:rPr>
          <w:b/>
          <w:bCs/>
          <w:sz w:val="22"/>
          <w:szCs w:val="22"/>
        </w:rPr>
        <w:t>14.</w:t>
      </w:r>
      <w:r>
        <w:rPr>
          <w:b/>
          <w:bCs/>
          <w:sz w:val="22"/>
          <w:szCs w:val="22"/>
        </w:rPr>
        <w:t xml:space="preserve"> </w:t>
      </w:r>
      <w:r w:rsidRPr="00D425F5">
        <w:rPr>
          <w:sz w:val="22"/>
          <w:szCs w:val="22"/>
        </w:rPr>
        <w:t xml:space="preserve">Hangisi </w:t>
      </w:r>
      <w:r>
        <w:rPr>
          <w:sz w:val="22"/>
          <w:szCs w:val="22"/>
        </w:rPr>
        <w:t>öğle yemeği</w:t>
      </w:r>
      <w:r w:rsidRPr="00D425F5">
        <w:rPr>
          <w:sz w:val="22"/>
          <w:szCs w:val="22"/>
        </w:rPr>
        <w:t xml:space="preserve"> yiyecek veya içeceklerinden </w:t>
      </w:r>
      <w:r w:rsidRPr="00D425F5">
        <w:rPr>
          <w:sz w:val="22"/>
          <w:szCs w:val="22"/>
          <w:u w:val="single"/>
        </w:rPr>
        <w:t>değildir</w:t>
      </w:r>
      <w:r w:rsidRPr="00D425F5">
        <w:rPr>
          <w:sz w:val="22"/>
          <w:szCs w:val="22"/>
        </w:rPr>
        <w:t>?</w:t>
      </w:r>
    </w:p>
    <w:p w:rsidR="00F460C4" w:rsidRDefault="00F460C4" w:rsidP="00E0289F">
      <w:pPr>
        <w:pStyle w:val="NoSpacing"/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 xml:space="preserve">      </w:t>
      </w:r>
      <w:r>
        <w:t>A)</w:t>
      </w:r>
      <w:r>
        <w:rPr>
          <w:rFonts w:ascii="Times New Roman" w:hAnsi="Times New Roman" w:cs="Times New Roman"/>
          <w:b/>
          <w:bCs/>
          <w:lang w:eastAsia="tr-TR"/>
        </w:rPr>
        <w:t xml:space="preserve"> 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بَاذِنْجَان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                 </w:t>
      </w:r>
      <w:r>
        <w:t>B)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عَسَل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                  </w:t>
      </w:r>
      <w:r>
        <w:t>C)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مَعْدَنِي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مَاء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      </w:t>
      </w:r>
      <w:r>
        <w:rPr>
          <w:rFonts w:ascii="TraditionalNaskh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 </w:t>
      </w:r>
      <w:r>
        <w:t>D)</w:t>
      </w:r>
      <w:r w:rsidRPr="00E0289F">
        <w:rPr>
          <w:rFonts w:ascii="TraditionalNaskh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سَبَانِخ</w:t>
      </w:r>
    </w:p>
    <w:p w:rsidR="00F460C4" w:rsidRDefault="00F460C4" w:rsidP="00AC2B3D">
      <w:pPr>
        <w:pStyle w:val="NoSpacing"/>
        <w:rPr>
          <w:rFonts w:ascii="Times New Roman" w:hAnsi="Times New Roman" w:cs="Times New Roman"/>
          <w:b/>
          <w:bCs/>
          <w:lang w:eastAsia="tr-TR"/>
        </w:rPr>
      </w:pPr>
    </w:p>
    <w:p w:rsidR="00F460C4" w:rsidRPr="00E0289F" w:rsidRDefault="00F460C4" w:rsidP="00E0289F">
      <w:pPr>
        <w:pStyle w:val="NoSpacing"/>
        <w:rPr>
          <w:rFonts w:ascii="Times New Roman" w:hAnsi="Times New Roman" w:cs="Times New Roman"/>
          <w:lang w:eastAsia="tr-TR"/>
        </w:rPr>
      </w:pPr>
      <w:r w:rsidRPr="00E03752">
        <w:rPr>
          <w:rFonts w:ascii="Times New Roman" w:hAnsi="Times New Roman" w:cs="Times New Roman"/>
          <w:b/>
          <w:bCs/>
          <w:lang w:eastAsia="tr-TR"/>
        </w:rPr>
        <w:t>15.</w:t>
      </w:r>
      <w:r>
        <w:rPr>
          <w:rFonts w:ascii="Times New Roman" w:hAnsi="Times New Roman" w:cs="Times New Roman"/>
          <w:b/>
          <w:bCs/>
          <w:lang w:eastAsia="tr-TR"/>
        </w:rPr>
        <w:t xml:space="preserve">   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الطَّرِيق</w:t>
      </w:r>
      <w:r>
        <w:rPr>
          <w:rFonts w:ascii="TraditionalNaskh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فِي</w:t>
      </w:r>
      <w:r>
        <w:rPr>
          <w:rFonts w:ascii="TraditionalNaskh" w:hAnsi="Times New Roman" w:cs="TraditionalNaskh"/>
          <w:sz w:val="36"/>
          <w:szCs w:val="36"/>
          <w:lang w:eastAsia="tr-TR"/>
        </w:rPr>
        <w:t xml:space="preserve"> ____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إلَى</w:t>
      </w:r>
      <w:r>
        <w:rPr>
          <w:rFonts w:ascii="TraditionalNaskh" w:hAnsi="Times New Roman" w:cs="TraditionalNaskh"/>
          <w:sz w:val="36"/>
          <w:szCs w:val="36"/>
          <w:lang w:eastAsia="tr-TR"/>
        </w:rPr>
        <w:t xml:space="preserve"> </w:t>
      </w:r>
      <w:r w:rsidRPr="00E0289F">
        <w:rPr>
          <w:rFonts w:ascii="TraditionalNaskh" w:cs="TraditionalNaskh" w:hint="eastAsia"/>
          <w:sz w:val="36"/>
          <w:szCs w:val="36"/>
          <w:lang w:eastAsia="tr-TR"/>
        </w:rPr>
        <w:t>اِنْتَبِه</w:t>
      </w:r>
      <w:r>
        <w:rPr>
          <w:rFonts w:ascii="TraditionalNaskh" w:hAnsi="Times New Roman" w:cs="TraditionalNaskh"/>
          <w:sz w:val="36"/>
          <w:szCs w:val="36"/>
          <w:lang w:eastAsia="tr-TR"/>
        </w:rPr>
        <w:t xml:space="preserve">  </w:t>
      </w:r>
      <w:r w:rsidRPr="00E0289F">
        <w:rPr>
          <w:rFonts w:ascii="Times New Roman" w:hAnsi="Times New Roman" w:cs="Times New Roman"/>
          <w:lang w:eastAsia="tr-TR"/>
        </w:rPr>
        <w:t>cümlesinde boşluğa hangi kelime getirilmelidir?</w:t>
      </w:r>
    </w:p>
    <w:p w:rsidR="00F460C4" w:rsidRPr="0069042B" w:rsidRDefault="00F460C4" w:rsidP="0069042B">
      <w:pPr>
        <w:rPr>
          <w:rFonts w:ascii="TraditionalNaskh"/>
          <w:sz w:val="36"/>
          <w:szCs w:val="36"/>
        </w:rPr>
      </w:pPr>
      <w:r w:rsidRPr="0069042B">
        <w:rPr>
          <w:rFonts w:ascii="TraditionalNaskh" w:cs="TraditionalNaskh"/>
          <w:sz w:val="36"/>
          <w:szCs w:val="36"/>
        </w:rPr>
        <w:t xml:space="preserve">  </w:t>
      </w:r>
      <w:r>
        <w:rPr>
          <w:b/>
          <w:bCs/>
        </w:rPr>
        <w:t xml:space="preserve">     </w:t>
      </w:r>
      <w:r>
        <w:rPr>
          <w:sz w:val="22"/>
          <w:szCs w:val="22"/>
        </w:rPr>
        <w:t>A)</w:t>
      </w:r>
      <w:r>
        <w:rPr>
          <w:b/>
          <w:bCs/>
        </w:rPr>
        <w:t xml:space="preserve">  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Pr="0069042B">
        <w:rPr>
          <w:rFonts w:ascii="TraditionalNaskh" w:cs="TraditionalNaskh" w:hint="eastAsia"/>
          <w:sz w:val="36"/>
          <w:szCs w:val="36"/>
        </w:rPr>
        <w:t>مَع</w:t>
      </w:r>
      <w:r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</w:t>
      </w:r>
      <w:r>
        <w:rPr>
          <w:sz w:val="22"/>
          <w:szCs w:val="22"/>
        </w:rPr>
        <w:t>B)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Pr="0069042B">
        <w:rPr>
          <w:rFonts w:ascii="TraditionalNaskh" w:cs="TraditionalNaskh" w:hint="eastAsia"/>
          <w:sz w:val="36"/>
          <w:szCs w:val="36"/>
        </w:rPr>
        <w:t>صَبَاح</w:t>
      </w:r>
      <w:r w:rsidRPr="0069042B">
        <w:rPr>
          <w:rFonts w:ascii="TraditionalNaskh" w:cs="TraditionalNaskh"/>
          <w:sz w:val="36"/>
          <w:szCs w:val="36"/>
        </w:rPr>
        <w:t xml:space="preserve"> </w:t>
      </w:r>
      <w:r w:rsidRPr="0069042B">
        <w:rPr>
          <w:rFonts w:ascii="TraditionalNaskh" w:cs="TraditionalNaskh" w:hint="eastAsia"/>
          <w:sz w:val="36"/>
          <w:szCs w:val="36"/>
        </w:rPr>
        <w:t>الخَيْر</w:t>
      </w:r>
      <w:r w:rsidRPr="0069042B">
        <w:rPr>
          <w:rFonts w:ascii="TraditionalNaskh" w:cs="TraditionalNaskh"/>
          <w:sz w:val="36"/>
          <w:szCs w:val="36"/>
        </w:rPr>
        <w:t xml:space="preserve">              </w:t>
      </w:r>
      <w:r>
        <w:rPr>
          <w:sz w:val="22"/>
          <w:szCs w:val="22"/>
        </w:rPr>
        <w:t>C)</w:t>
      </w:r>
      <w:r w:rsidRPr="0069042B">
        <w:rPr>
          <w:rFonts w:ascii="TraditionalNaskh" w:cs="TraditionalNaskh"/>
          <w:sz w:val="36"/>
          <w:szCs w:val="36"/>
        </w:rPr>
        <w:t xml:space="preserve">  </w:t>
      </w:r>
      <w:r w:rsidRPr="0069042B">
        <w:rPr>
          <w:rFonts w:ascii="TraditionalNaskh" w:cs="TraditionalNaskh" w:hint="eastAsia"/>
          <w:sz w:val="36"/>
          <w:szCs w:val="36"/>
        </w:rPr>
        <w:t>وَحْدِي</w:t>
      </w:r>
      <w:r>
        <w:rPr>
          <w:rFonts w:ascii="TraditionalNaskh" w:cs="TraditionalNaskh"/>
          <w:sz w:val="36"/>
          <w:szCs w:val="36"/>
        </w:rPr>
        <w:t xml:space="preserve">        </w:t>
      </w:r>
      <w:r w:rsidRPr="0069042B">
        <w:rPr>
          <w:rFonts w:ascii="TraditionalNaskh" w:cs="TraditionalNaskh"/>
          <w:sz w:val="36"/>
          <w:szCs w:val="36"/>
        </w:rPr>
        <w:t xml:space="preserve">         </w:t>
      </w:r>
      <w:r>
        <w:rPr>
          <w:sz w:val="22"/>
          <w:szCs w:val="22"/>
        </w:rPr>
        <w:t>D)</w:t>
      </w:r>
      <w:r w:rsidRPr="0069042B">
        <w:rPr>
          <w:rFonts w:ascii="TraditionalNaskh" w:cs="TraditionalNaskh"/>
          <w:sz w:val="36"/>
          <w:szCs w:val="36"/>
        </w:rPr>
        <w:t xml:space="preserve">   </w:t>
      </w:r>
      <w:r w:rsidRPr="0069042B">
        <w:rPr>
          <w:rFonts w:ascii="TraditionalNaskh" w:cs="TraditionalNaskh" w:hint="eastAsia"/>
          <w:sz w:val="36"/>
          <w:szCs w:val="36"/>
        </w:rPr>
        <w:t>نَفْسِك</w:t>
      </w:r>
    </w:p>
    <w:p w:rsidR="00F460C4" w:rsidRDefault="00F460C4" w:rsidP="00C8016D">
      <w:pPr>
        <w:rPr>
          <w:b/>
          <w:bCs/>
          <w:sz w:val="22"/>
          <w:szCs w:val="22"/>
        </w:rPr>
      </w:pPr>
    </w:p>
    <w:p w:rsidR="00F460C4" w:rsidRPr="00981E84" w:rsidRDefault="00F460C4" w:rsidP="0069042B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16.</w:t>
      </w:r>
      <w:r>
        <w:rPr>
          <w:b/>
          <w:bCs/>
          <w:sz w:val="22"/>
          <w:szCs w:val="22"/>
        </w:rPr>
        <w:t xml:space="preserve">  </w:t>
      </w:r>
      <w:r w:rsidRPr="00C8016D">
        <w:rPr>
          <w:rFonts w:ascii="TraditionalNaskh" w:cs="TraditionalNaskh" w:hint="eastAsia"/>
          <w:sz w:val="36"/>
          <w:szCs w:val="36"/>
        </w:rPr>
        <w:t>هَذِه</w:t>
      </w:r>
      <w:r w:rsidRPr="00C8016D">
        <w:rPr>
          <w:rFonts w:ascii="TraditionalNaskh" w:cs="TraditionalNaskh"/>
          <w:sz w:val="36"/>
          <w:szCs w:val="36"/>
        </w:rPr>
        <w:t xml:space="preserve"> </w:t>
      </w:r>
      <w:r w:rsidRPr="00C8016D">
        <w:rPr>
          <w:rFonts w:ascii="TraditionalNaskh" w:cs="TraditionalNaskh" w:hint="eastAsia"/>
          <w:sz w:val="36"/>
          <w:szCs w:val="36"/>
        </w:rPr>
        <w:t>الزَّهرَة</w:t>
      </w:r>
      <w:r w:rsidRPr="00C8016D">
        <w:rPr>
          <w:rFonts w:ascii="TraditionalNaskh" w:cs="TraditionalNaskh"/>
          <w:sz w:val="36"/>
          <w:szCs w:val="36"/>
        </w:rPr>
        <w:t xml:space="preserve"> </w:t>
      </w:r>
      <w:r w:rsidRPr="00C8016D">
        <w:rPr>
          <w:rFonts w:ascii="TraditionalNaskh" w:cs="TraditionalNaskh" w:hint="eastAsia"/>
          <w:sz w:val="36"/>
          <w:szCs w:val="36"/>
        </w:rPr>
        <w:t>لَك</w:t>
      </w:r>
      <w:r w:rsidRPr="00C8016D">
        <w:t xml:space="preserve"> </w:t>
      </w:r>
      <w:r>
        <w:t xml:space="preserve"> </w:t>
      </w:r>
      <w:r w:rsidRPr="00C8016D">
        <w:rPr>
          <w:rFonts w:ascii="TraditionalNaskh" w:cs="TraditionalNaskh" w:hint="eastAsia"/>
          <w:sz w:val="36"/>
          <w:szCs w:val="36"/>
        </w:rPr>
        <w:t>سَلامَتَك</w:t>
      </w:r>
      <w:r>
        <w:rPr>
          <w:rFonts w:ascii="TraditionalNaskh" w:cs="TraditionalNaskh"/>
          <w:sz w:val="36"/>
          <w:szCs w:val="36"/>
        </w:rPr>
        <w:t xml:space="preserve">  </w:t>
      </w:r>
      <w:r>
        <w:rPr>
          <w:sz w:val="22"/>
          <w:szCs w:val="22"/>
        </w:rPr>
        <w:t>cümlesinin tercümesi hangisidir?</w:t>
      </w:r>
    </w:p>
    <w:p w:rsidR="00F460C4" w:rsidRPr="0069042B" w:rsidRDefault="00F460C4" w:rsidP="0069042B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69042B">
        <w:rPr>
          <w:sz w:val="22"/>
          <w:szCs w:val="22"/>
        </w:rPr>
        <w:t xml:space="preserve">Geçmiş olsun bu çiçek sana             </w:t>
      </w:r>
      <w:r>
        <w:rPr>
          <w:sz w:val="22"/>
          <w:szCs w:val="22"/>
        </w:rPr>
        <w:t xml:space="preserve">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B) </w:t>
      </w:r>
      <w:r w:rsidRPr="0069042B">
        <w:rPr>
          <w:sz w:val="22"/>
          <w:szCs w:val="22"/>
        </w:rPr>
        <w:t xml:space="preserve">Geçmiş olsun arkadaşım Zehra                </w:t>
      </w:r>
    </w:p>
    <w:p w:rsidR="00F460C4" w:rsidRPr="0069042B" w:rsidRDefault="00F460C4" w:rsidP="00D138BF">
      <w:pPr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69042B">
        <w:rPr>
          <w:sz w:val="22"/>
          <w:szCs w:val="22"/>
        </w:rPr>
        <w:t xml:space="preserve">Selam bu Zehra’dır                        </w:t>
      </w:r>
      <w:r>
        <w:rPr>
          <w:sz w:val="22"/>
          <w:szCs w:val="22"/>
        </w:rPr>
        <w:t xml:space="preserve">      </w:t>
      </w:r>
      <w:r w:rsidRPr="0069042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D) </w:t>
      </w:r>
      <w:r w:rsidRPr="0069042B">
        <w:rPr>
          <w:sz w:val="22"/>
          <w:szCs w:val="22"/>
        </w:rPr>
        <w:t>Selamlar bu çiçekler senin için</w:t>
      </w:r>
    </w:p>
    <w:p w:rsidR="00F460C4" w:rsidRDefault="00F460C4" w:rsidP="00B97AF3">
      <w:pPr>
        <w:rPr>
          <w:b/>
          <w:bCs/>
          <w:sz w:val="22"/>
          <w:szCs w:val="22"/>
        </w:rPr>
      </w:pPr>
    </w:p>
    <w:p w:rsidR="00F460C4" w:rsidRPr="00DD60D2" w:rsidRDefault="00F460C4" w:rsidP="00B97AF3">
      <w:pPr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>17.</w:t>
      </w:r>
      <w:r>
        <w:rPr>
          <w:b/>
          <w:bCs/>
          <w:sz w:val="22"/>
          <w:szCs w:val="22"/>
        </w:rPr>
        <w:t xml:space="preserve">  </w:t>
      </w:r>
      <w:r w:rsidRPr="008930C2">
        <w:rPr>
          <w:sz w:val="22"/>
          <w:szCs w:val="22"/>
        </w:rPr>
        <w:t xml:space="preserve"> </w:t>
      </w:r>
      <w:r>
        <w:rPr>
          <w:rFonts w:ascii="Arial" w:hAnsi="Arial" w:cs="Arial"/>
          <w:sz w:val="32"/>
          <w:szCs w:val="32"/>
          <w:rtl/>
          <w:lang w:bidi="fa-IR"/>
        </w:rPr>
        <w:t>۸+</w:t>
      </w:r>
      <w:r>
        <w:rPr>
          <w:sz w:val="32"/>
          <w:szCs w:val="32"/>
          <w:rtl/>
          <w:lang w:bidi="fa-IR"/>
        </w:rPr>
        <w:t>٤</w:t>
      </w:r>
      <w:r>
        <w:rPr>
          <w:sz w:val="32"/>
          <w:szCs w:val="32"/>
        </w:rPr>
        <w:t xml:space="preserve"> =…</w:t>
      </w:r>
      <w:r>
        <w:t xml:space="preserve"> </w:t>
      </w:r>
      <w:r w:rsidRPr="00DD60D2">
        <w:rPr>
          <w:sz w:val="22"/>
          <w:szCs w:val="22"/>
        </w:rPr>
        <w:t>İşleminin</w:t>
      </w:r>
      <w:r>
        <w:rPr>
          <w:sz w:val="22"/>
          <w:szCs w:val="22"/>
        </w:rPr>
        <w:t xml:space="preserve"> sonucu hangi şıkta verilmiştir?</w:t>
      </w:r>
    </w:p>
    <w:p w:rsidR="00F460C4" w:rsidRPr="00DD60D2" w:rsidRDefault="00F460C4" w:rsidP="0069042B">
      <w:pPr>
        <w:rPr>
          <w:rFonts w:ascii="TraditionalNaskh"/>
          <w:sz w:val="36"/>
          <w:szCs w:val="36"/>
        </w:rPr>
      </w:pPr>
      <w:r w:rsidRPr="00DD60D2">
        <w:rPr>
          <w:sz w:val="22"/>
          <w:szCs w:val="22"/>
        </w:rPr>
        <w:t>A)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rFonts w:ascii="TraditionalNaskh" w:cs="TraditionalNaskh" w:hint="eastAsia"/>
          <w:sz w:val="36"/>
          <w:szCs w:val="36"/>
        </w:rPr>
        <w:t>تِسْعَة</w:t>
      </w:r>
      <w:r w:rsidRPr="00DD60D2">
        <w:rPr>
          <w:rFonts w:ascii="TraditionalNaskh" w:cs="TraditionalNaskh"/>
          <w:sz w:val="36"/>
          <w:szCs w:val="36"/>
        </w:rPr>
        <w:t xml:space="preserve">  </w:t>
      </w:r>
      <w:r>
        <w:rPr>
          <w:rFonts w:ascii="TraditionalNaskh" w:cs="TraditionalNaskh"/>
        </w:rPr>
        <w:t xml:space="preserve"> </w:t>
      </w:r>
      <w:r w:rsidRPr="00DD60D2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r w:rsidRPr="00B97AF3">
        <w:rPr>
          <w:rFonts w:ascii="TraditionalNaskh" w:cs="TraditionalNaskh" w:hint="eastAsia"/>
          <w:sz w:val="36"/>
          <w:szCs w:val="36"/>
        </w:rPr>
        <w:t>اِثْنَا</w:t>
      </w:r>
      <w:r w:rsidRPr="00B97AF3">
        <w:rPr>
          <w:rFonts w:ascii="TraditionalNaskh" w:cs="TraditionalNaskh"/>
          <w:sz w:val="36"/>
          <w:szCs w:val="36"/>
        </w:rPr>
        <w:t xml:space="preserve"> </w:t>
      </w:r>
      <w:r w:rsidRPr="00B97AF3">
        <w:rPr>
          <w:rFonts w:ascii="TraditionalNaskh" w:cs="TraditionalNaskh" w:hint="eastAsia"/>
          <w:sz w:val="36"/>
          <w:szCs w:val="36"/>
        </w:rPr>
        <w:t>عَشَر</w:t>
      </w:r>
      <w:r>
        <w:rPr>
          <w:sz w:val="22"/>
          <w:szCs w:val="22"/>
        </w:rPr>
        <w:t xml:space="preserve">          </w:t>
      </w:r>
      <w:r w:rsidRPr="00DD60D2">
        <w:rPr>
          <w:rFonts w:ascii="TraditionalNaskh" w:cs="TraditionalNaskh"/>
          <w:sz w:val="36"/>
          <w:szCs w:val="36"/>
        </w:rPr>
        <w:t xml:space="preserve">          </w:t>
      </w:r>
      <w:r w:rsidRPr="00DD60D2">
        <w:rPr>
          <w:sz w:val="22"/>
          <w:szCs w:val="22"/>
        </w:rPr>
        <w:t>C)</w:t>
      </w:r>
      <w:r w:rsidRPr="00DD60D2">
        <w:rPr>
          <w:rFonts w:ascii="TraditionalNaskh" w:cs="TraditionalNaskh"/>
          <w:sz w:val="36"/>
          <w:szCs w:val="36"/>
        </w:rPr>
        <w:t xml:space="preserve">   </w:t>
      </w:r>
      <w:r w:rsidRPr="00DD60D2">
        <w:rPr>
          <w:rFonts w:ascii="TraditionalNaskh" w:cs="TraditionalNaskh" w:hint="eastAsia"/>
          <w:sz w:val="36"/>
          <w:szCs w:val="36"/>
        </w:rPr>
        <w:t>أحَد</w:t>
      </w:r>
      <w:r w:rsidRPr="00DD60D2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rFonts w:ascii="TraditionalNaskh" w:cs="TraditionalNaskh" w:hint="eastAsia"/>
          <w:sz w:val="36"/>
          <w:szCs w:val="36"/>
        </w:rPr>
        <w:t>عَشَرَ</w:t>
      </w:r>
      <w:r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rFonts w:ascii="TraditionalNaskh" w:cs="TraditionalNaskh"/>
          <w:sz w:val="36"/>
          <w:szCs w:val="36"/>
        </w:rPr>
        <w:t xml:space="preserve">       </w:t>
      </w:r>
      <w:r w:rsidRPr="00DD60D2">
        <w:rPr>
          <w:sz w:val="22"/>
          <w:szCs w:val="22"/>
        </w:rPr>
        <w:t>D)</w:t>
      </w:r>
      <w:r w:rsidRPr="00B97AF3">
        <w:rPr>
          <w:rFonts w:ascii="TraditionalNaskh" w:cs="TraditionalNaskh"/>
          <w:sz w:val="44"/>
          <w:szCs w:val="44"/>
        </w:rPr>
        <w:t xml:space="preserve"> </w:t>
      </w:r>
      <w:r w:rsidRPr="00B97AF3">
        <w:rPr>
          <w:rFonts w:ascii="TraditionalNaskh" w:cs="TraditionalNaskh" w:hint="eastAsia"/>
          <w:sz w:val="36"/>
          <w:szCs w:val="36"/>
        </w:rPr>
        <w:t>ثَمَانِيَة</w:t>
      </w:r>
      <w:r w:rsidRPr="00DD60D2">
        <w:rPr>
          <w:rFonts w:ascii="TraditionalNaskh" w:cs="TraditionalNaskh"/>
          <w:sz w:val="36"/>
          <w:szCs w:val="36"/>
        </w:rPr>
        <w:t xml:space="preserve"> </w:t>
      </w:r>
    </w:p>
    <w:p w:rsidR="00F460C4" w:rsidRDefault="00F460C4" w:rsidP="00AC2B3D">
      <w:pPr>
        <w:rPr>
          <w:b/>
          <w:bCs/>
        </w:rPr>
      </w:pPr>
    </w:p>
    <w:p w:rsidR="00F460C4" w:rsidRPr="0092496B" w:rsidRDefault="00F460C4" w:rsidP="00AC2B3D">
      <w:pPr>
        <w:pStyle w:val="NoSpacing"/>
        <w:rPr>
          <w:rFonts w:ascii="Times New Roman" w:hAnsi="Times New Roman" w:cs="Times New Roman"/>
          <w:lang w:eastAsia="tr-TR"/>
        </w:rPr>
      </w:pPr>
      <w:r w:rsidRPr="008930C2">
        <w:rPr>
          <w:rFonts w:ascii="Times New Roman" w:hAnsi="Times New Roman" w:cs="Times New Roman"/>
          <w:b/>
          <w:bCs/>
        </w:rPr>
        <w:t>18.</w:t>
      </w:r>
      <w:r w:rsidRPr="008930C2">
        <w:rPr>
          <w:rFonts w:ascii="Times New Roman" w:hAnsi="Times New Roman" w:cs="Times New Roman"/>
        </w:rPr>
        <w:t xml:space="preserve"> </w:t>
      </w:r>
      <w:r w:rsidRPr="00722040">
        <w:rPr>
          <w:rFonts w:ascii="TraditionalNaskh" w:cs="TraditionalNaskh" w:hint="eastAsia"/>
          <w:sz w:val="36"/>
          <w:szCs w:val="36"/>
          <w:lang w:eastAsia="tr-TR"/>
        </w:rPr>
        <w:t>اَلحَسَاء</w:t>
      </w:r>
      <w:r w:rsidRPr="00722040">
        <w:rPr>
          <w:rFonts w:ascii="TraditionalNaskh" w:cs="TraditionalNaskh"/>
          <w:sz w:val="36"/>
          <w:szCs w:val="36"/>
          <w:lang w:eastAsia="tr-TR"/>
        </w:rPr>
        <w:t xml:space="preserve"> </w:t>
      </w:r>
      <w:r w:rsidRPr="00722040">
        <w:rPr>
          <w:rFonts w:ascii="TraditionalNaskh" w:cs="TraditionalNaskh" w:hint="eastAsia"/>
          <w:sz w:val="36"/>
          <w:szCs w:val="36"/>
          <w:lang w:eastAsia="tr-TR"/>
        </w:rPr>
        <w:t>لَذِيذ</w:t>
      </w:r>
      <w:r w:rsidRPr="00722040">
        <w:rPr>
          <w:rFonts w:ascii="TraditionalNaskh" w:cs="TraditionalNaskh" w:hint="cs"/>
          <w:sz w:val="36"/>
          <w:szCs w:val="36"/>
          <w:lang w:eastAsia="tr-TR"/>
        </w:rPr>
        <w:t>٬</w:t>
      </w:r>
      <w:r w:rsidRPr="00722040">
        <w:rPr>
          <w:rFonts w:ascii="TraditionalNaskh" w:cs="TraditionalNaskh"/>
          <w:sz w:val="36"/>
          <w:szCs w:val="36"/>
          <w:lang w:eastAsia="tr-TR"/>
        </w:rPr>
        <w:t xml:space="preserve"> </w:t>
      </w:r>
      <w:r w:rsidRPr="00722040">
        <w:rPr>
          <w:rFonts w:ascii="TraditionalNaskh" w:cs="TraditionalNaskh" w:hint="eastAsia"/>
          <w:sz w:val="36"/>
          <w:szCs w:val="36"/>
          <w:lang w:eastAsia="tr-TR"/>
        </w:rPr>
        <w:t>هَلْ</w:t>
      </w:r>
      <w:r w:rsidRPr="00722040">
        <w:rPr>
          <w:rFonts w:ascii="TraditionalNaskh" w:cs="TraditionalNaskh"/>
          <w:sz w:val="36"/>
          <w:szCs w:val="36"/>
          <w:lang w:eastAsia="tr-TR"/>
        </w:rPr>
        <w:t xml:space="preserve"> </w:t>
      </w:r>
      <w:r w:rsidRPr="00722040">
        <w:rPr>
          <w:rFonts w:ascii="TraditionalNaskh" w:cs="TraditionalNaskh" w:hint="eastAsia"/>
          <w:sz w:val="36"/>
          <w:szCs w:val="36"/>
          <w:lang w:eastAsia="tr-TR"/>
        </w:rPr>
        <w:t>عِنْدَكَ</w:t>
      </w:r>
      <w:r w:rsidRPr="00722040">
        <w:rPr>
          <w:rFonts w:ascii="TraditionalNaskh" w:cs="TraditionalNaskh"/>
          <w:sz w:val="36"/>
          <w:szCs w:val="36"/>
          <w:lang w:eastAsia="tr-TR"/>
        </w:rPr>
        <w:t xml:space="preserve"> </w:t>
      </w:r>
      <w:r w:rsidRPr="00722040">
        <w:rPr>
          <w:rFonts w:ascii="TraditionalNaskh" w:cs="TraditionalNaskh" w:hint="eastAsia"/>
          <w:sz w:val="36"/>
          <w:szCs w:val="36"/>
          <w:lang w:eastAsia="tr-TR"/>
        </w:rPr>
        <w:t>دَجاجٌ</w:t>
      </w:r>
      <w:r>
        <w:rPr>
          <w:rFonts w:ascii="TraditionalNaskh" w:hAnsi="Times New Roman" w:cs="TraditionalNaskh"/>
          <w:sz w:val="36"/>
          <w:szCs w:val="36"/>
          <w:lang w:eastAsia="tr-TR"/>
        </w:rPr>
        <w:t xml:space="preserve">  </w:t>
      </w:r>
      <w:r w:rsidRPr="0092496B">
        <w:rPr>
          <w:rFonts w:ascii="Times New Roman" w:hAnsi="Times New Roman" w:cs="Times New Roman"/>
          <w:lang w:eastAsia="tr-TR"/>
        </w:rPr>
        <w:t>cümlesinde harekesi olmayan harflerin harekesi sırasıyla ne olmalıdır?</w:t>
      </w:r>
    </w:p>
    <w:p w:rsidR="00F460C4" w:rsidRDefault="00F460C4" w:rsidP="00A100AA">
      <w:pPr>
        <w:rPr>
          <w:sz w:val="22"/>
          <w:szCs w:val="22"/>
        </w:rPr>
      </w:pPr>
      <w:r>
        <w:rPr>
          <w:sz w:val="22"/>
          <w:szCs w:val="22"/>
        </w:rPr>
        <w:t xml:space="preserve">A) Şedde-ötre-ötre-üstün             B) Cezm-esre-esre-üstün                  </w:t>
      </w:r>
    </w:p>
    <w:p w:rsidR="00F460C4" w:rsidRPr="0069042B" w:rsidRDefault="00F460C4" w:rsidP="00A100AA">
      <w:pPr>
        <w:rPr>
          <w:sz w:val="22"/>
          <w:szCs w:val="22"/>
        </w:rPr>
      </w:pPr>
      <w:r>
        <w:rPr>
          <w:sz w:val="22"/>
          <w:szCs w:val="22"/>
        </w:rPr>
        <w:t>C) Cezm-ötre-tenvin-üstün          D) Şedde-üstün-tenvin-esre</w:t>
      </w:r>
    </w:p>
    <w:p w:rsidR="00F460C4" w:rsidRDefault="00F460C4" w:rsidP="005B5F90">
      <w:pPr>
        <w:rPr>
          <w:b/>
          <w:bCs/>
          <w:sz w:val="22"/>
          <w:szCs w:val="22"/>
        </w:rPr>
      </w:pPr>
    </w:p>
    <w:p w:rsidR="00F460C4" w:rsidRDefault="00F460C4" w:rsidP="005B5F90">
      <w:pPr>
        <w:rPr>
          <w:rFonts w:ascii="TraditionalNaskh"/>
          <w:sz w:val="32"/>
          <w:szCs w:val="32"/>
        </w:rPr>
      </w:pPr>
      <w:r w:rsidRPr="008930C2">
        <w:rPr>
          <w:b/>
          <w:bCs/>
          <w:sz w:val="22"/>
          <w:szCs w:val="22"/>
        </w:rPr>
        <w:t>19.</w:t>
      </w:r>
      <w:r>
        <w:rPr>
          <w:b/>
          <w:bCs/>
          <w:sz w:val="22"/>
          <w:szCs w:val="22"/>
        </w:rPr>
        <w:t xml:space="preserve">  </w:t>
      </w:r>
      <w:r w:rsidRPr="005B5F90">
        <w:rPr>
          <w:rFonts w:ascii="TraditionalNaskh" w:cs="TraditionalNaskh" w:hint="eastAsia"/>
          <w:sz w:val="36"/>
          <w:szCs w:val="36"/>
        </w:rPr>
        <w:t>عِنْدِي</w:t>
      </w:r>
      <w:r w:rsidRPr="005B5F90">
        <w:rPr>
          <w:rFonts w:ascii="TraditionalNaskh" w:cs="TraditionalNaskh"/>
          <w:sz w:val="36"/>
          <w:szCs w:val="36"/>
        </w:rPr>
        <w:t xml:space="preserve"> </w:t>
      </w:r>
      <w:r w:rsidRPr="005B5F90">
        <w:rPr>
          <w:rFonts w:ascii="TraditionalNaskh" w:cs="TraditionalNaskh" w:hint="eastAsia"/>
          <w:sz w:val="36"/>
          <w:szCs w:val="36"/>
        </w:rPr>
        <w:t>ألم</w:t>
      </w:r>
      <w:r w:rsidRPr="005B5F90">
        <w:rPr>
          <w:rFonts w:ascii="TraditionalNaskh" w:cs="TraditionalNaskh"/>
          <w:sz w:val="36"/>
          <w:szCs w:val="36"/>
        </w:rPr>
        <w:t xml:space="preserve"> </w:t>
      </w:r>
      <w:r w:rsidRPr="005B5F90">
        <w:rPr>
          <w:rFonts w:ascii="TraditionalNaskh" w:cs="TraditionalNaskh" w:hint="eastAsia"/>
          <w:sz w:val="36"/>
          <w:szCs w:val="36"/>
        </w:rPr>
        <w:t>فِي</w:t>
      </w:r>
      <w:r w:rsidRPr="005B5F90">
        <w:rPr>
          <w:rFonts w:ascii="TraditionalNaskh" w:cs="TraditionalNaskh"/>
          <w:sz w:val="36"/>
          <w:szCs w:val="36"/>
        </w:rPr>
        <w:t xml:space="preserve"> </w:t>
      </w:r>
      <w:r w:rsidRPr="005B5F90">
        <w:rPr>
          <w:rFonts w:ascii="TraditionalNaskh" w:cs="TraditionalNaskh" w:hint="eastAsia"/>
          <w:sz w:val="36"/>
          <w:szCs w:val="36"/>
        </w:rPr>
        <w:t>ظَهْرِي</w:t>
      </w:r>
      <w:r>
        <w:rPr>
          <w:b/>
          <w:bCs/>
          <w:sz w:val="22"/>
          <w:szCs w:val="22"/>
        </w:rPr>
        <w:t xml:space="preserve">   </w:t>
      </w:r>
      <w:r w:rsidRPr="00C025D7">
        <w:rPr>
          <w:sz w:val="22"/>
          <w:szCs w:val="22"/>
        </w:rPr>
        <w:t>cevabının sorusu hangisi olabilir?</w:t>
      </w:r>
      <w:r>
        <w:rPr>
          <w:b/>
          <w:bCs/>
          <w:sz w:val="22"/>
          <w:szCs w:val="22"/>
        </w:rPr>
        <w:t xml:space="preserve"> </w:t>
      </w:r>
      <w:r w:rsidRPr="008930C2">
        <w:rPr>
          <w:b/>
          <w:bCs/>
          <w:sz w:val="22"/>
          <w:szCs w:val="22"/>
        </w:rPr>
        <w:t xml:space="preserve"> </w:t>
      </w:r>
    </w:p>
    <w:p w:rsidR="00F460C4" w:rsidRDefault="00F460C4" w:rsidP="00337DD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460C4" w:rsidRDefault="00F460C4" w:rsidP="00C025D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b/>
          <w:bCs/>
          <w:sz w:val="22"/>
          <w:szCs w:val="22"/>
        </w:rPr>
        <w:t xml:space="preserve">  </w:t>
      </w:r>
      <w:r w:rsidRPr="00C025D7">
        <w:rPr>
          <w:rFonts w:ascii="TraditionalNaskh" w:cs="TraditionalNaskh" w:hint="eastAsia"/>
          <w:sz w:val="36"/>
          <w:szCs w:val="36"/>
        </w:rPr>
        <w:t>مَا</w:t>
      </w:r>
      <w:r w:rsidRPr="00C025D7">
        <w:rPr>
          <w:rFonts w:ascii="TraditionalNaskh" w:cs="TraditionalNaskh"/>
          <w:sz w:val="36"/>
          <w:szCs w:val="36"/>
        </w:rPr>
        <w:t xml:space="preserve"> </w:t>
      </w:r>
      <w:r w:rsidRPr="00C025D7">
        <w:rPr>
          <w:rFonts w:ascii="TraditionalNaskh" w:cs="TraditionalNaskh" w:hint="eastAsia"/>
          <w:sz w:val="36"/>
          <w:szCs w:val="36"/>
        </w:rPr>
        <w:t>بِكَ؟</w:t>
      </w:r>
      <w:r>
        <w:rPr>
          <w:rFonts w:ascii="TraditionalNaskh" w:cs="TraditionalNaskh"/>
          <w:sz w:val="36"/>
          <w:szCs w:val="36"/>
        </w:rPr>
        <w:t xml:space="preserve">         </w:t>
      </w:r>
      <w:r w:rsidRPr="00DD60D2">
        <w:rPr>
          <w:sz w:val="22"/>
          <w:szCs w:val="22"/>
        </w:rPr>
        <w:t>B)</w:t>
      </w:r>
      <w:r>
        <w:rPr>
          <w:rFonts w:ascii="TraditionalNaskh" w:cs="TraditionalNaskh"/>
          <w:sz w:val="36"/>
          <w:szCs w:val="36"/>
        </w:rPr>
        <w:t xml:space="preserve"> </w:t>
      </w:r>
      <w:r w:rsidRPr="00C025D7">
        <w:rPr>
          <w:rFonts w:ascii="TraditionalNaskh" w:cs="TraditionalNaskh" w:hint="eastAsia"/>
          <w:sz w:val="36"/>
          <w:szCs w:val="36"/>
        </w:rPr>
        <w:t>مَا</w:t>
      </w:r>
      <w:r w:rsidRPr="00C025D7">
        <w:rPr>
          <w:rFonts w:ascii="TraditionalNaskh" w:cs="TraditionalNaskh"/>
          <w:sz w:val="36"/>
          <w:szCs w:val="36"/>
        </w:rPr>
        <w:t xml:space="preserve"> </w:t>
      </w:r>
      <w:r w:rsidRPr="00C025D7">
        <w:rPr>
          <w:rFonts w:ascii="TraditionalNaskh" w:cs="TraditionalNaskh" w:hint="eastAsia"/>
          <w:sz w:val="36"/>
          <w:szCs w:val="36"/>
        </w:rPr>
        <w:t>بِهَا؟</w:t>
      </w:r>
      <w:r>
        <w:rPr>
          <w:rFonts w:ascii="TraditionalNaskh" w:cs="TraditionalNaskh"/>
          <w:sz w:val="36"/>
          <w:szCs w:val="36"/>
        </w:rPr>
        <w:t xml:space="preserve">        </w:t>
      </w:r>
      <w:r w:rsidRPr="00DD60D2">
        <w:rPr>
          <w:sz w:val="22"/>
          <w:szCs w:val="22"/>
        </w:rPr>
        <w:t>C)</w:t>
      </w:r>
      <w:r>
        <w:rPr>
          <w:rFonts w:ascii="TraditionalNaskh" w:cs="TraditionalNaskh"/>
          <w:sz w:val="36"/>
          <w:szCs w:val="36"/>
        </w:rPr>
        <w:t xml:space="preserve"> </w:t>
      </w:r>
      <w:r w:rsidRPr="002565DA">
        <w:rPr>
          <w:rFonts w:ascii="TraditionalNaskh" w:cs="TraditionalNaskh" w:hint="eastAsia"/>
          <w:sz w:val="36"/>
          <w:szCs w:val="36"/>
        </w:rPr>
        <w:t>مَا</w:t>
      </w:r>
      <w:r w:rsidRPr="002565DA">
        <w:rPr>
          <w:rFonts w:ascii="TraditionalNaskh" w:cs="TraditionalNaskh"/>
          <w:sz w:val="36"/>
          <w:szCs w:val="36"/>
        </w:rPr>
        <w:t xml:space="preserve"> </w:t>
      </w:r>
      <w:r w:rsidRPr="002565DA">
        <w:rPr>
          <w:rFonts w:ascii="TraditionalNaskh" w:cs="TraditionalNaskh" w:hint="eastAsia"/>
          <w:sz w:val="36"/>
          <w:szCs w:val="36"/>
        </w:rPr>
        <w:t>بِه؟</w:t>
      </w:r>
      <w:r>
        <w:rPr>
          <w:rFonts w:ascii="TraditionalNaskh" w:cs="TraditionalNaskh"/>
          <w:sz w:val="25"/>
          <w:szCs w:val="25"/>
        </w:rPr>
        <w:t xml:space="preserve">       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25"/>
          <w:szCs w:val="25"/>
        </w:rPr>
        <w:t xml:space="preserve"> </w:t>
      </w:r>
      <w:r w:rsidRPr="002565DA">
        <w:rPr>
          <w:rFonts w:ascii="TraditionalNaskh" w:cs="TraditionalNaskh" w:hint="eastAsia"/>
          <w:sz w:val="36"/>
          <w:szCs w:val="36"/>
        </w:rPr>
        <w:t>؟</w:t>
      </w:r>
      <w:r>
        <w:rPr>
          <w:rFonts w:ascii="TraditionalNaskh" w:cs="TraditionalNaskh"/>
          <w:sz w:val="25"/>
          <w:szCs w:val="25"/>
        </w:rPr>
        <w:t xml:space="preserve"> </w:t>
      </w:r>
      <w:r w:rsidRPr="00C025D7">
        <w:rPr>
          <w:rFonts w:ascii="TraditionalNaskh" w:cs="TraditionalNaskh" w:hint="eastAsia"/>
          <w:sz w:val="36"/>
          <w:szCs w:val="36"/>
        </w:rPr>
        <w:t>إلَى</w:t>
      </w:r>
      <w:r w:rsidRPr="00C025D7">
        <w:rPr>
          <w:rFonts w:ascii="TraditionalNaskh" w:cs="TraditionalNaskh"/>
          <w:sz w:val="36"/>
          <w:szCs w:val="36"/>
        </w:rPr>
        <w:t xml:space="preserve"> </w:t>
      </w:r>
      <w:r w:rsidRPr="00C025D7">
        <w:rPr>
          <w:rFonts w:ascii="TraditionalNaskh" w:cs="TraditionalNaskh" w:hint="eastAsia"/>
          <w:sz w:val="36"/>
          <w:szCs w:val="36"/>
        </w:rPr>
        <w:t>أيْنَ</w:t>
      </w:r>
    </w:p>
    <w:p w:rsidR="00F460C4" w:rsidRDefault="00F460C4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460C4" w:rsidRDefault="00F460C4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20. </w:t>
      </w:r>
      <w:r w:rsidRPr="0008056D">
        <w:rPr>
          <w:sz w:val="22"/>
          <w:szCs w:val="22"/>
        </w:rPr>
        <w:t xml:space="preserve">Vücut organlarıyla ilgili verilenlerden hangisi </w:t>
      </w:r>
      <w:r w:rsidRPr="0008056D">
        <w:rPr>
          <w:sz w:val="22"/>
          <w:szCs w:val="22"/>
          <w:u w:val="single"/>
        </w:rPr>
        <w:t>yanlıştır</w:t>
      </w:r>
      <w:r w:rsidRPr="0008056D">
        <w:rPr>
          <w:sz w:val="22"/>
          <w:szCs w:val="22"/>
        </w:rPr>
        <w:t>?</w:t>
      </w:r>
    </w:p>
    <w:p w:rsidR="00F460C4" w:rsidRDefault="00F460C4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رَأس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>:baş</w:t>
      </w:r>
      <w:r w:rsidRPr="00EF0D65">
        <w:rPr>
          <w:rFonts w:ascii="TraditionalNaskh" w:cs="TraditionalNaskh"/>
          <w:sz w:val="36"/>
          <w:szCs w:val="36"/>
        </w:rPr>
        <w:t xml:space="preserve">               </w:t>
      </w:r>
      <w:r w:rsidRPr="00DD60D2">
        <w:rPr>
          <w:sz w:val="22"/>
          <w:szCs w:val="22"/>
        </w:rPr>
        <w:t>B)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سَاق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 xml:space="preserve">:bacak </w:t>
      </w:r>
      <w:r w:rsidRPr="00EF0D65">
        <w:rPr>
          <w:rFonts w:ascii="TraditionalNaskh" w:cs="TraditionalNaskh"/>
          <w:sz w:val="36"/>
          <w:szCs w:val="36"/>
        </w:rPr>
        <w:t xml:space="preserve">           </w:t>
      </w:r>
      <w:r w:rsidRPr="00DD60D2">
        <w:rPr>
          <w:sz w:val="22"/>
          <w:szCs w:val="22"/>
        </w:rPr>
        <w:t>C)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فَم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 xml:space="preserve">:ağız  </w:t>
      </w:r>
      <w:r w:rsidRPr="00EF0D65"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D)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رَقَبَة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sz w:val="22"/>
          <w:szCs w:val="22"/>
        </w:rPr>
        <w:t xml:space="preserve">: göğüs </w:t>
      </w:r>
      <w:r w:rsidRPr="00EF0D65">
        <w:rPr>
          <w:rFonts w:ascii="TraditionalNaskh" w:cs="TraditionalNaskh"/>
          <w:sz w:val="36"/>
          <w:szCs w:val="36"/>
        </w:rPr>
        <w:t xml:space="preserve">     </w:t>
      </w:r>
      <w:r>
        <w:rPr>
          <w:b/>
          <w:bCs/>
          <w:sz w:val="22"/>
          <w:szCs w:val="22"/>
        </w:rPr>
        <w:t xml:space="preserve">        </w:t>
      </w:r>
    </w:p>
    <w:p w:rsidR="00F460C4" w:rsidRDefault="00F460C4" w:rsidP="00AC2B3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460C4" w:rsidRDefault="00F460C4" w:rsidP="00AC2B3D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21.</w:t>
      </w:r>
      <w:r>
        <w:rPr>
          <w:b/>
          <w:bCs/>
          <w:sz w:val="22"/>
          <w:szCs w:val="22"/>
        </w:rPr>
        <w:t xml:space="preserve"> </w:t>
      </w:r>
      <w:r w:rsidRPr="00EF0D65">
        <w:rPr>
          <w:sz w:val="22"/>
          <w:szCs w:val="22"/>
        </w:rPr>
        <w:t xml:space="preserve">Hastalıklarla ilgili verilenlerden hangisi </w:t>
      </w:r>
      <w:r w:rsidRPr="00EF0D65">
        <w:rPr>
          <w:sz w:val="22"/>
          <w:szCs w:val="22"/>
          <w:u w:val="single"/>
        </w:rPr>
        <w:t>yanlıştır</w:t>
      </w:r>
      <w:r w:rsidRPr="00EF0D65">
        <w:rPr>
          <w:sz w:val="22"/>
          <w:szCs w:val="22"/>
        </w:rPr>
        <w:t>?</w:t>
      </w:r>
    </w:p>
    <w:p w:rsidR="00F460C4" w:rsidRDefault="00F460C4" w:rsidP="00624E3D">
      <w:pPr>
        <w:rPr>
          <w:rFonts w:ascii="TraditionalNaskh" w:cs="TraditionalNaskh"/>
          <w:sz w:val="36"/>
          <w:szCs w:val="36"/>
        </w:rPr>
      </w:pP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A)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زُكَام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</w:t>
      </w:r>
      <w:r>
        <w:rPr>
          <w:sz w:val="22"/>
          <w:szCs w:val="22"/>
        </w:rPr>
        <w:t>baş</w:t>
      </w:r>
      <w:r w:rsidRPr="003D7F4B">
        <w:rPr>
          <w:sz w:val="22"/>
          <w:szCs w:val="22"/>
        </w:rPr>
        <w:t xml:space="preserve"> ağrısı</w:t>
      </w:r>
      <w:r w:rsidRPr="00EF0D65">
        <w:rPr>
          <w:rFonts w:ascii="TraditionalNaskh" w:cs="TraditionalNaskh"/>
          <w:sz w:val="36"/>
          <w:szCs w:val="36"/>
        </w:rPr>
        <w:t xml:space="preserve">        </w:t>
      </w:r>
      <w:r>
        <w:rPr>
          <w:rFonts w:ascii="TraditionalNaskh" w:cs="TraditionalNaskh"/>
          <w:sz w:val="36"/>
          <w:szCs w:val="36"/>
        </w:rPr>
        <w:t xml:space="preserve">          </w:t>
      </w:r>
      <w:r w:rsidRPr="00DD60D2">
        <w:rPr>
          <w:sz w:val="22"/>
          <w:szCs w:val="22"/>
        </w:rPr>
        <w:t>B)</w:t>
      </w:r>
      <w:r w:rsidRPr="00EF0D65"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الرَّقَبَة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:boyun ağrısı</w:t>
      </w:r>
      <w:r>
        <w:rPr>
          <w:rFonts w:ascii="TraditionalNaskh" w:cs="TraditionalNaskh"/>
          <w:sz w:val="36"/>
          <w:szCs w:val="36"/>
        </w:rPr>
        <w:t xml:space="preserve">      </w:t>
      </w:r>
    </w:p>
    <w:p w:rsidR="00F460C4" w:rsidRPr="003D7F4B" w:rsidRDefault="00F460C4" w:rsidP="00EF0D65">
      <w:pPr>
        <w:rPr>
          <w:sz w:val="22"/>
          <w:szCs w:val="22"/>
        </w:rPr>
      </w:pPr>
      <w:r>
        <w:rPr>
          <w:rFonts w:ascii="TraditionalNaskh" w:cs="TraditionalNaskh"/>
          <w:sz w:val="36"/>
          <w:szCs w:val="36"/>
        </w:rPr>
        <w:t xml:space="preserve">              </w:t>
      </w:r>
      <w:r w:rsidRPr="00DD60D2">
        <w:rPr>
          <w:sz w:val="22"/>
          <w:szCs w:val="22"/>
        </w:rPr>
        <w:t>C)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الصَّدْر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:göğüs ağrısı</w:t>
      </w:r>
      <w:r>
        <w:rPr>
          <w:rFonts w:ascii="TraditionalNaskh" w:cs="TraditionalNaskh"/>
          <w:sz w:val="36"/>
          <w:szCs w:val="36"/>
        </w:rPr>
        <w:t xml:space="preserve">                   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الظَّهْر</w:t>
      </w:r>
      <w:r>
        <w:rPr>
          <w:rFonts w:ascii="TraditionalNaskh" w:cs="TraditionalNaskh"/>
          <w:sz w:val="36"/>
          <w:szCs w:val="36"/>
        </w:rPr>
        <w:t xml:space="preserve"> </w:t>
      </w:r>
      <w:r w:rsidRPr="00EF0D65">
        <w:rPr>
          <w:rFonts w:ascii="TraditionalNaskh" w:cs="TraditionalNaskh" w:hint="eastAsia"/>
          <w:sz w:val="36"/>
          <w:szCs w:val="36"/>
        </w:rPr>
        <w:t>ألَمُ</w:t>
      </w:r>
      <w:r>
        <w:rPr>
          <w:rFonts w:ascii="TraditionalNaskh" w:cs="TraditionalNaskh"/>
          <w:sz w:val="36"/>
          <w:szCs w:val="36"/>
        </w:rPr>
        <w:t xml:space="preserve"> </w:t>
      </w:r>
      <w:r w:rsidRPr="003D7F4B">
        <w:rPr>
          <w:sz w:val="22"/>
          <w:szCs w:val="22"/>
        </w:rPr>
        <w:t>:bel ağrısı</w:t>
      </w:r>
    </w:p>
    <w:p w:rsidR="00F460C4" w:rsidRDefault="00F460C4" w:rsidP="00AC2B3D">
      <w:pPr>
        <w:rPr>
          <w:b/>
          <w:bCs/>
          <w:sz w:val="22"/>
          <w:szCs w:val="22"/>
        </w:rPr>
      </w:pPr>
    </w:p>
    <w:p w:rsidR="00F460C4" w:rsidRDefault="00F460C4" w:rsidP="001F49FD">
      <w:pPr>
        <w:rPr>
          <w:rFonts w:ascii="TraditionalNaskh"/>
          <w:sz w:val="36"/>
          <w:szCs w:val="36"/>
        </w:rPr>
      </w:pPr>
      <w:r w:rsidRPr="002637DB">
        <w:rPr>
          <w:b/>
          <w:bCs/>
        </w:rPr>
        <w:t>22.</w:t>
      </w:r>
      <w:r w:rsidRPr="008930C2">
        <w:rPr>
          <w:b/>
          <w:bCs/>
        </w:rPr>
        <w:t xml:space="preserve"> </w:t>
      </w:r>
      <w:r w:rsidRPr="001F49FD">
        <w:t xml:space="preserve">Aşağıda verilen kelime-anlam eşleştirmelerinden hangisi </w:t>
      </w:r>
      <w:r w:rsidRPr="001F49FD">
        <w:rPr>
          <w:u w:val="single"/>
        </w:rPr>
        <w:t>yanlıştır</w:t>
      </w:r>
      <w:r w:rsidRPr="001F49FD">
        <w:t>?</w:t>
      </w:r>
      <w:r>
        <w:rPr>
          <w:b/>
          <w:bCs/>
        </w:rPr>
        <w:t xml:space="preserve"> </w:t>
      </w:r>
      <w:r w:rsidRPr="0007627E">
        <w:rPr>
          <w:rFonts w:ascii="TraditionalNaskh" w:cs="TraditionalNaskh"/>
          <w:sz w:val="36"/>
          <w:szCs w:val="36"/>
        </w:rPr>
        <w:t xml:space="preserve">   </w:t>
      </w:r>
    </w:p>
    <w:p w:rsidR="00F460C4" w:rsidRPr="001D4364" w:rsidRDefault="00F460C4" w:rsidP="001F49FD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 w:rsidRPr="0007627E">
        <w:rPr>
          <w:rFonts w:ascii="TraditionalNaskh" w:cs="TraditionalNaskh"/>
          <w:sz w:val="36"/>
          <w:szCs w:val="36"/>
        </w:rPr>
        <w:t xml:space="preserve"> </w:t>
      </w:r>
      <w:r w:rsidRPr="0007627E">
        <w:rPr>
          <w:rFonts w:ascii="TraditionalNaskh" w:cs="TraditionalNaskh" w:hint="eastAsia"/>
          <w:sz w:val="36"/>
          <w:szCs w:val="36"/>
        </w:rPr>
        <w:t>مَوْعِد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 xml:space="preserve">:Randevu  </w:t>
      </w:r>
      <w:r>
        <w:rPr>
          <w:rFonts w:ascii="TraditionalNaskh" w:cs="TraditionalNaskh"/>
          <w:sz w:val="36"/>
          <w:szCs w:val="36"/>
        </w:rPr>
        <w:t xml:space="preserve">   </w:t>
      </w:r>
      <w:r w:rsidRPr="0007627E">
        <w:rPr>
          <w:rFonts w:ascii="TraditionalNaskh" w:cs="TraditionalNaskh"/>
          <w:sz w:val="36"/>
          <w:szCs w:val="36"/>
        </w:rPr>
        <w:t xml:space="preserve">   </w:t>
      </w:r>
      <w:r>
        <w:rPr>
          <w:rFonts w:ascii="TraditionalNaskh" w:cs="TraditionalNaskh"/>
          <w:sz w:val="36"/>
          <w:szCs w:val="36"/>
        </w:rPr>
        <w:t xml:space="preserve">  </w:t>
      </w:r>
      <w:r w:rsidRPr="00DD60D2">
        <w:rPr>
          <w:sz w:val="22"/>
          <w:szCs w:val="22"/>
        </w:rPr>
        <w:t>B)</w:t>
      </w:r>
      <w:r>
        <w:rPr>
          <w:rFonts w:ascii="TraditionalNaskh" w:cs="TraditionalNaskh"/>
          <w:sz w:val="36"/>
          <w:szCs w:val="36"/>
        </w:rPr>
        <w:t xml:space="preserve"> </w:t>
      </w:r>
      <w:r w:rsidRPr="0007627E">
        <w:rPr>
          <w:rFonts w:ascii="TraditionalNaskh" w:cs="TraditionalNaskh" w:hint="eastAsia"/>
          <w:sz w:val="36"/>
          <w:szCs w:val="36"/>
        </w:rPr>
        <w:t>عُنْوان</w:t>
      </w:r>
      <w:r w:rsidRPr="0007627E"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 xml:space="preserve">:Başlık  </w:t>
      </w:r>
      <w:r>
        <w:rPr>
          <w:rFonts w:ascii="TraditionalNaskh" w:cs="TraditionalNaskh"/>
          <w:sz w:val="36"/>
          <w:szCs w:val="36"/>
        </w:rPr>
        <w:t xml:space="preserve">       </w:t>
      </w:r>
      <w:r w:rsidRPr="00DD60D2">
        <w:rPr>
          <w:sz w:val="22"/>
          <w:szCs w:val="22"/>
        </w:rPr>
        <w:t>C)</w:t>
      </w:r>
      <w:r w:rsidRPr="0007627E">
        <w:rPr>
          <w:rFonts w:ascii="TraditionalNaskh" w:cs="TraditionalNaskh"/>
          <w:sz w:val="36"/>
          <w:szCs w:val="36"/>
        </w:rPr>
        <w:t xml:space="preserve">  </w:t>
      </w:r>
      <w:r w:rsidRPr="0007627E">
        <w:rPr>
          <w:rFonts w:ascii="TraditionalNaskh" w:cs="TraditionalNaskh" w:hint="eastAsia"/>
          <w:sz w:val="36"/>
          <w:szCs w:val="36"/>
        </w:rPr>
        <w:t>الصِّحَّة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 xml:space="preserve">:Sağlık  </w:t>
      </w:r>
      <w:r>
        <w:rPr>
          <w:rFonts w:ascii="TraditionalNaskh" w:cs="TraditionalNaskh"/>
          <w:sz w:val="36"/>
          <w:szCs w:val="36"/>
        </w:rPr>
        <w:t xml:space="preserve">      </w:t>
      </w:r>
      <w:r w:rsidRPr="00DD60D2">
        <w:rPr>
          <w:sz w:val="22"/>
          <w:szCs w:val="22"/>
        </w:rPr>
        <w:t>D)</w:t>
      </w:r>
      <w:r>
        <w:rPr>
          <w:rFonts w:ascii="TraditionalNaskh" w:cs="TraditionalNaskh"/>
          <w:sz w:val="36"/>
          <w:szCs w:val="36"/>
        </w:rPr>
        <w:t xml:space="preserve">  </w:t>
      </w:r>
      <w:r w:rsidRPr="0007627E">
        <w:rPr>
          <w:rFonts w:ascii="TraditionalNaskh" w:cs="TraditionalNaskh" w:hint="eastAsia"/>
          <w:sz w:val="36"/>
          <w:szCs w:val="36"/>
        </w:rPr>
        <w:t>عِيادة</w:t>
      </w:r>
      <w:r>
        <w:rPr>
          <w:rFonts w:ascii="TraditionalNaskh" w:cs="TraditionalNaskh"/>
          <w:sz w:val="36"/>
          <w:szCs w:val="36"/>
        </w:rPr>
        <w:t xml:space="preserve"> </w:t>
      </w:r>
      <w:r w:rsidRPr="001F49FD">
        <w:rPr>
          <w:sz w:val="22"/>
          <w:szCs w:val="22"/>
        </w:rPr>
        <w:t>:Liste</w:t>
      </w:r>
    </w:p>
    <w:p w:rsidR="00F460C4" w:rsidRDefault="00F460C4" w:rsidP="00A5359B">
      <w:pPr>
        <w:rPr>
          <w:b/>
          <w:bCs/>
          <w:sz w:val="22"/>
          <w:szCs w:val="22"/>
        </w:rPr>
      </w:pPr>
    </w:p>
    <w:p w:rsidR="00F460C4" w:rsidRDefault="00F460C4" w:rsidP="00126D39">
      <w:pPr>
        <w:rPr>
          <w:b/>
          <w:bCs/>
          <w:sz w:val="22"/>
          <w:szCs w:val="22"/>
        </w:rPr>
      </w:pPr>
      <w:r w:rsidRPr="008930C2">
        <w:rPr>
          <w:b/>
          <w:bCs/>
          <w:sz w:val="22"/>
          <w:szCs w:val="22"/>
        </w:rPr>
        <w:t>23.</w:t>
      </w:r>
      <w:r>
        <w:rPr>
          <w:b/>
          <w:bCs/>
          <w:sz w:val="22"/>
          <w:szCs w:val="22"/>
        </w:rPr>
        <w:t xml:space="preserve"> </w:t>
      </w:r>
      <w:r w:rsidRPr="006971DC">
        <w:t xml:space="preserve">Aşağıda bazı soru edatları ve anlamları verilmiştir. Hangisi </w:t>
      </w:r>
      <w:r w:rsidRPr="006971DC">
        <w:rPr>
          <w:u w:val="single"/>
        </w:rPr>
        <w:t>yanlıştır</w:t>
      </w:r>
      <w:r w:rsidRPr="006971DC">
        <w:t>?</w:t>
      </w:r>
    </w:p>
    <w:p w:rsidR="00F460C4" w:rsidRPr="001A6C9E" w:rsidRDefault="00F460C4" w:rsidP="006971DC"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DD60D2">
        <w:rPr>
          <w:sz w:val="22"/>
          <w:szCs w:val="22"/>
        </w:rPr>
        <w:t>A)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 w:hint="eastAsia"/>
          <w:sz w:val="36"/>
          <w:szCs w:val="36"/>
        </w:rPr>
        <w:t>مَتَى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:ne zaman          </w:t>
      </w:r>
      <w:r>
        <w:t xml:space="preserve">      </w:t>
      </w:r>
      <w:r w:rsidRPr="006971DC">
        <w:t>B)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 w:hint="eastAsia"/>
          <w:sz w:val="36"/>
          <w:szCs w:val="36"/>
        </w:rPr>
        <w:t>مِنْ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 w:hint="eastAsia"/>
          <w:sz w:val="36"/>
          <w:szCs w:val="36"/>
        </w:rPr>
        <w:t>أيْنَ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:nereye      </w:t>
      </w:r>
      <w:r>
        <w:t xml:space="preserve">         </w:t>
      </w:r>
      <w:r w:rsidRPr="006971DC">
        <w:t>C)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 w:hint="eastAsia"/>
          <w:sz w:val="36"/>
          <w:szCs w:val="36"/>
        </w:rPr>
        <w:t>مَنْ</w:t>
      </w:r>
      <w:r w:rsidRPr="00126D39">
        <w:rPr>
          <w:rFonts w:ascii="TraditionalNaskh" w:cs="TraditionalNaskh"/>
          <w:sz w:val="36"/>
          <w:szCs w:val="36"/>
        </w:rPr>
        <w:t xml:space="preserve"> </w:t>
      </w:r>
      <w:r w:rsidRPr="006971DC">
        <w:t xml:space="preserve">:kim       </w:t>
      </w:r>
      <w:r>
        <w:t xml:space="preserve">        </w:t>
      </w:r>
      <w:r w:rsidRPr="006971DC">
        <w:t>D)</w:t>
      </w:r>
      <w:r>
        <w:rPr>
          <w:rFonts w:ascii="TraditionalNaskh" w:cs="TraditionalNaskh"/>
          <w:sz w:val="36"/>
          <w:szCs w:val="36"/>
        </w:rPr>
        <w:t xml:space="preserve"> </w:t>
      </w:r>
      <w:r w:rsidRPr="00126D39">
        <w:rPr>
          <w:rFonts w:ascii="TraditionalNaskh" w:cs="TraditionalNaskh" w:hint="eastAsia"/>
          <w:sz w:val="36"/>
          <w:szCs w:val="36"/>
        </w:rPr>
        <w:t>ما</w:t>
      </w:r>
      <w:r>
        <w:rPr>
          <w:rFonts w:ascii="TraditionalNaskh" w:cs="TraditionalNaskh"/>
          <w:sz w:val="36"/>
          <w:szCs w:val="36"/>
        </w:rPr>
        <w:t xml:space="preserve"> </w:t>
      </w:r>
      <w:r w:rsidRPr="001A6C9E">
        <w:t>:ne, nedir</w:t>
      </w:r>
    </w:p>
    <w:p w:rsidR="00F460C4" w:rsidRDefault="00F460C4" w:rsidP="00D16BF0">
      <w:pPr>
        <w:rPr>
          <w:sz w:val="32"/>
          <w:szCs w:val="32"/>
        </w:rPr>
      </w:pPr>
    </w:p>
    <w:p w:rsidR="00F460C4" w:rsidRPr="001A6C9E" w:rsidRDefault="00F460C4" w:rsidP="005D1F19">
      <w:r w:rsidRPr="008930C2">
        <w:rPr>
          <w:b/>
          <w:bCs/>
          <w:sz w:val="22"/>
          <w:szCs w:val="22"/>
        </w:rPr>
        <w:t>24.</w:t>
      </w:r>
      <w:r w:rsidRPr="006971DC">
        <w:rPr>
          <w:rFonts w:ascii="TraditionalNaskh" w:cs="TraditionalNaskh"/>
          <w:sz w:val="36"/>
          <w:szCs w:val="36"/>
        </w:rPr>
        <w:t xml:space="preserve">  </w:t>
      </w:r>
      <w:r w:rsidRPr="006971DC">
        <w:rPr>
          <w:rFonts w:ascii="TraditionalNaskh" w:cs="TraditionalNaskh" w:hint="eastAsia"/>
          <w:sz w:val="36"/>
          <w:szCs w:val="36"/>
        </w:rPr>
        <w:t>غُرْفَتِه؟</w:t>
      </w:r>
      <w:r w:rsidRPr="006971DC">
        <w:rPr>
          <w:rFonts w:ascii="TraditionalNaskh" w:cs="TraditionalNaskh"/>
          <w:sz w:val="36"/>
          <w:szCs w:val="36"/>
        </w:rPr>
        <w:t xml:space="preserve"> </w:t>
      </w:r>
      <w:r w:rsidRPr="006971DC">
        <w:rPr>
          <w:rFonts w:ascii="TraditionalNaskh" w:cs="TraditionalNaskh" w:hint="eastAsia"/>
          <w:sz w:val="36"/>
          <w:szCs w:val="36"/>
        </w:rPr>
        <w:t>فِي</w:t>
      </w:r>
      <w:r w:rsidRPr="006971DC">
        <w:rPr>
          <w:rFonts w:ascii="TraditionalNaskh" w:cs="TraditionalNaskh"/>
          <w:sz w:val="36"/>
          <w:szCs w:val="36"/>
        </w:rPr>
        <w:t xml:space="preserve"> </w:t>
      </w:r>
      <w:r w:rsidRPr="006971DC">
        <w:rPr>
          <w:rFonts w:ascii="TraditionalNaskh" w:cs="TraditionalNaskh" w:hint="eastAsia"/>
          <w:sz w:val="36"/>
          <w:szCs w:val="36"/>
        </w:rPr>
        <w:t>هُو</w:t>
      </w:r>
      <w:r w:rsidRPr="006971DC">
        <w:rPr>
          <w:rFonts w:ascii="TraditionalNaskh" w:cs="TraditionalNaskh"/>
          <w:sz w:val="36"/>
          <w:szCs w:val="36"/>
        </w:rPr>
        <w:t xml:space="preserve"> </w:t>
      </w:r>
      <w:r w:rsidRPr="006971DC">
        <w:rPr>
          <w:rFonts w:ascii="TraditionalNaskh" w:cs="TraditionalNaskh" w:hint="eastAsia"/>
          <w:sz w:val="36"/>
          <w:szCs w:val="36"/>
        </w:rPr>
        <w:t>هَل</w:t>
      </w:r>
      <w:r>
        <w:rPr>
          <w:rFonts w:ascii="TraditionalNaskh" w:cs="TraditionalNaskh"/>
          <w:sz w:val="36"/>
          <w:szCs w:val="36"/>
        </w:rPr>
        <w:t xml:space="preserve"> </w:t>
      </w:r>
      <w:r w:rsidRPr="006971DC">
        <w:rPr>
          <w:rFonts w:ascii="TraditionalNaskh" w:cs="TraditionalNaskh" w:hint="eastAsia"/>
          <w:sz w:val="36"/>
          <w:szCs w:val="36"/>
        </w:rPr>
        <w:t>فُرْقَان</w:t>
      </w:r>
      <w:r>
        <w:rPr>
          <w:rFonts w:ascii="TraditionalNaskh" w:cs="TraditionalNaskh"/>
          <w:sz w:val="36"/>
          <w:szCs w:val="36"/>
        </w:rPr>
        <w:t xml:space="preserve"> </w:t>
      </w:r>
      <w:r w:rsidRPr="006971DC">
        <w:rPr>
          <w:rFonts w:ascii="TraditionalNaskh" w:cs="TraditionalNaskh" w:hint="eastAsia"/>
          <w:sz w:val="36"/>
          <w:szCs w:val="36"/>
        </w:rPr>
        <w:t>أَيْن</w:t>
      </w:r>
      <w:r>
        <w:rPr>
          <w:rFonts w:ascii="TraditionalNaskh" w:cs="TraditionalNaskh"/>
          <w:sz w:val="36"/>
          <w:szCs w:val="36"/>
        </w:rPr>
        <w:t xml:space="preserve"> </w:t>
      </w:r>
      <w:r w:rsidRPr="001A6C9E">
        <w:t xml:space="preserve">cümlesiyle ilgili olarak hangisi </w:t>
      </w:r>
      <w:r w:rsidRPr="001A6C9E">
        <w:rPr>
          <w:u w:val="single"/>
        </w:rPr>
        <w:t>yanlıştır</w:t>
      </w:r>
      <w:r w:rsidRPr="001A6C9E">
        <w:t>?</w:t>
      </w:r>
    </w:p>
    <w:p w:rsidR="00F460C4" w:rsidRPr="005D1F19" w:rsidRDefault="00F460C4" w:rsidP="005D1F19">
      <w:r w:rsidRPr="00DD60D2">
        <w:rPr>
          <w:sz w:val="22"/>
          <w:szCs w:val="22"/>
        </w:rPr>
        <w:t>A)</w:t>
      </w:r>
      <w:r w:rsidRPr="005D1F19">
        <w:t>İki tane soru edatı vardır</w:t>
      </w:r>
      <w:r>
        <w:t xml:space="preserve">                                                </w:t>
      </w:r>
      <w:r w:rsidRPr="006971DC">
        <w:t>B)</w:t>
      </w:r>
      <w:r w:rsidRPr="005D1F19">
        <w:t>Bir tane munfasıl(kişi) zamiri vardır</w:t>
      </w:r>
    </w:p>
    <w:p w:rsidR="00F460C4" w:rsidRPr="005D1F19" w:rsidRDefault="00F460C4" w:rsidP="005D1F19">
      <w:r w:rsidRPr="00DD60D2">
        <w:rPr>
          <w:sz w:val="22"/>
          <w:szCs w:val="22"/>
        </w:rPr>
        <w:t>C)</w:t>
      </w:r>
      <w:r w:rsidRPr="005D1F19">
        <w:t>İkinci kelimede nun</w:t>
      </w:r>
      <w:r>
        <w:t>’un</w:t>
      </w:r>
      <w:r w:rsidRPr="005D1F19">
        <w:t xml:space="preserve"> harekesi tenvin olmalıdır</w:t>
      </w:r>
      <w:r>
        <w:t xml:space="preserve">         </w:t>
      </w:r>
      <w:r w:rsidRPr="006971DC">
        <w:t>D)</w:t>
      </w:r>
      <w:r w:rsidRPr="005D1F19">
        <w:t>B</w:t>
      </w:r>
      <w:r>
        <w:t xml:space="preserve">ir tane muttasıl(iyelik-aitlik) </w:t>
      </w:r>
      <w:r w:rsidRPr="005D1F19">
        <w:t>zamiri vardır</w:t>
      </w:r>
    </w:p>
    <w:p w:rsidR="00F460C4" w:rsidRPr="005D1F19" w:rsidRDefault="00F460C4" w:rsidP="00AC2B3D">
      <w:pPr>
        <w:autoSpaceDE w:val="0"/>
        <w:autoSpaceDN w:val="0"/>
        <w:adjustRightInd w:val="0"/>
        <w:rPr>
          <w:rFonts w:ascii="TraditionalNaskh"/>
          <w:sz w:val="22"/>
          <w:szCs w:val="22"/>
        </w:rPr>
      </w:pPr>
    </w:p>
    <w:p w:rsidR="00F460C4" w:rsidRPr="000176BE" w:rsidRDefault="00F460C4" w:rsidP="00AC2B3D">
      <w:pPr>
        <w:autoSpaceDE w:val="0"/>
        <w:autoSpaceDN w:val="0"/>
        <w:adjustRightInd w:val="0"/>
        <w:rPr>
          <w:sz w:val="22"/>
          <w:szCs w:val="22"/>
        </w:rPr>
      </w:pPr>
      <w:r w:rsidRPr="008930C2">
        <w:rPr>
          <w:b/>
          <w:bCs/>
          <w:sz w:val="22"/>
          <w:szCs w:val="22"/>
        </w:rPr>
        <w:t xml:space="preserve">25. </w:t>
      </w:r>
      <w:r w:rsidRPr="000176BE">
        <w:rPr>
          <w:sz w:val="22"/>
          <w:szCs w:val="22"/>
        </w:rPr>
        <w:t xml:space="preserve">Aşağıdaki bilgilerden hangisi </w:t>
      </w:r>
      <w:r w:rsidRPr="000176BE">
        <w:rPr>
          <w:sz w:val="22"/>
          <w:szCs w:val="22"/>
          <w:u w:val="single"/>
        </w:rPr>
        <w:t>yanlıştır</w:t>
      </w:r>
      <w:r w:rsidRPr="000176BE">
        <w:rPr>
          <w:sz w:val="22"/>
          <w:szCs w:val="22"/>
        </w:rPr>
        <w:t>?</w:t>
      </w:r>
    </w:p>
    <w:p w:rsidR="00F460C4" w:rsidRPr="005D02BE" w:rsidRDefault="00F460C4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A)</w:t>
      </w:r>
      <w:r>
        <w:rPr>
          <w:rFonts w:ascii="TimesNewRomanPSMT" w:hAnsi="TimesNewRomanPSMT" w:cs="TimesNewRomanPSMT"/>
          <w:sz w:val="28"/>
          <w:szCs w:val="28"/>
        </w:rPr>
        <w:t xml:space="preserve">  </w:t>
      </w:r>
      <w:r w:rsidRPr="000176BE">
        <w:rPr>
          <w:sz w:val="28"/>
          <w:szCs w:val="28"/>
        </w:rPr>
        <w:t>إلى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sz w:val="28"/>
          <w:szCs w:val="28"/>
        </w:rPr>
        <w:t>في،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sz w:val="28"/>
          <w:szCs w:val="28"/>
        </w:rPr>
        <w:t>عن،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sz w:val="28"/>
          <w:szCs w:val="28"/>
        </w:rPr>
        <w:t>على،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sz w:val="28"/>
          <w:szCs w:val="28"/>
        </w:rPr>
        <w:t>،</w:t>
      </w:r>
      <w:r w:rsidRPr="000176BE">
        <w:rPr>
          <w:rFonts w:ascii="TimesNewRomanPSMT" w:hAnsi="TimesNewRomanPSMT" w:cs="TimesNewRomanPSMT"/>
          <w:sz w:val="28"/>
          <w:szCs w:val="28"/>
        </w:rPr>
        <w:t xml:space="preserve"> </w:t>
      </w:r>
      <w:r w:rsidRPr="000176BE">
        <w:rPr>
          <w:sz w:val="28"/>
          <w:szCs w:val="28"/>
        </w:rPr>
        <w:t>مع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5D02BE">
        <w:rPr>
          <w:sz w:val="22"/>
          <w:szCs w:val="22"/>
        </w:rPr>
        <w:t>gibi eklere harf-i cer denir</w:t>
      </w:r>
      <w:r>
        <w:rPr>
          <w:sz w:val="22"/>
          <w:szCs w:val="22"/>
        </w:rPr>
        <w:t xml:space="preserve">           </w:t>
      </w:r>
      <w:r w:rsidRPr="005D02BE">
        <w:rPr>
          <w:sz w:val="22"/>
          <w:szCs w:val="22"/>
        </w:rPr>
        <w:t>B)İsim tamlaması, muzaf ve muzafun ileyten oluşur</w:t>
      </w:r>
    </w:p>
    <w:p w:rsidR="00F460C4" w:rsidRPr="005D02BE" w:rsidRDefault="00F460C4" w:rsidP="005D02BE">
      <w:pPr>
        <w:rPr>
          <w:sz w:val="22"/>
          <w:szCs w:val="22"/>
        </w:rPr>
      </w:pPr>
      <w:r w:rsidRPr="00DD60D2">
        <w:rPr>
          <w:sz w:val="22"/>
          <w:szCs w:val="22"/>
        </w:rPr>
        <w:t>C)</w:t>
      </w:r>
      <w:r w:rsidRPr="005D02BE">
        <w:rPr>
          <w:sz w:val="22"/>
          <w:szCs w:val="22"/>
        </w:rPr>
        <w:t>İsim cümlesi, mübteda ve haberden oluşur</w:t>
      </w:r>
      <w:r>
        <w:rPr>
          <w:sz w:val="22"/>
          <w:szCs w:val="22"/>
        </w:rPr>
        <w:t xml:space="preserve">                              </w:t>
      </w:r>
      <w:r w:rsidRPr="005D02BE">
        <w:rPr>
          <w:sz w:val="22"/>
          <w:szCs w:val="22"/>
        </w:rPr>
        <w:t>D)Marife; bilinmeyen, belirsiz demektir</w:t>
      </w:r>
    </w:p>
    <w:p w:rsidR="00F460C4" w:rsidRPr="005D02BE" w:rsidRDefault="00F460C4" w:rsidP="006D3571">
      <w:pPr>
        <w:rPr>
          <w:sz w:val="22"/>
          <w:szCs w:val="22"/>
        </w:rPr>
      </w:pPr>
    </w:p>
    <w:p w:rsidR="00F460C4" w:rsidRPr="00FB24FF" w:rsidRDefault="00F460C4" w:rsidP="00FB24FF">
      <w:pPr>
        <w:pStyle w:val="NoSpacing"/>
        <w:rPr>
          <w:b/>
          <w:bCs/>
          <w:sz w:val="28"/>
          <w:szCs w:val="28"/>
        </w:rPr>
      </w:pPr>
      <w:r w:rsidRPr="0073290C">
        <w:rPr>
          <w:rFonts w:ascii="Times New Roman" w:hAnsi="Times New Roman" w:cs="Times New Roman"/>
          <w:i/>
          <w:iCs/>
        </w:rPr>
        <w:t xml:space="preserve">NOT: Her soru 4 puandır. </w:t>
      </w:r>
      <w:r>
        <w:rPr>
          <w:rFonts w:ascii="Times New Roman" w:hAnsi="Times New Roman" w:cs="Times New Roman"/>
          <w:i/>
          <w:iCs/>
        </w:rPr>
        <w:t xml:space="preserve">                 </w:t>
      </w:r>
      <w:r w:rsidRPr="0073290C">
        <w:rPr>
          <w:rFonts w:ascii="Times New Roman" w:hAnsi="Times New Roman" w:cs="Times New Roman"/>
          <w:i/>
          <w:iCs/>
        </w:rPr>
        <w:t>Başarılar dilerim.</w:t>
      </w:r>
      <w:r>
        <w:rPr>
          <w:rFonts w:ascii="Times New Roman" w:hAnsi="Times New Roman" w:cs="Times New Roman"/>
          <w:i/>
          <w:iCs/>
        </w:rPr>
        <w:t xml:space="preserve">     </w:t>
      </w:r>
      <w:r w:rsidRPr="00471255">
        <w:rPr>
          <w:rFonts w:ascii="Traditional Arabic" w:hAnsi="Traditional Arabic" w:cs="Traditional Arabic"/>
          <w:b/>
          <w:bCs/>
          <w:sz w:val="28"/>
          <w:szCs w:val="28"/>
        </w:rPr>
        <w:t>اَتَمَنّى لَكُمُ النَّجَاح</w:t>
      </w:r>
      <w:r>
        <w:rPr>
          <w:rFonts w:ascii="Times New Roman" w:hAnsi="Times New Roman" w:cs="Times New Roman"/>
          <w:i/>
          <w:iCs/>
        </w:rPr>
        <w:t xml:space="preserve">                   </w:t>
      </w:r>
      <w:r w:rsidRPr="00FB24FF">
        <w:rPr>
          <w:rFonts w:ascii="Times New Roman" w:hAnsi="Times New Roman" w:cs="Times New Roman"/>
          <w:i/>
          <w:iCs/>
          <w:sz w:val="28"/>
          <w:szCs w:val="28"/>
        </w:rPr>
        <w:t>بايْرام  جوروز</w:t>
      </w:r>
      <w:r>
        <w:rPr>
          <w:rFonts w:ascii="Times New Roman" w:hAnsi="Times New Roman" w:cs="Times New Roman"/>
          <w:i/>
          <w:iCs/>
        </w:rPr>
        <w:t xml:space="preserve">                                        </w:t>
      </w:r>
    </w:p>
    <w:p w:rsidR="00F460C4" w:rsidRDefault="00F460C4" w:rsidP="00415717">
      <w:pPr>
        <w:pStyle w:val="NormalWeb"/>
        <w:spacing w:before="0" w:beforeAutospacing="0" w:after="0" w:afterAutospacing="0"/>
        <w:rPr>
          <w:sz w:val="20"/>
          <w:szCs w:val="20"/>
        </w:rPr>
      </w:pPr>
      <w:hyperlink r:id="rId5" w:history="1">
        <w:r>
          <w:rPr>
            <w:rStyle w:val="Hyperlink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F460C4" w:rsidRDefault="00F460C4" w:rsidP="005D02B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:rsidR="00F460C4" w:rsidRPr="0073290C" w:rsidRDefault="00F460C4" w:rsidP="005D02B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CEVAP ŞIKLARINIZI </w:t>
      </w:r>
      <w:r w:rsidRPr="001A6C9E">
        <w:rPr>
          <w:rFonts w:ascii="Times New Roman" w:hAnsi="Times New Roman" w:cs="Times New Roman"/>
          <w:b/>
          <w:bCs/>
          <w:color w:val="auto"/>
          <w:sz w:val="22"/>
          <w:szCs w:val="22"/>
        </w:rPr>
        <w:t>BÜYÜK HARF-DÜZ YAZI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İLE YAZINIZ (Puanının yanmasını istemeyen </w:t>
      </w:r>
      <w:r w:rsidRPr="00C136BA">
        <w:rPr>
          <w:rFonts w:ascii="Times New Roman" w:hAnsi="Times New Roman" w:cs="Times New Roman"/>
          <w:b/>
          <w:bCs/>
          <w:color w:val="auto"/>
          <w:sz w:val="22"/>
          <w:szCs w:val="22"/>
        </w:rPr>
        <w:t>dikkat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etsin)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1"/>
        <w:gridCol w:w="831"/>
        <w:gridCol w:w="831"/>
        <w:gridCol w:w="831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</w:tblGrid>
      <w:tr w:rsidR="00F460C4">
        <w:trPr>
          <w:trHeight w:val="277"/>
        </w:trPr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13</w:t>
            </w:r>
          </w:p>
        </w:tc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14</w:t>
            </w:r>
          </w:p>
        </w:tc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15</w:t>
            </w:r>
          </w:p>
        </w:tc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16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17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18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19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20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21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22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23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24</w:t>
            </w: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  <w:r w:rsidRPr="00AB199B">
              <w:rPr>
                <w:sz w:val="22"/>
                <w:szCs w:val="22"/>
              </w:rPr>
              <w:t>25</w:t>
            </w:r>
          </w:p>
        </w:tc>
      </w:tr>
      <w:tr w:rsidR="00F460C4">
        <w:trPr>
          <w:trHeight w:val="277"/>
        </w:trPr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</w:tcPr>
          <w:p w:rsidR="00F460C4" w:rsidRPr="00AB199B" w:rsidRDefault="00F460C4" w:rsidP="009509D3">
            <w:pPr>
              <w:rPr>
                <w:sz w:val="22"/>
                <w:szCs w:val="22"/>
              </w:rPr>
            </w:pPr>
          </w:p>
        </w:tc>
      </w:tr>
    </w:tbl>
    <w:p w:rsidR="00F460C4" w:rsidRDefault="00F460C4" w:rsidP="006D3571">
      <w:pPr>
        <w:rPr>
          <w:i/>
          <w:iCs/>
          <w:sz w:val="22"/>
          <w:szCs w:val="22"/>
        </w:rPr>
      </w:pPr>
    </w:p>
    <w:p w:rsidR="00F460C4" w:rsidRDefault="00F460C4" w:rsidP="006D3571">
      <w:pPr>
        <w:rPr>
          <w:i/>
          <w:iCs/>
          <w:sz w:val="22"/>
          <w:szCs w:val="22"/>
        </w:rPr>
      </w:pPr>
    </w:p>
    <w:p w:rsidR="00F460C4" w:rsidRDefault="00F460C4" w:rsidP="006D3571">
      <w:pPr>
        <w:rPr>
          <w:i/>
          <w:iCs/>
          <w:sz w:val="22"/>
          <w:szCs w:val="22"/>
        </w:rPr>
      </w:pPr>
    </w:p>
    <w:p w:rsidR="00F460C4" w:rsidRDefault="00F460C4" w:rsidP="006D3571">
      <w:pPr>
        <w:rPr>
          <w:i/>
          <w:iCs/>
          <w:sz w:val="22"/>
          <w:szCs w:val="22"/>
        </w:rPr>
      </w:pPr>
    </w:p>
    <w:p w:rsidR="00F460C4" w:rsidRDefault="00F460C4" w:rsidP="006D3571">
      <w:pPr>
        <w:rPr>
          <w:i/>
          <w:iCs/>
          <w:sz w:val="22"/>
          <w:szCs w:val="22"/>
        </w:rPr>
      </w:pPr>
    </w:p>
    <w:p w:rsidR="00F460C4" w:rsidRPr="000176BE" w:rsidRDefault="00F460C4" w:rsidP="006D3571">
      <w:pPr>
        <w:rPr>
          <w:sz w:val="22"/>
          <w:szCs w:val="22"/>
        </w:rPr>
      </w:pPr>
    </w:p>
    <w:p w:rsidR="00F460C4" w:rsidRDefault="00F460C4" w:rsidP="00827A37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F460C4" w:rsidRPr="008930C2" w:rsidRDefault="00F460C4" w:rsidP="00AF2877">
      <w:pPr>
        <w:rPr>
          <w:sz w:val="22"/>
          <w:szCs w:val="22"/>
        </w:rPr>
      </w:pPr>
    </w:p>
    <w:sectPr w:rsidR="00F460C4" w:rsidRPr="008930C2" w:rsidSect="00DB6562">
      <w:pgSz w:w="11906" w:h="16838"/>
      <w:pgMar w:top="54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2675"/>
    <w:multiLevelType w:val="hybridMultilevel"/>
    <w:tmpl w:val="4A121014"/>
    <w:lvl w:ilvl="0" w:tplc="43A226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229C"/>
    <w:multiLevelType w:val="hybridMultilevel"/>
    <w:tmpl w:val="BB4E1AEC"/>
    <w:lvl w:ilvl="0" w:tplc="43D6E2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912E0"/>
    <w:multiLevelType w:val="hybridMultilevel"/>
    <w:tmpl w:val="76E49956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1CB484B8">
      <w:start w:val="1"/>
      <w:numFmt w:val="upperLetter"/>
      <w:pStyle w:val="Heading1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cs="Arial Narrow" w:hint="default"/>
        <w:b/>
        <w:bCs/>
        <w:i w:val="0"/>
        <w:iCs w:val="0"/>
        <w:sz w:val="16"/>
        <w:szCs w:val="16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32F2E75"/>
    <w:multiLevelType w:val="hybridMultilevel"/>
    <w:tmpl w:val="1422C9D4"/>
    <w:lvl w:ilvl="0" w:tplc="07303888">
      <w:start w:val="1"/>
      <w:numFmt w:val="upperLetter"/>
      <w:lvlText w:val="%1)"/>
      <w:lvlJc w:val="left"/>
      <w:pPr>
        <w:ind w:left="720" w:hanging="360"/>
      </w:pPr>
      <w:rPr>
        <w:rFonts w:ascii="TraditionalNaskh" w:hAnsi="Times New Roman" w:cs="TraditionalNaskh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C36BC0"/>
    <w:multiLevelType w:val="hybridMultilevel"/>
    <w:tmpl w:val="0BC278E6"/>
    <w:lvl w:ilvl="0" w:tplc="FFFFFFFF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1C0F"/>
    <w:rsid w:val="00014131"/>
    <w:rsid w:val="00014E4B"/>
    <w:rsid w:val="00015C5D"/>
    <w:rsid w:val="000166B6"/>
    <w:rsid w:val="000176BE"/>
    <w:rsid w:val="00017AAA"/>
    <w:rsid w:val="0005044A"/>
    <w:rsid w:val="0007627E"/>
    <w:rsid w:val="0008056D"/>
    <w:rsid w:val="000A0D8F"/>
    <w:rsid w:val="000A320E"/>
    <w:rsid w:val="000A4290"/>
    <w:rsid w:val="000B67A5"/>
    <w:rsid w:val="000C2862"/>
    <w:rsid w:val="000C4CA4"/>
    <w:rsid w:val="000C5880"/>
    <w:rsid w:val="000F6122"/>
    <w:rsid w:val="00117091"/>
    <w:rsid w:val="00126D39"/>
    <w:rsid w:val="00153211"/>
    <w:rsid w:val="00170063"/>
    <w:rsid w:val="00193EDA"/>
    <w:rsid w:val="00197B68"/>
    <w:rsid w:val="001A0294"/>
    <w:rsid w:val="001A6C9E"/>
    <w:rsid w:val="001D4364"/>
    <w:rsid w:val="001F2800"/>
    <w:rsid w:val="001F49FD"/>
    <w:rsid w:val="00205B6B"/>
    <w:rsid w:val="00212C0E"/>
    <w:rsid w:val="0021508E"/>
    <w:rsid w:val="002206D3"/>
    <w:rsid w:val="00221187"/>
    <w:rsid w:val="00224678"/>
    <w:rsid w:val="00230E60"/>
    <w:rsid w:val="00247E95"/>
    <w:rsid w:val="002565DA"/>
    <w:rsid w:val="002637DB"/>
    <w:rsid w:val="0026665B"/>
    <w:rsid w:val="00273E28"/>
    <w:rsid w:val="00297861"/>
    <w:rsid w:val="002A39BA"/>
    <w:rsid w:val="002D0B14"/>
    <w:rsid w:val="002D1B9D"/>
    <w:rsid w:val="003005DF"/>
    <w:rsid w:val="0031546B"/>
    <w:rsid w:val="00316406"/>
    <w:rsid w:val="003337F9"/>
    <w:rsid w:val="003355A1"/>
    <w:rsid w:val="00337DD5"/>
    <w:rsid w:val="00345507"/>
    <w:rsid w:val="003551A6"/>
    <w:rsid w:val="003620B3"/>
    <w:rsid w:val="003659C1"/>
    <w:rsid w:val="00365A00"/>
    <w:rsid w:val="00382702"/>
    <w:rsid w:val="00386E7E"/>
    <w:rsid w:val="003A3C53"/>
    <w:rsid w:val="003B41BC"/>
    <w:rsid w:val="003D176C"/>
    <w:rsid w:val="003D7F4B"/>
    <w:rsid w:val="003E14B5"/>
    <w:rsid w:val="003F329D"/>
    <w:rsid w:val="00401E75"/>
    <w:rsid w:val="00410F94"/>
    <w:rsid w:val="00415717"/>
    <w:rsid w:val="004209E7"/>
    <w:rsid w:val="00420F1E"/>
    <w:rsid w:val="00424CA3"/>
    <w:rsid w:val="0043486B"/>
    <w:rsid w:val="00435ECC"/>
    <w:rsid w:val="00455C5B"/>
    <w:rsid w:val="00465C10"/>
    <w:rsid w:val="00471255"/>
    <w:rsid w:val="00480F04"/>
    <w:rsid w:val="004A21A7"/>
    <w:rsid w:val="004B55BF"/>
    <w:rsid w:val="004C04D6"/>
    <w:rsid w:val="004C472E"/>
    <w:rsid w:val="004E0F48"/>
    <w:rsid w:val="004F771B"/>
    <w:rsid w:val="005028A7"/>
    <w:rsid w:val="0051407C"/>
    <w:rsid w:val="0052265C"/>
    <w:rsid w:val="005569AE"/>
    <w:rsid w:val="00590E1A"/>
    <w:rsid w:val="00597EA1"/>
    <w:rsid w:val="005A7026"/>
    <w:rsid w:val="005B5F90"/>
    <w:rsid w:val="005B7424"/>
    <w:rsid w:val="005D02BE"/>
    <w:rsid w:val="005D1F19"/>
    <w:rsid w:val="005D4A9C"/>
    <w:rsid w:val="005F5116"/>
    <w:rsid w:val="0061097A"/>
    <w:rsid w:val="00613561"/>
    <w:rsid w:val="00624E3D"/>
    <w:rsid w:val="006346B9"/>
    <w:rsid w:val="006507B6"/>
    <w:rsid w:val="00680619"/>
    <w:rsid w:val="0069042B"/>
    <w:rsid w:val="006939E9"/>
    <w:rsid w:val="006971DC"/>
    <w:rsid w:val="006A76A8"/>
    <w:rsid w:val="006D0CAA"/>
    <w:rsid w:val="006D3571"/>
    <w:rsid w:val="006D3EEF"/>
    <w:rsid w:val="006D4A27"/>
    <w:rsid w:val="006F4C33"/>
    <w:rsid w:val="00702623"/>
    <w:rsid w:val="00712335"/>
    <w:rsid w:val="00722040"/>
    <w:rsid w:val="007222EC"/>
    <w:rsid w:val="0073290C"/>
    <w:rsid w:val="00737976"/>
    <w:rsid w:val="007417E1"/>
    <w:rsid w:val="007448E0"/>
    <w:rsid w:val="007565CB"/>
    <w:rsid w:val="00757C0B"/>
    <w:rsid w:val="007606FC"/>
    <w:rsid w:val="007763CB"/>
    <w:rsid w:val="00795A66"/>
    <w:rsid w:val="00796562"/>
    <w:rsid w:val="007D4D5F"/>
    <w:rsid w:val="007F206E"/>
    <w:rsid w:val="008103D1"/>
    <w:rsid w:val="00813FA7"/>
    <w:rsid w:val="008204E3"/>
    <w:rsid w:val="008210A2"/>
    <w:rsid w:val="00821FD8"/>
    <w:rsid w:val="008224BA"/>
    <w:rsid w:val="00827A37"/>
    <w:rsid w:val="008315AB"/>
    <w:rsid w:val="008364A5"/>
    <w:rsid w:val="0083702B"/>
    <w:rsid w:val="00852A4E"/>
    <w:rsid w:val="00886B29"/>
    <w:rsid w:val="008930C2"/>
    <w:rsid w:val="008A1C0F"/>
    <w:rsid w:val="008C401E"/>
    <w:rsid w:val="008D1329"/>
    <w:rsid w:val="008E03D5"/>
    <w:rsid w:val="008F5B8E"/>
    <w:rsid w:val="008F6573"/>
    <w:rsid w:val="00910B23"/>
    <w:rsid w:val="009124A4"/>
    <w:rsid w:val="00915F97"/>
    <w:rsid w:val="00916105"/>
    <w:rsid w:val="0092496B"/>
    <w:rsid w:val="009251AA"/>
    <w:rsid w:val="00944CF4"/>
    <w:rsid w:val="009509D3"/>
    <w:rsid w:val="00976E1E"/>
    <w:rsid w:val="00980DEC"/>
    <w:rsid w:val="00981E84"/>
    <w:rsid w:val="009A07D6"/>
    <w:rsid w:val="009D560C"/>
    <w:rsid w:val="009E6EF2"/>
    <w:rsid w:val="009F4109"/>
    <w:rsid w:val="00A100AA"/>
    <w:rsid w:val="00A32BDD"/>
    <w:rsid w:val="00A331EE"/>
    <w:rsid w:val="00A34352"/>
    <w:rsid w:val="00A36318"/>
    <w:rsid w:val="00A50BF7"/>
    <w:rsid w:val="00A516B2"/>
    <w:rsid w:val="00A5359B"/>
    <w:rsid w:val="00A54BE0"/>
    <w:rsid w:val="00A65A10"/>
    <w:rsid w:val="00A7037E"/>
    <w:rsid w:val="00A9406F"/>
    <w:rsid w:val="00A940C2"/>
    <w:rsid w:val="00A9458C"/>
    <w:rsid w:val="00AA2D6A"/>
    <w:rsid w:val="00AA54F2"/>
    <w:rsid w:val="00AA78F1"/>
    <w:rsid w:val="00AB199B"/>
    <w:rsid w:val="00AB520A"/>
    <w:rsid w:val="00AC0396"/>
    <w:rsid w:val="00AC0F36"/>
    <w:rsid w:val="00AC2B3D"/>
    <w:rsid w:val="00AC7F1A"/>
    <w:rsid w:val="00AD6431"/>
    <w:rsid w:val="00AF08E0"/>
    <w:rsid w:val="00AF2877"/>
    <w:rsid w:val="00B14742"/>
    <w:rsid w:val="00B26A76"/>
    <w:rsid w:val="00B56FE8"/>
    <w:rsid w:val="00B721E8"/>
    <w:rsid w:val="00B76F41"/>
    <w:rsid w:val="00B87B2B"/>
    <w:rsid w:val="00B90015"/>
    <w:rsid w:val="00B90B17"/>
    <w:rsid w:val="00B97AF3"/>
    <w:rsid w:val="00BB2BC2"/>
    <w:rsid w:val="00BB5930"/>
    <w:rsid w:val="00BD710E"/>
    <w:rsid w:val="00BE6380"/>
    <w:rsid w:val="00BF5281"/>
    <w:rsid w:val="00BF75C1"/>
    <w:rsid w:val="00C02078"/>
    <w:rsid w:val="00C025D7"/>
    <w:rsid w:val="00C04911"/>
    <w:rsid w:val="00C101DA"/>
    <w:rsid w:val="00C136BA"/>
    <w:rsid w:val="00C31A32"/>
    <w:rsid w:val="00C415AD"/>
    <w:rsid w:val="00C51EFF"/>
    <w:rsid w:val="00C57E82"/>
    <w:rsid w:val="00C60FC9"/>
    <w:rsid w:val="00C62A4B"/>
    <w:rsid w:val="00C651E3"/>
    <w:rsid w:val="00C668B8"/>
    <w:rsid w:val="00C8016D"/>
    <w:rsid w:val="00C820AF"/>
    <w:rsid w:val="00C94548"/>
    <w:rsid w:val="00CD7C00"/>
    <w:rsid w:val="00CE20DB"/>
    <w:rsid w:val="00D138BF"/>
    <w:rsid w:val="00D16BF0"/>
    <w:rsid w:val="00D21E6F"/>
    <w:rsid w:val="00D421F5"/>
    <w:rsid w:val="00D425F5"/>
    <w:rsid w:val="00D51E82"/>
    <w:rsid w:val="00D51F33"/>
    <w:rsid w:val="00D572D7"/>
    <w:rsid w:val="00D6661E"/>
    <w:rsid w:val="00DB0B60"/>
    <w:rsid w:val="00DB451A"/>
    <w:rsid w:val="00DB6562"/>
    <w:rsid w:val="00DC01CB"/>
    <w:rsid w:val="00DD5428"/>
    <w:rsid w:val="00DD60D2"/>
    <w:rsid w:val="00DE10B6"/>
    <w:rsid w:val="00DE3410"/>
    <w:rsid w:val="00E02763"/>
    <w:rsid w:val="00E0289F"/>
    <w:rsid w:val="00E03752"/>
    <w:rsid w:val="00E25BC7"/>
    <w:rsid w:val="00E344A6"/>
    <w:rsid w:val="00E3770C"/>
    <w:rsid w:val="00E464FC"/>
    <w:rsid w:val="00E4668E"/>
    <w:rsid w:val="00E51BA8"/>
    <w:rsid w:val="00E73BC5"/>
    <w:rsid w:val="00E8303F"/>
    <w:rsid w:val="00ED24A3"/>
    <w:rsid w:val="00ED4278"/>
    <w:rsid w:val="00EE12B8"/>
    <w:rsid w:val="00EE3DF4"/>
    <w:rsid w:val="00EF0D65"/>
    <w:rsid w:val="00F05CC3"/>
    <w:rsid w:val="00F11124"/>
    <w:rsid w:val="00F24829"/>
    <w:rsid w:val="00F460C4"/>
    <w:rsid w:val="00F51383"/>
    <w:rsid w:val="00F634CE"/>
    <w:rsid w:val="00F64D3A"/>
    <w:rsid w:val="00F77685"/>
    <w:rsid w:val="00F83C02"/>
    <w:rsid w:val="00F93B59"/>
    <w:rsid w:val="00FA17D5"/>
    <w:rsid w:val="00FB24FF"/>
    <w:rsid w:val="00FD0AD9"/>
    <w:rsid w:val="00FD5260"/>
    <w:rsid w:val="00FD6BA3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8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702B"/>
    <w:pPr>
      <w:keepNext/>
      <w:numPr>
        <w:ilvl w:val="1"/>
        <w:numId w:val="2"/>
      </w:numPr>
      <w:tabs>
        <w:tab w:val="clear" w:pos="1440"/>
        <w:tab w:val="num" w:pos="720"/>
      </w:tabs>
      <w:spacing w:before="120"/>
      <w:ind w:left="1434" w:hanging="1077"/>
      <w:jc w:val="both"/>
      <w:outlineLvl w:val="0"/>
    </w:pPr>
    <w:rPr>
      <w:spacing w:val="2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09A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LTBALIK">
    <w:name w:val="ALT BAŞLIK"/>
    <w:basedOn w:val="Normal"/>
    <w:uiPriority w:val="99"/>
    <w:rsid w:val="002A39BA"/>
    <w:pPr>
      <w:numPr>
        <w:ilvl w:val="1"/>
        <w:numId w:val="1"/>
      </w:numPr>
    </w:pPr>
  </w:style>
  <w:style w:type="paragraph" w:styleId="NoSpacing">
    <w:name w:val="No Spacing"/>
    <w:uiPriority w:val="99"/>
    <w:qFormat/>
    <w:rsid w:val="009E6EF2"/>
    <w:rPr>
      <w:rFonts w:ascii="Calibri" w:hAnsi="Calibri" w:cs="Calibri"/>
      <w:lang w:eastAsia="en-US"/>
    </w:rPr>
  </w:style>
  <w:style w:type="paragraph" w:customStyle="1" w:styleId="Default">
    <w:name w:val="Default"/>
    <w:uiPriority w:val="99"/>
    <w:rsid w:val="00852A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uiPriority w:val="99"/>
    <w:rsid w:val="00852A4E"/>
    <w:rPr>
      <w:color w:val="000000"/>
      <w:sz w:val="22"/>
      <w:szCs w:val="22"/>
    </w:rPr>
  </w:style>
  <w:style w:type="paragraph" w:customStyle="1" w:styleId="klar">
    <w:name w:val="şıklar"/>
    <w:basedOn w:val="Normal"/>
    <w:autoRedefine/>
    <w:uiPriority w:val="99"/>
    <w:rsid w:val="00455C5B"/>
    <w:rPr>
      <w:b/>
      <w:bCs/>
      <w:sz w:val="22"/>
      <w:szCs w:val="22"/>
    </w:rPr>
  </w:style>
  <w:style w:type="paragraph" w:styleId="ListParagraph">
    <w:name w:val="List Paragraph"/>
    <w:basedOn w:val="Normal"/>
    <w:uiPriority w:val="99"/>
    <w:qFormat/>
    <w:rsid w:val="007448E0"/>
    <w:pPr>
      <w:ind w:left="720"/>
    </w:pPr>
  </w:style>
  <w:style w:type="table" w:styleId="TableGrid">
    <w:name w:val="Table Grid"/>
    <w:basedOn w:val="TableNormal"/>
    <w:uiPriority w:val="99"/>
    <w:rsid w:val="006D357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15717"/>
    <w:rPr>
      <w:color w:val="0000FF"/>
      <w:u w:val="single"/>
    </w:rPr>
  </w:style>
  <w:style w:type="paragraph" w:styleId="NormalWeb">
    <w:name w:val="Normal (Web)"/>
    <w:basedOn w:val="Normal"/>
    <w:uiPriority w:val="99"/>
    <w:rsid w:val="0041571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866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387</TotalTime>
  <Pages>3</Pages>
  <Words>911</Words>
  <Characters>5197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ADI-SOYADI:</dc:title>
  <dc:subject/>
  <dc:creator>ASUS</dc:creator>
  <cp:keywords/>
  <dc:description/>
  <cp:lastModifiedBy>edanur</cp:lastModifiedBy>
  <cp:revision>19</cp:revision>
  <dcterms:created xsi:type="dcterms:W3CDTF">2015-03-06T19:10:00Z</dcterms:created>
  <dcterms:modified xsi:type="dcterms:W3CDTF">2015-04-09T20:53:00Z</dcterms:modified>
</cp:coreProperties>
</file>