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94006B" w:rsidRPr="00F24D04" w:rsidTr="00F24D04">
        <w:trPr>
          <w:trHeight w:val="2408"/>
        </w:trPr>
        <w:tc>
          <w:tcPr>
            <w:tcW w:w="10318" w:type="dxa"/>
            <w:gridSpan w:val="2"/>
          </w:tcPr>
          <w:p w:rsidR="0094006B" w:rsidRPr="00F24D04" w:rsidRDefault="0094006B" w:rsidP="00F24D04">
            <w:pPr>
              <w:spacing w:after="0" w:line="240" w:lineRule="auto"/>
              <w:ind w:firstLine="180"/>
              <w:rPr>
                <w:sz w:val="24"/>
              </w:rPr>
            </w:pPr>
            <w:r w:rsidRPr="00F24D04">
              <w:rPr>
                <w:sz w:val="24"/>
              </w:rPr>
              <w:t>36 kişilik bir sınıfta sınıf başkanlığı seçiminde adayların aldığı oylar aşağıdaki gibidir. Verilen tabloya göre soruları cevaplayınız.</w:t>
            </w:r>
          </w:p>
          <w:p w:rsidR="0094006B" w:rsidRPr="00F24D04" w:rsidRDefault="0094006B" w:rsidP="00F24D04">
            <w:pPr>
              <w:spacing w:after="0" w:line="240" w:lineRule="auto"/>
              <w:ind w:firstLine="180"/>
              <w:rPr>
                <w:sz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017"/>
              <w:gridCol w:w="2017"/>
              <w:gridCol w:w="2017"/>
              <w:gridCol w:w="2018"/>
              <w:gridCol w:w="2018"/>
            </w:tblGrid>
            <w:tr w:rsidR="0094006B" w:rsidRPr="00F24D04" w:rsidTr="00F24D04">
              <w:trPr>
                <w:trHeight w:val="397"/>
              </w:trPr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F24D04">
                    <w:rPr>
                      <w:b/>
                      <w:sz w:val="24"/>
                    </w:rPr>
                    <w:t>Aday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Mehmet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Hasan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İsmail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Musa</w:t>
                  </w:r>
                </w:p>
              </w:tc>
            </w:tr>
            <w:tr w:rsidR="0094006B" w:rsidRPr="00F24D04" w:rsidTr="00F24D04">
              <w:trPr>
                <w:trHeight w:val="397"/>
              </w:trPr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F24D04">
                    <w:rPr>
                      <w:b/>
                      <w:sz w:val="24"/>
                    </w:rPr>
                    <w:t>Oy Sayısı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8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6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06B" w:rsidRPr="00F24D04" w:rsidRDefault="0094006B" w:rsidP="00F24D04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F24D04">
                    <w:rPr>
                      <w:sz w:val="24"/>
                    </w:rPr>
                    <w:t>10</w:t>
                  </w:r>
                </w:p>
              </w:tc>
            </w:tr>
          </w:tbl>
          <w:p w:rsidR="0094006B" w:rsidRPr="00F24D04" w:rsidRDefault="0094006B" w:rsidP="00F24D04">
            <w:pPr>
              <w:spacing w:after="0" w:line="240" w:lineRule="auto"/>
              <w:ind w:firstLine="180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ind w:left="180"/>
              <w:rPr>
                <w:sz w:val="24"/>
              </w:rPr>
            </w:pPr>
          </w:p>
          <w:p w:rsidR="0094006B" w:rsidRPr="00F24D04" w:rsidRDefault="0094006B" w:rsidP="00F24D04">
            <w:pPr>
              <w:pStyle w:val="ListParagraph"/>
              <w:spacing w:after="0" w:line="240" w:lineRule="auto"/>
              <w:ind w:left="900"/>
              <w:rPr>
                <w:sz w:val="24"/>
              </w:rPr>
            </w:pPr>
          </w:p>
        </w:tc>
      </w:tr>
      <w:tr w:rsidR="0094006B" w:rsidRPr="00F24D04" w:rsidTr="00F24D04">
        <w:trPr>
          <w:trHeight w:val="2324"/>
        </w:trPr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ind w:left="180"/>
              <w:rPr>
                <w:sz w:val="24"/>
              </w:rPr>
            </w:pPr>
            <w:r w:rsidRPr="00F24D04">
              <w:rPr>
                <w:sz w:val="24"/>
              </w:rPr>
              <w:t>Mehmet’in aldığı oy sayısının Hasan’ın aldığı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ind w:left="180"/>
              <w:rPr>
                <w:sz w:val="24"/>
              </w:rPr>
            </w:pPr>
            <w:r w:rsidRPr="00F24D04">
              <w:rPr>
                <w:sz w:val="24"/>
              </w:rPr>
              <w:t>Hasan’ın aldığı oy sayısının İsmail’in aldığı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</w:tr>
      <w:tr w:rsidR="0094006B" w:rsidRPr="00F24D04" w:rsidTr="00F24D04">
        <w:trPr>
          <w:trHeight w:val="2324"/>
        </w:trPr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ind w:left="180"/>
              <w:rPr>
                <w:sz w:val="24"/>
              </w:rPr>
            </w:pPr>
            <w:r w:rsidRPr="00F24D04">
              <w:rPr>
                <w:sz w:val="24"/>
              </w:rPr>
              <w:t>İsmail’in aldığı oy sayısının Musa’nın aldığı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ind w:left="180"/>
              <w:rPr>
                <w:sz w:val="24"/>
              </w:rPr>
            </w:pPr>
            <w:r w:rsidRPr="00F24D04">
              <w:rPr>
                <w:sz w:val="24"/>
              </w:rPr>
              <w:t>Mehmet’in aldığı oy sayısının İsmail’in aldığı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</w:tr>
      <w:tr w:rsidR="0094006B" w:rsidRPr="00F24D04" w:rsidTr="00F24D04">
        <w:trPr>
          <w:trHeight w:val="2324"/>
        </w:trPr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ind w:left="180"/>
              <w:rPr>
                <w:sz w:val="24"/>
              </w:rPr>
            </w:pPr>
            <w:r w:rsidRPr="00F24D04">
              <w:rPr>
                <w:sz w:val="24"/>
              </w:rPr>
              <w:t>Hasan’ın aldığı oy sayısının Musa’nın aldığı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ind w:left="180"/>
              <w:rPr>
                <w:sz w:val="24"/>
              </w:rPr>
            </w:pPr>
            <w:r w:rsidRPr="00F24D04">
              <w:rPr>
                <w:sz w:val="24"/>
              </w:rPr>
              <w:t>Mehmet’in aldığı oy sayısının Musa’nın aldığı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</w:tr>
      <w:tr w:rsidR="0094006B" w:rsidRPr="00F24D04" w:rsidTr="00F24D04">
        <w:trPr>
          <w:trHeight w:val="2324"/>
        </w:trPr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Mehmet’in aldığı oy sayısının toplam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Hasan’ın aldığı oy sayısının toplam oy sayısına oranı kaçtır?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</w:tc>
      </w:tr>
      <w:tr w:rsidR="0094006B" w:rsidRPr="00F24D04" w:rsidTr="00F24D04">
        <w:trPr>
          <w:trHeight w:val="2324"/>
        </w:trPr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İsmail’in aldığı oy sayısının toplam oy sayısına oranı kaçtır?</w:t>
            </w:r>
          </w:p>
        </w:tc>
        <w:tc>
          <w:tcPr>
            <w:tcW w:w="5159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Musa’nın aldığı oy sayısının toplam oy sayısına oranı kaçtır?</w:t>
            </w:r>
          </w:p>
        </w:tc>
      </w:tr>
    </w:tbl>
    <w:p w:rsidR="0094006B" w:rsidRDefault="0094006B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6"/>
      </w:tblGrid>
      <w:tr w:rsidR="0094006B" w:rsidRPr="00F24D04" w:rsidTr="00F24D04">
        <w:trPr>
          <w:trHeight w:val="2835"/>
        </w:trPr>
        <w:tc>
          <w:tcPr>
            <w:tcW w:w="10606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 xml:space="preserve">Bir okuldaki kız öğrenci sayısının erkek öğrenci sayısına oranı </w:t>
            </w:r>
            <w:r w:rsidRPr="00F24D04">
              <w:rPr>
                <w:rFonts w:eastAsia="Times New Roman"/>
                <w:position w:val="-24"/>
                <w:sz w:val="24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7" o:title=""/>
                </v:shape>
                <o:OLEObject Type="Embed" ProgID="Equation.3" ShapeID="_x0000_i1025" DrawAspect="Content" ObjectID="_1501666273" r:id="rId8"/>
              </w:object>
            </w:r>
            <w:r w:rsidRPr="00F24D04">
              <w:rPr>
                <w:sz w:val="24"/>
              </w:rPr>
              <w:t>dur. Bu okulda 380 öğrenci olduğuna göre okuldaki kız öğrenci sayısı kaçtır?</w:t>
            </w:r>
          </w:p>
        </w:tc>
      </w:tr>
      <w:tr w:rsidR="0094006B" w:rsidRPr="00F24D04" w:rsidTr="00F24D04">
        <w:trPr>
          <w:trHeight w:val="2835"/>
        </w:trPr>
        <w:tc>
          <w:tcPr>
            <w:tcW w:w="10606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 xml:space="preserve">Bir simitçini hafta içi sattığı simit sayısının hafta sonu sattığı simit sayısına oranı </w:t>
            </w:r>
            <w:r w:rsidRPr="00F24D04">
              <w:rPr>
                <w:rFonts w:eastAsia="Times New Roman"/>
                <w:position w:val="-24"/>
                <w:sz w:val="24"/>
              </w:rPr>
              <w:object w:dxaOrig="240" w:dyaOrig="620">
                <v:shape id="_x0000_i1026" type="#_x0000_t75" style="width:12pt;height:30.75pt" o:ole="">
                  <v:imagedata r:id="rId9" o:title=""/>
                </v:shape>
                <o:OLEObject Type="Embed" ProgID="Equation.3" ShapeID="_x0000_i1026" DrawAspect="Content" ObjectID="_1501666274" r:id="rId10"/>
              </w:object>
            </w:r>
            <w:r w:rsidRPr="00F24D04">
              <w:rPr>
                <w:sz w:val="24"/>
              </w:rPr>
              <w:t>tir. Hafta sonu 240 simit sattığına göre hafta içi kaç simit satmaktadır?</w:t>
            </w:r>
          </w:p>
        </w:tc>
      </w:tr>
      <w:tr w:rsidR="0094006B" w:rsidRPr="00F24D04" w:rsidTr="00F24D04">
        <w:trPr>
          <w:trHeight w:val="2835"/>
        </w:trPr>
        <w:tc>
          <w:tcPr>
            <w:tcW w:w="10606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 xml:space="preserve">Bir limonata da şeker miktarının su miktarına oranı </w:t>
            </w:r>
            <w:r w:rsidRPr="00F24D04">
              <w:rPr>
                <w:rFonts w:eastAsia="Times New Roman"/>
                <w:position w:val="-24"/>
                <w:sz w:val="24"/>
              </w:rPr>
              <w:object w:dxaOrig="240" w:dyaOrig="620">
                <v:shape id="_x0000_i1027" type="#_x0000_t75" style="width:12pt;height:30.75pt" o:ole="">
                  <v:imagedata r:id="rId11" o:title=""/>
                </v:shape>
                <o:OLEObject Type="Embed" ProgID="Equation.3" ShapeID="_x0000_i1027" DrawAspect="Content" ObjectID="_1501666275" r:id="rId12"/>
              </w:object>
            </w:r>
            <w:r w:rsidRPr="00F24D04">
              <w:rPr>
                <w:sz w:val="24"/>
              </w:rPr>
              <w:t xml:space="preserve"> tür. Limonata hazırlarken </w:t>
            </w:r>
            <w:smartTag w:uri="urn:schemas-microsoft-com:office:smarttags" w:element="metricconverter">
              <w:smartTagPr>
                <w:attr w:name="ProductID" w:val="8 kg"/>
              </w:smartTagPr>
              <w:r w:rsidRPr="00F24D04">
                <w:rPr>
                  <w:sz w:val="24"/>
                </w:rPr>
                <w:t>8 kg</w:t>
              </w:r>
            </w:smartTag>
            <w:r w:rsidRPr="00F24D04">
              <w:rPr>
                <w:sz w:val="24"/>
              </w:rPr>
              <w:t xml:space="preserve"> şeker kullanıldığına göre ne kadar suya ihtiyaç vardır?</w:t>
            </w:r>
          </w:p>
        </w:tc>
      </w:tr>
      <w:tr w:rsidR="0094006B" w:rsidRPr="00F24D04" w:rsidTr="00F24D04">
        <w:trPr>
          <w:trHeight w:val="2835"/>
        </w:trPr>
        <w:tc>
          <w:tcPr>
            <w:tcW w:w="10606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 xml:space="preserve">Ömer yeni aldığı hikaye kitabını okumaya başlamıştır. 1. gün okuduğu sayfa sayısının 2. gün okuduğu sayfa sayısına oranı </w:t>
            </w:r>
            <w:r w:rsidRPr="00F24D04">
              <w:rPr>
                <w:rFonts w:eastAsia="Times New Roman"/>
                <w:position w:val="-24"/>
                <w:sz w:val="24"/>
              </w:rPr>
              <w:object w:dxaOrig="320" w:dyaOrig="620">
                <v:shape id="_x0000_i1028" type="#_x0000_t75" style="width:15.75pt;height:30.75pt" o:ole="">
                  <v:imagedata r:id="rId13" o:title=""/>
                </v:shape>
                <o:OLEObject Type="Embed" ProgID="Equation.3" ShapeID="_x0000_i1028" DrawAspect="Content" ObjectID="_1501666276" r:id="rId14"/>
              </w:object>
            </w:r>
            <w:r w:rsidRPr="00F24D04">
              <w:rPr>
                <w:sz w:val="24"/>
              </w:rPr>
              <w:t>dur. Ömer birinci gün 84 sayfa okuduğuna göre ikinci günün sonunda toplam kaç sayfa kitap okumuştur?</w:t>
            </w:r>
          </w:p>
        </w:tc>
      </w:tr>
      <w:tr w:rsidR="0094006B" w:rsidRPr="00F24D04" w:rsidTr="00F24D04">
        <w:trPr>
          <w:trHeight w:val="2835"/>
        </w:trPr>
        <w:tc>
          <w:tcPr>
            <w:tcW w:w="10606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 xml:space="preserve">Bir öğrencinin 20 soruluk bir sınavda doğru yanıtladığı soru sayısının yanlış yanıtladığı soru sayısına oranı </w:t>
            </w:r>
            <w:r w:rsidRPr="00F24D04">
              <w:rPr>
                <w:rFonts w:eastAsia="Times New Roman"/>
                <w:position w:val="-24"/>
                <w:sz w:val="24"/>
              </w:rPr>
              <w:object w:dxaOrig="240" w:dyaOrig="620">
                <v:shape id="_x0000_i1029" type="#_x0000_t75" style="width:12pt;height:30.75pt" o:ole="">
                  <v:imagedata r:id="rId15" o:title=""/>
                </v:shape>
                <o:OLEObject Type="Embed" ProgID="Equation.3" ShapeID="_x0000_i1029" DrawAspect="Content" ObjectID="_1501666277" r:id="rId16"/>
              </w:object>
            </w:r>
            <w:r w:rsidRPr="00F24D04">
              <w:rPr>
                <w:sz w:val="24"/>
              </w:rPr>
              <w:t>dir. Bu öğrenci kaç soruya doğru yanıt vermiştir?</w:t>
            </w:r>
          </w:p>
        </w:tc>
      </w:tr>
    </w:tbl>
    <w:p w:rsidR="0094006B" w:rsidRDefault="0094006B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94006B" w:rsidRPr="00F24D04" w:rsidTr="00F24D04">
        <w:tc>
          <w:tcPr>
            <w:tcW w:w="10606" w:type="dxa"/>
            <w:gridSpan w:val="2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bir evin krokisi verilmiştir. Bu krokiye aşağıdaki soruları cevaplayınız.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jc w:val="center"/>
              <w:rPr>
                <w:sz w:val="24"/>
              </w:rPr>
            </w:pPr>
            <w:r w:rsidRPr="00F24D04">
              <w:rPr>
                <w:noProof/>
                <w:lang w:eastAsia="tr-TR"/>
              </w:rPr>
              <w:pict>
                <v:shape id="Resim 1" o:spid="_x0000_i1030" type="#_x0000_t75" style="width:448.5pt;height:283.5pt;visibility:visible">
                  <v:imagedata r:id="rId17" o:title=""/>
                </v:shape>
              </w:pict>
            </w:r>
          </w:p>
        </w:tc>
      </w:tr>
      <w:tr w:rsidR="0094006B" w:rsidRPr="00F24D04" w:rsidTr="00F24D04">
        <w:trPr>
          <w:trHeight w:val="2665"/>
        </w:trPr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Çocuk odasının alanının wc nin alanına oranı kaçtır?</w:t>
            </w:r>
          </w:p>
        </w:tc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Koridorun alanının salonun oranına oranı kaçtır?</w:t>
            </w:r>
          </w:p>
        </w:tc>
      </w:tr>
      <w:tr w:rsidR="0094006B" w:rsidRPr="00F24D04" w:rsidTr="00F24D04">
        <w:trPr>
          <w:trHeight w:val="2665"/>
        </w:trPr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Banyonun alanının yatak odasının alanına oranı kaçtır?</w:t>
            </w:r>
          </w:p>
        </w:tc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Terasın alanının salonun alanına oranı kaçtır?</w:t>
            </w:r>
          </w:p>
        </w:tc>
      </w:tr>
      <w:tr w:rsidR="0094006B" w:rsidRPr="00F24D04" w:rsidTr="00F24D04">
        <w:trPr>
          <w:trHeight w:val="2665"/>
        </w:trPr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Terasın alanının tüm evin alanına oranı kaçtır?</w:t>
            </w:r>
          </w:p>
        </w:tc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Salonun alanının tüm evin alanına oranı kaçtır?</w:t>
            </w:r>
          </w:p>
        </w:tc>
      </w:tr>
    </w:tbl>
    <w:p w:rsidR="0094006B" w:rsidRDefault="0094006B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94006B" w:rsidRPr="00F24D04" w:rsidTr="00F24D04">
        <w:trPr>
          <w:trHeight w:val="3628"/>
        </w:trPr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km/sa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4"/>
                <w:sz w:val="24"/>
              </w:rPr>
              <w:object w:dxaOrig="1060" w:dyaOrig="620">
                <v:shape id="_x0000_i1031" type="#_x0000_t75" style="width:53.25pt;height:30.75pt" o:ole="">
                  <v:imagedata r:id="rId18" o:title=""/>
                </v:shape>
                <o:OLEObject Type="Embed" ProgID="Equation.3" ShapeID="_x0000_i1031" DrawAspect="Content" ObjectID="_1501666278" r:id="rId19"/>
              </w:object>
            </w:r>
          </w:p>
        </w:tc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km/sa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4"/>
                <w:sz w:val="24"/>
              </w:rPr>
              <w:object w:dxaOrig="1200" w:dyaOrig="620">
                <v:shape id="_x0000_i1032" type="#_x0000_t75" style="width:60pt;height:30.75pt" o:ole="">
                  <v:imagedata r:id="rId20" o:title=""/>
                </v:shape>
                <o:OLEObject Type="Embed" ProgID="Equation.3" ShapeID="_x0000_i1032" DrawAspect="Content" ObjectID="_1501666279" r:id="rId21"/>
              </w:object>
            </w:r>
          </w:p>
        </w:tc>
      </w:tr>
      <w:tr w:rsidR="0094006B" w:rsidRPr="00F24D04" w:rsidTr="00F24D04">
        <w:trPr>
          <w:trHeight w:val="3628"/>
        </w:trPr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km/sa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4"/>
                <w:sz w:val="24"/>
              </w:rPr>
              <w:object w:dxaOrig="960" w:dyaOrig="620">
                <v:shape id="_x0000_i1033" type="#_x0000_t75" style="width:48pt;height:30.75pt" o:ole="">
                  <v:imagedata r:id="rId22" o:title=""/>
                </v:shape>
                <o:OLEObject Type="Embed" ProgID="Equation.3" ShapeID="_x0000_i1033" DrawAspect="Content" ObjectID="_1501666280" r:id="rId23"/>
              </w:object>
            </w:r>
          </w:p>
        </w:tc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m/sn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4"/>
                <w:sz w:val="24"/>
              </w:rPr>
              <w:object w:dxaOrig="840" w:dyaOrig="620">
                <v:shape id="_x0000_i1034" type="#_x0000_t75" style="width:42pt;height:30.75pt" o:ole="">
                  <v:imagedata r:id="rId24" o:title=""/>
                </v:shape>
                <o:OLEObject Type="Embed" ProgID="Equation.3" ShapeID="_x0000_i1034" DrawAspect="Content" ObjectID="_1501666281" r:id="rId25"/>
              </w:object>
            </w:r>
          </w:p>
        </w:tc>
      </w:tr>
      <w:tr w:rsidR="0094006B" w:rsidRPr="00F24D04" w:rsidTr="00F24D04">
        <w:trPr>
          <w:trHeight w:val="3628"/>
        </w:trPr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m/sn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4"/>
                <w:sz w:val="24"/>
              </w:rPr>
              <w:object w:dxaOrig="1400" w:dyaOrig="620">
                <v:shape id="_x0000_i1035" type="#_x0000_t75" style="width:69pt;height:30.75pt" o:ole="">
                  <v:imagedata r:id="rId26" o:title=""/>
                </v:shape>
                <o:OLEObject Type="Embed" ProgID="Equation.3" ShapeID="_x0000_i1035" DrawAspect="Content" ObjectID="_1501666282" r:id="rId27"/>
              </w:object>
            </w:r>
          </w:p>
        </w:tc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m/sn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4"/>
                <w:sz w:val="24"/>
              </w:rPr>
              <w:object w:dxaOrig="1380" w:dyaOrig="620">
                <v:shape id="_x0000_i1036" type="#_x0000_t75" style="width:69pt;height:30.75pt" o:ole="">
                  <v:imagedata r:id="rId28" o:title=""/>
                </v:shape>
                <o:OLEObject Type="Embed" ProgID="Equation.3" ShapeID="_x0000_i1036" DrawAspect="Content" ObjectID="_1501666283" r:id="rId29"/>
              </w:object>
            </w:r>
          </w:p>
        </w:tc>
      </w:tr>
      <w:tr w:rsidR="0094006B" w:rsidRPr="00F24D04" w:rsidTr="00F24D04">
        <w:trPr>
          <w:trHeight w:val="3475"/>
        </w:trPr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m/sn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4"/>
                <w:sz w:val="24"/>
              </w:rPr>
              <w:object w:dxaOrig="920" w:dyaOrig="620">
                <v:shape id="_x0000_i1037" type="#_x0000_t75" style="width:45.75pt;height:30.75pt" o:ole="">
                  <v:imagedata r:id="rId30" o:title=""/>
                </v:shape>
                <o:OLEObject Type="Embed" ProgID="Equation.3" ShapeID="_x0000_i1037" DrawAspect="Content" ObjectID="_1501666284" r:id="rId31"/>
              </w:object>
            </w:r>
          </w:p>
        </w:tc>
        <w:tc>
          <w:tcPr>
            <w:tcW w:w="5303" w:type="dxa"/>
          </w:tcPr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sz w:val="24"/>
              </w:rPr>
              <w:t>Aşağıda verilen oranı m/sa şeklinde yazınız.</w:t>
            </w: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</w:p>
          <w:p w:rsidR="0094006B" w:rsidRPr="00F24D04" w:rsidRDefault="0094006B" w:rsidP="00F24D04">
            <w:pPr>
              <w:spacing w:after="0" w:line="240" w:lineRule="auto"/>
              <w:rPr>
                <w:sz w:val="24"/>
              </w:rPr>
            </w:pPr>
            <w:r w:rsidRPr="00F24D04">
              <w:rPr>
                <w:rFonts w:eastAsia="Times New Roman"/>
                <w:position w:val="-28"/>
                <w:sz w:val="24"/>
              </w:rPr>
              <w:object w:dxaOrig="840" w:dyaOrig="660">
                <v:shape id="_x0000_i1038" type="#_x0000_t75" style="width:42pt;height:33pt" o:ole="">
                  <v:imagedata r:id="rId32" o:title=""/>
                </v:shape>
                <o:OLEObject Type="Embed" ProgID="Equation.3" ShapeID="_x0000_i1038" DrawAspect="Content" ObjectID="_1501666285" r:id="rId33"/>
              </w:object>
            </w:r>
            <w:r>
              <w:rPr>
                <w:rFonts w:eastAsia="Times New Roman"/>
                <w:sz w:val="24"/>
              </w:rPr>
              <w:t xml:space="preserve"> </w:t>
            </w:r>
            <w:hyperlink r:id="rId34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</w:tr>
    </w:tbl>
    <w:p w:rsidR="0094006B" w:rsidRPr="00F93421" w:rsidRDefault="0094006B">
      <w:pPr>
        <w:rPr>
          <w:sz w:val="24"/>
        </w:rPr>
      </w:pPr>
      <w:bookmarkStart w:id="0" w:name="_GoBack"/>
      <w:bookmarkEnd w:id="0"/>
    </w:p>
    <w:sectPr w:rsidR="0094006B" w:rsidRPr="00F93421" w:rsidSect="00507A7B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06B" w:rsidRDefault="0094006B" w:rsidP="00507A7B">
      <w:pPr>
        <w:spacing w:after="0" w:line="240" w:lineRule="auto"/>
      </w:pPr>
      <w:r>
        <w:separator/>
      </w:r>
    </w:p>
  </w:endnote>
  <w:endnote w:type="continuationSeparator" w:id="0">
    <w:p w:rsidR="0094006B" w:rsidRDefault="0094006B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6B" w:rsidRDefault="009400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6B" w:rsidRDefault="0094006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6B" w:rsidRDefault="009400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06B" w:rsidRDefault="0094006B" w:rsidP="00507A7B">
      <w:pPr>
        <w:spacing w:after="0" w:line="240" w:lineRule="auto"/>
      </w:pPr>
      <w:r>
        <w:separator/>
      </w:r>
    </w:p>
  </w:footnote>
  <w:footnote w:type="continuationSeparator" w:id="0">
    <w:p w:rsidR="0094006B" w:rsidRDefault="0094006B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6B" w:rsidRDefault="0094006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6B" w:rsidRDefault="0094006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6B" w:rsidRDefault="0094006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7EB7"/>
    <w:multiLevelType w:val="hybridMultilevel"/>
    <w:tmpl w:val="0F2426D4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7C233007"/>
    <w:multiLevelType w:val="hybridMultilevel"/>
    <w:tmpl w:val="5EC29686"/>
    <w:lvl w:ilvl="0" w:tplc="041F0017">
      <w:start w:val="1"/>
      <w:numFmt w:val="lowerLetter"/>
      <w:lvlText w:val="%1)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A61F2"/>
    <w:rsid w:val="003A216F"/>
    <w:rsid w:val="004644B7"/>
    <w:rsid w:val="00507A7B"/>
    <w:rsid w:val="0077043B"/>
    <w:rsid w:val="00802643"/>
    <w:rsid w:val="00910818"/>
    <w:rsid w:val="00926B2C"/>
    <w:rsid w:val="0094006B"/>
    <w:rsid w:val="00A73077"/>
    <w:rsid w:val="00BD35EE"/>
    <w:rsid w:val="00E049A8"/>
    <w:rsid w:val="00E8154C"/>
    <w:rsid w:val="00EC2470"/>
    <w:rsid w:val="00F24D04"/>
    <w:rsid w:val="00F8503E"/>
    <w:rsid w:val="00F93421"/>
    <w:rsid w:val="00FE3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9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F934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934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26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6B2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E815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hyperlink" Target="http://www.sorubak.com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4</Pages>
  <Words>419</Words>
  <Characters>2390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8</cp:revision>
  <dcterms:created xsi:type="dcterms:W3CDTF">2015-07-11T21:24:00Z</dcterms:created>
  <dcterms:modified xsi:type="dcterms:W3CDTF">2015-08-21T09:44:00Z</dcterms:modified>
</cp:coreProperties>
</file>