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0606"/>
      </w:tblGrid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</w:p>
          <w:p w:rsidR="00020C5A" w:rsidRPr="00817FDB" w:rsidRDefault="00020C5A" w:rsidP="00BF512A">
            <w:pPr>
              <w:pStyle w:val="Default"/>
              <w:rPr>
                <w:sz w:val="23"/>
                <w:szCs w:val="23"/>
              </w:rPr>
            </w:pPr>
            <w:r w:rsidRPr="00817FDB">
              <w:rPr>
                <w:sz w:val="23"/>
                <w:szCs w:val="23"/>
              </w:rPr>
              <w:t xml:space="preserve">30 adet yumurta ile kilogramı 12 TL olan peynirden </w:t>
            </w:r>
            <w:smartTag w:uri="urn:schemas-microsoft-com:office:smarttags" w:element="metricconverter">
              <w:smartTagPr>
                <w:attr w:name="ProductID" w:val="0,75 kg"/>
              </w:smartTagPr>
              <w:r w:rsidRPr="00817FDB">
                <w:rPr>
                  <w:sz w:val="23"/>
                  <w:szCs w:val="23"/>
                </w:rPr>
                <w:t>0,75 kg</w:t>
              </w:r>
            </w:smartTag>
            <w:r w:rsidRPr="00817FDB">
              <w:rPr>
                <w:sz w:val="23"/>
                <w:szCs w:val="23"/>
              </w:rPr>
              <w:t xml:space="preserve"> alan birisi, kasaya 20 TL vererek 3,5 TL para üstü alıyor. Buna göre yumurtanın tanesi kaç TL’dir? </w:t>
            </w:r>
          </w:p>
          <w:p w:rsidR="00020C5A" w:rsidRPr="00817FDB" w:rsidRDefault="00020C5A" w:rsidP="00817FDB">
            <w:pPr>
              <w:spacing w:after="0" w:line="240" w:lineRule="auto"/>
            </w:pP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</w:p>
          <w:p w:rsidR="00020C5A" w:rsidRPr="00817FDB" w:rsidRDefault="00020C5A" w:rsidP="00BF512A">
            <w:pPr>
              <w:pStyle w:val="Default"/>
              <w:rPr>
                <w:sz w:val="23"/>
                <w:szCs w:val="23"/>
              </w:rPr>
            </w:pPr>
            <w:r w:rsidRPr="00817FDB">
              <w:rPr>
                <w:sz w:val="23"/>
                <w:szCs w:val="23"/>
              </w:rPr>
              <w:t xml:space="preserve">Sedat’ın parasının 3,45 TL dir. Sedat 12,30 TL harcarsa kaç TL parası kalır? </w:t>
            </w:r>
          </w:p>
          <w:p w:rsidR="00020C5A" w:rsidRPr="00817FDB" w:rsidRDefault="00020C5A" w:rsidP="00817FDB">
            <w:pPr>
              <w:spacing w:after="0" w:line="240" w:lineRule="auto"/>
            </w:pP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</w:p>
          <w:p w:rsidR="00020C5A" w:rsidRPr="00817FDB" w:rsidRDefault="00020C5A" w:rsidP="00BF512A">
            <w:pPr>
              <w:pStyle w:val="Default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817FDB">
                <w:rPr>
                  <w:sz w:val="23"/>
                  <w:szCs w:val="23"/>
                </w:rPr>
                <w:t>1 kg</w:t>
              </w:r>
            </w:smartTag>
            <w:r w:rsidRPr="00817FDB">
              <w:rPr>
                <w:sz w:val="23"/>
                <w:szCs w:val="23"/>
              </w:rPr>
              <w:t xml:space="preserve"> elmanın fiyatı 1,25 TL’dir. Fatma Hanım marketten </w:t>
            </w:r>
            <w:smartTag w:uri="urn:schemas-microsoft-com:office:smarttags" w:element="metricconverter">
              <w:smartTagPr>
                <w:attr w:name="ProductID" w:val="3 kg"/>
              </w:smartTagPr>
              <w:r w:rsidRPr="00817FDB">
                <w:rPr>
                  <w:sz w:val="23"/>
                  <w:szCs w:val="23"/>
                </w:rPr>
                <w:t>3 kg</w:t>
              </w:r>
            </w:smartTag>
            <w:r w:rsidRPr="00817FDB">
              <w:rPr>
                <w:sz w:val="23"/>
                <w:szCs w:val="23"/>
              </w:rPr>
              <w:t xml:space="preserve"> elma ile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817FDB">
                <w:rPr>
                  <w:sz w:val="23"/>
                  <w:szCs w:val="23"/>
                </w:rPr>
                <w:t>2 kg</w:t>
              </w:r>
            </w:smartTag>
            <w:r w:rsidRPr="00817FDB">
              <w:rPr>
                <w:sz w:val="23"/>
                <w:szCs w:val="23"/>
              </w:rPr>
              <w:t xml:space="preserve"> çilek aldığında kasaya 12,25 TL ödüyor. Buna göre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817FDB">
                <w:rPr>
                  <w:sz w:val="23"/>
                  <w:szCs w:val="23"/>
                </w:rPr>
                <w:t>1 kg</w:t>
              </w:r>
            </w:smartTag>
            <w:r w:rsidRPr="00817FDB">
              <w:rPr>
                <w:sz w:val="23"/>
                <w:szCs w:val="23"/>
              </w:rPr>
              <w:t xml:space="preserve"> çileğin fiyatı kaç TL’dir? </w:t>
            </w:r>
          </w:p>
          <w:p w:rsidR="00020C5A" w:rsidRPr="00817FDB" w:rsidRDefault="00020C5A" w:rsidP="00817FDB">
            <w:pPr>
              <w:spacing w:after="0" w:line="240" w:lineRule="auto"/>
            </w:pP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</w:p>
          <w:p w:rsidR="00020C5A" w:rsidRPr="00817FDB" w:rsidRDefault="00020C5A" w:rsidP="00BF512A">
            <w:pPr>
              <w:pStyle w:val="Default"/>
              <w:rPr>
                <w:sz w:val="23"/>
                <w:szCs w:val="23"/>
              </w:rPr>
            </w:pPr>
            <w:r w:rsidRPr="00817FDB">
              <w:rPr>
                <w:sz w:val="23"/>
                <w:szCs w:val="23"/>
              </w:rPr>
              <w:t xml:space="preserve">100 kilometrede </w:t>
            </w:r>
            <w:smartTag w:uri="urn:schemas-microsoft-com:office:smarttags" w:element="metricconverter">
              <w:smartTagPr>
                <w:attr w:name="ProductID" w:val="4,6 L"/>
              </w:smartTagPr>
              <w:r w:rsidRPr="00817FDB">
                <w:rPr>
                  <w:sz w:val="23"/>
                  <w:szCs w:val="23"/>
                </w:rPr>
                <w:t>4,6 L</w:t>
              </w:r>
            </w:smartTag>
            <w:r w:rsidRPr="00817FDB">
              <w:rPr>
                <w:sz w:val="23"/>
                <w:szCs w:val="23"/>
              </w:rPr>
              <w:t xml:space="preserve"> yakıt tüketen bir otomobilin, </w:t>
            </w:r>
            <w:smartTag w:uri="urn:schemas-microsoft-com:office:smarttags" w:element="metricconverter">
              <w:smartTagPr>
                <w:attr w:name="ProductID" w:val="225 km"/>
              </w:smartTagPr>
              <w:r w:rsidRPr="00817FDB">
                <w:rPr>
                  <w:sz w:val="23"/>
                  <w:szCs w:val="23"/>
                </w:rPr>
                <w:t>225 km</w:t>
              </w:r>
            </w:smartTag>
            <w:r w:rsidRPr="00817FDB">
              <w:rPr>
                <w:sz w:val="23"/>
                <w:szCs w:val="23"/>
              </w:rPr>
              <w:t xml:space="preserve"> yol gitmek için ne kadar yakıt gerekir? </w:t>
            </w:r>
          </w:p>
          <w:p w:rsidR="00020C5A" w:rsidRPr="00817FDB" w:rsidRDefault="00020C5A" w:rsidP="00817FDB">
            <w:pPr>
              <w:spacing w:after="0" w:line="240" w:lineRule="auto"/>
            </w:pP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</w:p>
          <w:p w:rsidR="00020C5A" w:rsidRPr="00817FDB" w:rsidRDefault="00020C5A" w:rsidP="00BF512A">
            <w:pPr>
              <w:pStyle w:val="Default"/>
              <w:rPr>
                <w:sz w:val="23"/>
                <w:szCs w:val="23"/>
              </w:rPr>
            </w:pPr>
            <w:r w:rsidRPr="00817FDB">
              <w:rPr>
                <w:sz w:val="23"/>
                <w:szCs w:val="23"/>
              </w:rPr>
              <w:t xml:space="preserve">Hatice’nin evi ile okulu arasındaki mesafe 806 metredir. Hatice’nin bir adımı </w:t>
            </w:r>
            <w:smartTag w:uri="urn:schemas-microsoft-com:office:smarttags" w:element="metricconverter">
              <w:smartTagPr>
                <w:attr w:name="ProductID" w:val="0,62 m"/>
              </w:smartTagPr>
              <w:r w:rsidRPr="00817FDB">
                <w:rPr>
                  <w:sz w:val="23"/>
                  <w:szCs w:val="23"/>
                </w:rPr>
                <w:t>0,62 m</w:t>
              </w:r>
            </w:smartTag>
            <w:r w:rsidRPr="00817FDB">
              <w:rPr>
                <w:sz w:val="23"/>
                <w:szCs w:val="23"/>
              </w:rPr>
              <w:t xml:space="preserve"> ise, Hatice evden okula giderken kaç adım atar? </w:t>
            </w:r>
          </w:p>
          <w:p w:rsidR="00020C5A" w:rsidRPr="00817FDB" w:rsidRDefault="00020C5A" w:rsidP="00817FDB">
            <w:pPr>
              <w:spacing w:after="0" w:line="240" w:lineRule="auto"/>
            </w:pP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  <w:r w:rsidRPr="00817FDB">
              <w:t>Ali’nin parası Mehmet’in parasının 2,5 katından 4,25 TL fazladır. Mehmet’in 42 TL parası olduğuna göre Ali’nin parasını bulunuz.</w:t>
            </w: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  <w:r w:rsidRPr="00817FDB">
              <w:t xml:space="preserve">Mahmut gittiği manavdan kilogramı 16,75 TL olan sucuktan </w:t>
            </w:r>
            <w:smartTag w:uri="urn:schemas-microsoft-com:office:smarttags" w:element="metricconverter">
              <w:smartTagPr>
                <w:attr w:name="ProductID" w:val="1,2 kg"/>
              </w:smartTagPr>
              <w:r w:rsidRPr="00817FDB">
                <w:t>1,2 kg</w:t>
              </w:r>
            </w:smartTag>
            <w:r w:rsidRPr="00817FDB">
              <w:t xml:space="preserve">, kilogramı 1,85 TL olan kavundan 4,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817FDB">
                <w:t>6 kg</w:t>
              </w:r>
            </w:smartTag>
            <w:r w:rsidRPr="00817FDB">
              <w:t xml:space="preserve"> alıyor. Kaç TL para öder?</w:t>
            </w: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  <w:r w:rsidRPr="00817FDB">
              <w:t>Dedesi Hüseyin’e 58 TL para verip bunu 3 kardeşiyle eşit olarak paylaşmasını istiyor. Her bir kardeşe kaç TL para düşer?</w:t>
            </w: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BF512A">
            <w:pPr>
              <w:pStyle w:val="Default"/>
            </w:pPr>
            <w:r w:rsidRPr="00817FDB">
              <w:t xml:space="preserve">Bir yağ tenekesinin yarısı doluyken kütlesi </w:t>
            </w:r>
            <w:smartTag w:uri="urn:schemas-microsoft-com:office:smarttags" w:element="metricconverter">
              <w:smartTagPr>
                <w:attr w:name="ProductID" w:val="20,8 kg"/>
              </w:smartTagPr>
              <w:r w:rsidRPr="00817FDB">
                <w:t>20,8 kg</w:t>
              </w:r>
            </w:smartTag>
            <w:r w:rsidRPr="00817FDB">
              <w:t xml:space="preserve"> gelmektedir. Tenekedeki yağ </w:t>
            </w:r>
            <w:smartTag w:uri="urn:schemas-microsoft-com:office:smarttags" w:element="metricconverter">
              <w:smartTagPr>
                <w:attr w:name="ProductID" w:val="17,9 kg"/>
              </w:smartTagPr>
              <w:r w:rsidRPr="00817FDB">
                <w:t>17,9 kg</w:t>
              </w:r>
            </w:smartTag>
            <w:r w:rsidRPr="00817FDB">
              <w:t xml:space="preserve"> olduğuna göre boş tenekenin kütlesini bulunuz.</w:t>
            </w:r>
          </w:p>
        </w:tc>
      </w:tr>
      <w:tr w:rsidR="00020C5A" w:rsidRPr="00817FDB" w:rsidTr="00817FDB">
        <w:trPr>
          <w:trHeight w:val="2835"/>
        </w:trPr>
        <w:tc>
          <w:tcPr>
            <w:tcW w:w="10606" w:type="dxa"/>
          </w:tcPr>
          <w:p w:rsidR="00020C5A" w:rsidRPr="00817FDB" w:rsidRDefault="00020C5A" w:rsidP="00774267">
            <w:pPr>
              <w:pStyle w:val="Default"/>
            </w:pPr>
            <w:r w:rsidRPr="00817FDB">
              <w:t>Kemal bakkaldan tanesi 1,2 TL olan çikolatalardan 7 tane, kilogramı 20,25 TL olan çerezden bir miktar alıyor. Aldıkları 89,4 TL ödediğine göre kaç kg çerez almıştır?</w:t>
            </w:r>
            <w:bookmarkStart w:id="0" w:name="_GoBack"/>
            <w:bookmarkEnd w:id="0"/>
            <w:r>
              <w:t xml:space="preserve"> </w:t>
            </w:r>
            <w:hyperlink r:id="rId6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</w:tbl>
    <w:p w:rsidR="00020C5A" w:rsidRDefault="00020C5A"/>
    <w:sectPr w:rsidR="00020C5A" w:rsidSect="00507A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C5A" w:rsidRDefault="00020C5A" w:rsidP="00507A7B">
      <w:pPr>
        <w:spacing w:after="0" w:line="240" w:lineRule="auto"/>
      </w:pPr>
      <w:r>
        <w:separator/>
      </w:r>
    </w:p>
  </w:endnote>
  <w:endnote w:type="continuationSeparator" w:id="0">
    <w:p w:rsidR="00020C5A" w:rsidRDefault="00020C5A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C5A" w:rsidRDefault="00020C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C5A" w:rsidRDefault="00020C5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C5A" w:rsidRDefault="00020C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C5A" w:rsidRDefault="00020C5A" w:rsidP="00507A7B">
      <w:pPr>
        <w:spacing w:after="0" w:line="240" w:lineRule="auto"/>
      </w:pPr>
      <w:r>
        <w:separator/>
      </w:r>
    </w:p>
  </w:footnote>
  <w:footnote w:type="continuationSeparator" w:id="0">
    <w:p w:rsidR="00020C5A" w:rsidRDefault="00020C5A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C5A" w:rsidRDefault="00020C5A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C5A" w:rsidRDefault="00020C5A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C5A" w:rsidRDefault="00020C5A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20C5A"/>
    <w:rsid w:val="003A216F"/>
    <w:rsid w:val="00507A7B"/>
    <w:rsid w:val="00586BB1"/>
    <w:rsid w:val="007246A8"/>
    <w:rsid w:val="0077043B"/>
    <w:rsid w:val="00774267"/>
    <w:rsid w:val="007E5317"/>
    <w:rsid w:val="00817FDB"/>
    <w:rsid w:val="00BF512A"/>
    <w:rsid w:val="00DF6609"/>
    <w:rsid w:val="00E913C5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6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BF51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F512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DF66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206</Words>
  <Characters>1180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5</cp:revision>
  <dcterms:created xsi:type="dcterms:W3CDTF">2015-07-11T21:24:00Z</dcterms:created>
  <dcterms:modified xsi:type="dcterms:W3CDTF">2015-08-21T09:42:00Z</dcterms:modified>
</cp:coreProperties>
</file>