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290CC8" w:rsidRPr="00CC1F32" w:rsidTr="00CC1F32">
        <w:trPr>
          <w:trHeight w:val="3572"/>
        </w:trPr>
        <w:tc>
          <w:tcPr>
            <w:tcW w:w="5159" w:type="dxa"/>
          </w:tcPr>
          <w:tbl>
            <w:tblPr>
              <w:tblpPr w:leftFromText="141" w:rightFromText="141" w:vertAnchor="text" w:horzAnchor="margin" w:tblpY="3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85"/>
              <w:gridCol w:w="985"/>
              <w:gridCol w:w="986"/>
              <w:gridCol w:w="986"/>
              <w:gridCol w:w="986"/>
            </w:tblGrid>
            <w:tr w:rsidR="00290CC8" w:rsidRPr="00CC1F32" w:rsidTr="00CC1F32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9" w:type="dxa"/>
          </w:tcPr>
          <w:tbl>
            <w:tblPr>
              <w:tblpPr w:leftFromText="141" w:rightFromText="141" w:vertAnchor="page" w:horzAnchor="margin" w:tblpY="36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</w:tc>
      </w:tr>
      <w:tr w:rsidR="00290CC8" w:rsidRPr="00CC1F32" w:rsidTr="00CC1F32">
        <w:trPr>
          <w:trHeight w:val="3572"/>
        </w:trPr>
        <w:tc>
          <w:tcPr>
            <w:tcW w:w="5159" w:type="dxa"/>
          </w:tcPr>
          <w:tbl>
            <w:tblPr>
              <w:tblpPr w:leftFromText="141" w:rightFromText="141" w:horzAnchor="margin" w:tblpY="6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</w:tc>
        <w:tc>
          <w:tcPr>
            <w:tcW w:w="5159" w:type="dxa"/>
          </w:tcPr>
          <w:tbl>
            <w:tblPr>
              <w:tblpPr w:leftFromText="141" w:rightFromText="141" w:vertAnchor="page" w:horzAnchor="margin" w:tblpY="5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</w:tc>
      </w:tr>
      <w:tr w:rsidR="00290CC8" w:rsidRPr="00CC1F32" w:rsidTr="00CC1F32">
        <w:trPr>
          <w:trHeight w:val="3572"/>
        </w:trPr>
        <w:tc>
          <w:tcPr>
            <w:tcW w:w="5159" w:type="dxa"/>
          </w:tcPr>
          <w:tbl>
            <w:tblPr>
              <w:tblpPr w:leftFromText="141" w:rightFromText="141" w:vertAnchor="page" w:horzAnchor="margin" w:tblpY="5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85"/>
              <w:gridCol w:w="985"/>
              <w:gridCol w:w="986"/>
              <w:gridCol w:w="986"/>
              <w:gridCol w:w="986"/>
            </w:tblGrid>
            <w:tr w:rsidR="00290CC8" w:rsidRPr="00CC1F32" w:rsidTr="00CC1F32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  <w:tbl>
            <w:tblPr>
              <w:tblpPr w:leftFromText="141" w:rightFromText="141" w:vertAnchor="page" w:horzAnchor="margin" w:tblpY="5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32"/>
              <w:gridCol w:w="1232"/>
              <w:gridCol w:w="1232"/>
              <w:gridCol w:w="1232"/>
            </w:tblGrid>
            <w:tr w:rsidR="00290CC8" w:rsidRPr="00CC1F32" w:rsidTr="00CC1F32"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3572"/>
        </w:trPr>
        <w:tc>
          <w:tcPr>
            <w:tcW w:w="5159" w:type="dxa"/>
          </w:tcPr>
          <w:tbl>
            <w:tblPr>
              <w:tblpPr w:leftFromText="141" w:rightFromText="141" w:horzAnchor="margin" w:tblpY="6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2"/>
              <w:gridCol w:w="492"/>
              <w:gridCol w:w="493"/>
              <w:gridCol w:w="493"/>
              <w:gridCol w:w="493"/>
              <w:gridCol w:w="493"/>
              <w:gridCol w:w="493"/>
              <w:gridCol w:w="493"/>
              <w:gridCol w:w="493"/>
              <w:gridCol w:w="493"/>
            </w:tblGrid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</w:tc>
        <w:tc>
          <w:tcPr>
            <w:tcW w:w="5159" w:type="dxa"/>
          </w:tcPr>
          <w:tbl>
            <w:tblPr>
              <w:tblpPr w:leftFromText="141" w:rightFromText="141" w:horzAnchor="margin" w:tblpY="6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2"/>
              <w:gridCol w:w="492"/>
              <w:gridCol w:w="493"/>
              <w:gridCol w:w="493"/>
              <w:gridCol w:w="493"/>
              <w:gridCol w:w="493"/>
              <w:gridCol w:w="493"/>
              <w:gridCol w:w="493"/>
              <w:gridCol w:w="493"/>
              <w:gridCol w:w="493"/>
            </w:tblGrid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şekli ondalık gösterimle ifade ediniz.</w:t>
            </w:r>
          </w:p>
        </w:tc>
      </w:tr>
    </w:tbl>
    <w:p w:rsidR="00290CC8" w:rsidRPr="00866F01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439"/>
        <w:gridCol w:w="3439"/>
        <w:gridCol w:w="3440"/>
      </w:tblGrid>
      <w:tr w:rsidR="00290CC8" w:rsidRPr="00CC1F32" w:rsidTr="00CC1F32">
        <w:trPr>
          <w:trHeight w:val="431"/>
        </w:trPr>
        <w:tc>
          <w:tcPr>
            <w:tcW w:w="10318" w:type="dxa"/>
            <w:gridSpan w:val="3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kesirleri ondalık gösterimle yazınız.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501666185" r:id="rId8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26" type="#_x0000_t75" style="width:15.75pt;height:30.75pt" o:ole="">
                  <v:imagedata r:id="rId9" o:title=""/>
                </v:shape>
                <o:OLEObject Type="Embed" ProgID="Equation.3" ShapeID="_x0000_i1026" DrawAspect="Content" ObjectID="_1501666186" r:id="rId10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40" w:dyaOrig="620">
                <v:shape id="_x0000_i1027" type="#_x0000_t75" style="width:17.25pt;height:30.75pt" o:ole="">
                  <v:imagedata r:id="rId11" o:title=""/>
                </v:shape>
                <o:OLEObject Type="Embed" ProgID="Equation.3" ShapeID="_x0000_i1027" DrawAspect="Content" ObjectID="_1501666187" r:id="rId12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28" type="#_x0000_t75" style="width:12pt;height:30.75pt" o:ole="">
                  <v:imagedata r:id="rId13" o:title=""/>
                </v:shape>
                <o:OLEObject Type="Embed" ProgID="Equation.3" ShapeID="_x0000_i1028" DrawAspect="Content" ObjectID="_1501666188" r:id="rId14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5" o:title=""/>
                </v:shape>
                <o:OLEObject Type="Embed" ProgID="Equation.3" ShapeID="_x0000_i1029" DrawAspect="Content" ObjectID="_1501666189" r:id="rId16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30" type="#_x0000_t75" style="width:12pt;height:30.75pt" o:ole="">
                  <v:imagedata r:id="rId17" o:title=""/>
                </v:shape>
                <o:OLEObject Type="Embed" ProgID="Equation.3" ShapeID="_x0000_i1030" DrawAspect="Content" ObjectID="_1501666190" r:id="rId18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40" w:dyaOrig="620">
                <v:shape id="_x0000_i1031" type="#_x0000_t75" style="width:17.25pt;height:30.75pt" o:ole="">
                  <v:imagedata r:id="rId19" o:title=""/>
                </v:shape>
                <o:OLEObject Type="Embed" ProgID="Equation.3" ShapeID="_x0000_i1031" DrawAspect="Content" ObjectID="_1501666191" r:id="rId20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40" w:dyaOrig="620">
                <v:shape id="_x0000_i1032" type="#_x0000_t75" style="width:17.25pt;height:30.75pt" o:ole="">
                  <v:imagedata r:id="rId21" o:title=""/>
                </v:shape>
                <o:OLEObject Type="Embed" ProgID="Equation.3" ShapeID="_x0000_i1032" DrawAspect="Content" ObjectID="_1501666192" r:id="rId22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460" w:dyaOrig="620">
                <v:shape id="_x0000_i1033" type="#_x0000_t75" style="width:23.25pt;height:30.75pt" o:ole="">
                  <v:imagedata r:id="rId23" o:title=""/>
                </v:shape>
                <o:OLEObject Type="Embed" ProgID="Equation.3" ShapeID="_x0000_i1033" DrawAspect="Content" ObjectID="_1501666193" r:id="rId24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34" type="#_x0000_t75" style="width:15.75pt;height:30.75pt" o:ole="">
                  <v:imagedata r:id="rId25" o:title=""/>
                </v:shape>
                <o:OLEObject Type="Embed" ProgID="Equation.3" ShapeID="_x0000_i1034" DrawAspect="Content" ObjectID="_1501666194" r:id="rId26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35" type="#_x0000_t75" style="width:15.75pt;height:30.75pt" o:ole="">
                  <v:imagedata r:id="rId27" o:title=""/>
                </v:shape>
                <o:OLEObject Type="Embed" ProgID="Equation.3" ShapeID="_x0000_i1035" DrawAspect="Content" ObjectID="_1501666195" r:id="rId28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36" type="#_x0000_t75" style="width:18pt;height:30.75pt" o:ole="">
                  <v:imagedata r:id="rId29" o:title=""/>
                </v:shape>
                <o:OLEObject Type="Embed" ProgID="Equation.3" ShapeID="_x0000_i1036" DrawAspect="Content" ObjectID="_1501666196" r:id="rId30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37" type="#_x0000_t75" style="width:18pt;height:30.75pt" o:ole="">
                  <v:imagedata r:id="rId31" o:title=""/>
                </v:shape>
                <o:OLEObject Type="Embed" ProgID="Equation.3" ShapeID="_x0000_i1037" DrawAspect="Content" ObjectID="_1501666197" r:id="rId32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38" type="#_x0000_t75" style="width:18pt;height:30.75pt" o:ole="">
                  <v:imagedata r:id="rId33" o:title=""/>
                </v:shape>
                <o:OLEObject Type="Embed" ProgID="Equation.3" ShapeID="_x0000_i1038" DrawAspect="Content" ObjectID="_1501666198" r:id="rId34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39" type="#_x0000_t75" style="width:18pt;height:30.75pt" o:ole="">
                  <v:imagedata r:id="rId35" o:title=""/>
                </v:shape>
                <o:OLEObject Type="Embed" ProgID="Equation.3" ShapeID="_x0000_i1039" DrawAspect="Content" ObjectID="_1501666199" r:id="rId36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40" type="#_x0000_t75" style="width:18pt;height:30.75pt" o:ole="">
                  <v:imagedata r:id="rId37" o:title=""/>
                </v:shape>
                <o:OLEObject Type="Embed" ProgID="Equation.3" ShapeID="_x0000_i1040" DrawAspect="Content" ObjectID="_1501666200" r:id="rId38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41" type="#_x0000_t75" style="width:18pt;height:30.75pt" o:ole="">
                  <v:imagedata r:id="rId39" o:title=""/>
                </v:shape>
                <o:OLEObject Type="Embed" ProgID="Equation.3" ShapeID="_x0000_i1041" DrawAspect="Content" ObjectID="_1501666201" r:id="rId40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42" type="#_x0000_t75" style="width:18pt;height:30.75pt" o:ole="">
                  <v:imagedata r:id="rId41" o:title=""/>
                </v:shape>
                <o:OLEObject Type="Embed" ProgID="Equation.3" ShapeID="_x0000_i1042" DrawAspect="Content" ObjectID="_1501666202" r:id="rId42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43" type="#_x0000_t75" style="width:18pt;height:30.75pt" o:ole="">
                  <v:imagedata r:id="rId43" o:title=""/>
                </v:shape>
                <o:OLEObject Type="Embed" ProgID="Equation.3" ShapeID="_x0000_i1043" DrawAspect="Content" ObjectID="_1501666203" r:id="rId44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420" w:dyaOrig="620">
                <v:shape id="_x0000_i1044" type="#_x0000_t75" style="width:21pt;height:30.75pt" o:ole="">
                  <v:imagedata r:id="rId45" o:title=""/>
                </v:shape>
                <o:OLEObject Type="Embed" ProgID="Equation.3" ShapeID="_x0000_i1044" DrawAspect="Content" ObjectID="_1501666204" r:id="rId46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40" w:dyaOrig="620">
                <v:shape id="_x0000_i1045" type="#_x0000_t75" style="width:17.25pt;height:30.75pt" o:ole="">
                  <v:imagedata r:id="rId47" o:title=""/>
                </v:shape>
                <o:OLEObject Type="Embed" ProgID="Equation.3" ShapeID="_x0000_i1045" DrawAspect="Content" ObjectID="_1501666205" r:id="rId48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  <w:tr w:rsidR="00290CC8" w:rsidRPr="00CC1F32" w:rsidTr="00CC1F32">
        <w:trPr>
          <w:trHeight w:val="1751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40" w:dyaOrig="620">
                <v:shape id="_x0000_i1046" type="#_x0000_t75" style="width:17.25pt;height:30.75pt" o:ole="">
                  <v:imagedata r:id="rId49" o:title=""/>
                </v:shape>
                <o:OLEObject Type="Embed" ProgID="Equation.3" ShapeID="_x0000_i1046" DrawAspect="Content" ObjectID="_1501666206" r:id="rId50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47" type="#_x0000_t75" style="width:18pt;height:30.75pt" o:ole="">
                  <v:imagedata r:id="rId51" o:title=""/>
                </v:shape>
                <o:OLEObject Type="Embed" ProgID="Equation.3" ShapeID="_x0000_i1047" DrawAspect="Content" ObjectID="_1501666207" r:id="rId52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580" w:dyaOrig="620">
                <v:shape id="_x0000_i1048" type="#_x0000_t75" style="width:29.25pt;height:30.75pt" o:ole="">
                  <v:imagedata r:id="rId53" o:title=""/>
                </v:shape>
                <o:OLEObject Type="Embed" ProgID="Equation.3" ShapeID="_x0000_i1048" DrawAspect="Content" ObjectID="_1501666208" r:id="rId54"/>
              </w:object>
            </w:r>
            <w:r w:rsidRPr="00CC1F32">
              <w:rPr>
                <w:sz w:val="24"/>
                <w:szCs w:val="24"/>
              </w:rPr>
              <w:t>=</w:t>
            </w: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290CC8" w:rsidRPr="00CC1F32" w:rsidTr="00CC1F32">
        <w:trPr>
          <w:trHeight w:val="2891"/>
        </w:trPr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49" type="#_x0000_t75" style="width:11.25pt;height:30.75pt" o:ole="">
                  <v:imagedata r:id="rId55" o:title=""/>
                </v:shape>
                <o:OLEObject Type="Embed" ProgID="Equation.3" ShapeID="_x0000_i1049" DrawAspect="Content" ObjectID="_1501666209" r:id="rId56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50" type="#_x0000_t75" style="width:11.25pt;height:30.75pt" o:ole="">
                  <v:imagedata r:id="rId57" o:title=""/>
                </v:shape>
                <o:OLEObject Type="Embed" ProgID="Equation.3" ShapeID="_x0000_i1050" DrawAspect="Content" ObjectID="_1501666210" r:id="rId58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51" type="#_x0000_t75" style="width:18pt;height:30.75pt" o:ole="">
                  <v:imagedata r:id="rId59" o:title=""/>
                </v:shape>
                <o:OLEObject Type="Embed" ProgID="Equation.3" ShapeID="_x0000_i1051" DrawAspect="Content" ObjectID="_1501666211" r:id="rId60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52" type="#_x0000_t75" style="width:15.75pt;height:30.75pt" o:ole="">
                  <v:imagedata r:id="rId61" o:title=""/>
                </v:shape>
                <o:OLEObject Type="Embed" ProgID="Equation.3" ShapeID="_x0000_i1052" DrawAspect="Content" ObjectID="_1501666212" r:id="rId62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53" type="#_x0000_t75" style="width:12pt;height:30.75pt" o:ole="">
                  <v:imagedata r:id="rId63" o:title=""/>
                </v:shape>
                <o:OLEObject Type="Embed" ProgID="Equation.3" ShapeID="_x0000_i1053" DrawAspect="Content" ObjectID="_1501666213" r:id="rId64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54" type="#_x0000_t75" style="width:15.75pt;height:30.75pt" o:ole="">
                  <v:imagedata r:id="rId65" o:title=""/>
                </v:shape>
                <o:OLEObject Type="Embed" ProgID="Equation.3" ShapeID="_x0000_i1054" DrawAspect="Content" ObjectID="_1501666214" r:id="rId66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55" type="#_x0000_t75" style="width:15.75pt;height:30.75pt" o:ole="">
                  <v:imagedata r:id="rId67" o:title=""/>
                </v:shape>
                <o:OLEObject Type="Embed" ProgID="Equation.3" ShapeID="_x0000_i1055" DrawAspect="Content" ObjectID="_1501666215" r:id="rId68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40" w:dyaOrig="620">
                <v:shape id="_x0000_i1056" type="#_x0000_t75" style="width:17.25pt;height:30.75pt" o:ole="">
                  <v:imagedata r:id="rId69" o:title=""/>
                </v:shape>
                <o:OLEObject Type="Embed" ProgID="Equation.3" ShapeID="_x0000_i1056" DrawAspect="Content" ObjectID="_1501666216" r:id="rId70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360" w:dyaOrig="620">
                <v:shape id="_x0000_i1057" type="#_x0000_t75" style="width:18pt;height:30.75pt" o:ole="">
                  <v:imagedata r:id="rId71" o:title=""/>
                </v:shape>
                <o:OLEObject Type="Embed" ProgID="Equation.3" ShapeID="_x0000_i1057" DrawAspect="Content" ObjectID="_1501666217" r:id="rId72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59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Aşağıdaki kesri ondalık gösterimle gösteriniz.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rFonts w:eastAsia="Times New Roman"/>
                <w:position w:val="-24"/>
                <w:sz w:val="24"/>
                <w:szCs w:val="24"/>
              </w:rPr>
              <w:object w:dxaOrig="440" w:dyaOrig="620">
                <v:shape id="_x0000_i1058" type="#_x0000_t75" style="width:21.75pt;height:30.75pt" o:ole="">
                  <v:imagedata r:id="rId73" o:title=""/>
                </v:shape>
                <o:OLEObject Type="Embed" ProgID="Equation.3" ShapeID="_x0000_i1058" DrawAspect="Content" ObjectID="_1501666218" r:id="rId74"/>
              </w:object>
            </w:r>
            <w:r w:rsidRPr="00CC1F32">
              <w:rPr>
                <w:sz w:val="24"/>
                <w:szCs w:val="24"/>
              </w:rPr>
              <w:t>=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90CC8" w:rsidRPr="00866F01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290CC8" w:rsidRPr="00CC1F32" w:rsidTr="00CC1F32">
        <w:trPr>
          <w:trHeight w:val="2891"/>
        </w:trPr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12,345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1,897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118,689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43,75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0,83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51,7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4,009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52,105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10,081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59" w:type="dxa"/>
            <w:vAlign w:val="center"/>
          </w:tcPr>
          <w:tbl>
            <w:tblPr>
              <w:tblpPr w:leftFromText="141" w:rightFromText="141" w:vertAnchor="text" w:horzAnchor="margin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7"/>
              <w:gridCol w:w="2466"/>
            </w:tblGrid>
            <w:tr w:rsidR="00290CC8" w:rsidRPr="00CC1F32" w:rsidTr="00CC1F32">
              <w:trPr>
                <w:trHeight w:val="454"/>
              </w:trPr>
              <w:tc>
                <w:tcPr>
                  <w:tcW w:w="5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2346,913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Tam Kısım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Kesir Kısmı</w:t>
                  </w: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318"/>
      </w:tblGrid>
      <w:tr w:rsidR="00290CC8" w:rsidRPr="00CC1F32" w:rsidTr="00CC1F32">
        <w:trPr>
          <w:trHeight w:val="850"/>
        </w:trPr>
        <w:tc>
          <w:tcPr>
            <w:tcW w:w="10318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C1F32">
              <w:rPr>
                <w:b/>
                <w:sz w:val="24"/>
                <w:szCs w:val="24"/>
              </w:rPr>
              <w:t>Aşağıdaki ondalık gösterimlerin okunuşlarını yazınız.</w:t>
            </w:r>
          </w:p>
        </w:tc>
      </w:tr>
      <w:tr w:rsidR="00290CC8" w:rsidRPr="00CC1F32" w:rsidTr="00CC1F32">
        <w:trPr>
          <w:trHeight w:val="6236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27"/>
              <w:gridCol w:w="8045"/>
            </w:tblGrid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1,45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0,9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5,249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12,83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75,391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61,61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2,304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8,004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174,061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81,017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10,21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451,794 =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pStyle w:val="ListParagraph"/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850"/>
        </w:trPr>
        <w:tc>
          <w:tcPr>
            <w:tcW w:w="10318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C1F32">
              <w:rPr>
                <w:b/>
                <w:sz w:val="24"/>
                <w:szCs w:val="24"/>
              </w:rPr>
              <w:t>Aşağıda okunuşları verilen ondalık gösterimleri yazınız.</w:t>
            </w:r>
          </w:p>
        </w:tc>
      </w:tr>
      <w:tr w:rsidR="00290CC8" w:rsidRPr="00CC1F32" w:rsidTr="00CC1F32">
        <w:trPr>
          <w:trHeight w:val="6236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Ind w:w="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7920"/>
              <w:gridCol w:w="1380"/>
            </w:tblGrid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İki tam binde yedi yüz atmış beş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Seksen yedi tam onda yedi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Yüz üç tam yüzde yetmiş bir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Seksen dokuz tam binde yedi yüz seksen dokuz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Üç yüz atmış dokuz tam binde altı yüz doksan beş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Üç tam onda yedi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Doksan iki tam yüzde on beş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Yirmi sekiz tam binde yüz atmış dokuz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Sıfır tam binde bir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Üç tam yüzde on dört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Bin tam yüzde bir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Bir tam onda bir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318"/>
      </w:tblGrid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12,89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242,84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165,8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10,11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814,675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318"/>
      </w:tblGrid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305,29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57,216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21,289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1,117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987,372 ondalık gösterimine aşağıdaki tabloyu doldurunuz.</w:t>
            </w:r>
          </w:p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05"/>
              <w:gridCol w:w="1424"/>
              <w:gridCol w:w="1424"/>
              <w:gridCol w:w="1425"/>
              <w:gridCol w:w="276"/>
              <w:gridCol w:w="1578"/>
              <w:gridCol w:w="1425"/>
              <w:gridCol w:w="1425"/>
            </w:tblGrid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TAM KISIM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ONDALIK KISIM</w:t>
                  </w:r>
                </w:p>
              </w:tc>
            </w:tr>
            <w:tr w:rsidR="00290CC8" w:rsidRPr="00CC1F32" w:rsidTr="00CC1F32">
              <w:trPr>
                <w:trHeight w:val="26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Onlar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Birler Basamağı</w:t>
                  </w: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Onda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Yüzde Birler Basamağı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1F32">
                    <w:rPr>
                      <w:b/>
                      <w:sz w:val="24"/>
                      <w:szCs w:val="24"/>
                    </w:rPr>
                    <w:t>Binde Birler Basamağı</w:t>
                  </w: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510"/>
              </w:trPr>
              <w:tc>
                <w:tcPr>
                  <w:tcW w:w="11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Basamak Değeri</w:t>
                  </w: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318"/>
      </w:tblGrid>
      <w:tr w:rsidR="00290CC8" w:rsidRPr="00CC1F32" w:rsidTr="00CC1F32">
        <w:trPr>
          <w:trHeight w:val="850"/>
        </w:trPr>
        <w:tc>
          <w:tcPr>
            <w:tcW w:w="10318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C1F32">
              <w:rPr>
                <w:b/>
                <w:sz w:val="24"/>
                <w:szCs w:val="24"/>
              </w:rPr>
              <w:t>Aşağıda verilen ondalık gösterimleri çözümleyiniz.</w:t>
            </w:r>
          </w:p>
        </w:tc>
      </w:tr>
      <w:tr w:rsidR="00290CC8" w:rsidRPr="00CC1F32" w:rsidTr="00CC1F32">
        <w:trPr>
          <w:trHeight w:val="6236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27"/>
              <w:gridCol w:w="8045"/>
            </w:tblGrid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23,9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41,86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9,196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24,401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10,321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1,007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20,87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603,736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257,809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723,001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454"/>
              </w:trPr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200,729</w:t>
                  </w:r>
                </w:p>
              </w:tc>
              <w:tc>
                <w:tcPr>
                  <w:tcW w:w="8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ind w:left="139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pStyle w:val="ListParagraph"/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850"/>
        </w:trPr>
        <w:tc>
          <w:tcPr>
            <w:tcW w:w="10318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C1F32">
              <w:rPr>
                <w:b/>
                <w:sz w:val="24"/>
                <w:szCs w:val="24"/>
              </w:rPr>
              <w:t>Aşağıda çözümlenmiş hali verilen ondalık gösterimleri yazınız.</w:t>
            </w:r>
          </w:p>
        </w:tc>
      </w:tr>
      <w:tr w:rsidR="00290CC8" w:rsidRPr="00CC1F32" w:rsidTr="00CC1F32">
        <w:trPr>
          <w:trHeight w:val="6423"/>
        </w:trPr>
        <w:tc>
          <w:tcPr>
            <w:tcW w:w="10318" w:type="dxa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Ind w:w="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7200"/>
              <w:gridCol w:w="2100"/>
            </w:tblGrid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24"/>
                      <w:sz w:val="24"/>
                      <w:szCs w:val="24"/>
                    </w:rPr>
                    <w:object w:dxaOrig="3220" w:dyaOrig="620">
                      <v:shape id="_x0000_i1059" type="#_x0000_t75" style="width:161.25pt;height:30.75pt" o:ole="">
                        <v:imagedata r:id="rId75" o:title=""/>
                      </v:shape>
                      <o:OLEObject Type="Embed" ProgID="Equation.3" ShapeID="_x0000_i1059" DrawAspect="Content" ObjectID="_1501666219" r:id="rId76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24"/>
                      <w:sz w:val="24"/>
                      <w:szCs w:val="24"/>
                    </w:rPr>
                    <w:object w:dxaOrig="3460" w:dyaOrig="620">
                      <v:shape id="_x0000_i1060" type="#_x0000_t75" style="width:173.25pt;height:30.75pt" o:ole="">
                        <v:imagedata r:id="rId77" o:title=""/>
                      </v:shape>
                      <o:OLEObject Type="Embed" ProgID="Equation.3" ShapeID="_x0000_i1060" DrawAspect="Content" ObjectID="_1501666220" r:id="rId78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24"/>
                      <w:sz w:val="24"/>
                      <w:szCs w:val="24"/>
                    </w:rPr>
                    <w:object w:dxaOrig="3480" w:dyaOrig="620">
                      <v:shape id="_x0000_i1061" type="#_x0000_t75" style="width:174pt;height:30.75pt" o:ole="">
                        <v:imagedata r:id="rId79" o:title=""/>
                      </v:shape>
                      <o:OLEObject Type="Embed" ProgID="Equation.3" ShapeID="_x0000_i1061" DrawAspect="Content" ObjectID="_1501666221" r:id="rId80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24"/>
                      <w:sz w:val="24"/>
                      <w:szCs w:val="24"/>
                    </w:rPr>
                    <w:object w:dxaOrig="2740" w:dyaOrig="620">
                      <v:shape id="_x0000_i1062" type="#_x0000_t75" style="width:137.25pt;height:30.75pt" o:ole="">
                        <v:imagedata r:id="rId81" o:title=""/>
                      </v:shape>
                      <o:OLEObject Type="Embed" ProgID="Equation.3" ShapeID="_x0000_i1062" DrawAspect="Content" ObjectID="_1501666222" r:id="rId82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24"/>
                      <w:sz w:val="24"/>
                      <w:szCs w:val="24"/>
                    </w:rPr>
                    <w:object w:dxaOrig="1920" w:dyaOrig="620">
                      <v:shape id="_x0000_i1063" type="#_x0000_t75" style="width:96pt;height:30.75pt" o:ole="">
                        <v:imagedata r:id="rId83" o:title=""/>
                      </v:shape>
                      <o:OLEObject Type="Embed" ProgID="Equation.3" ShapeID="_x0000_i1063" DrawAspect="Content" ObjectID="_1501666223" r:id="rId84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10"/>
                      <w:sz w:val="24"/>
                      <w:szCs w:val="24"/>
                    </w:rPr>
                    <w:object w:dxaOrig="3500" w:dyaOrig="320">
                      <v:shape id="_x0000_i1064" type="#_x0000_t75" style="width:173.25pt;height:15.75pt" o:ole="">
                        <v:imagedata r:id="rId85" o:title=""/>
                      </v:shape>
                      <o:OLEObject Type="Embed" ProgID="Equation.3" ShapeID="_x0000_i1064" DrawAspect="Content" ObjectID="_1501666224" r:id="rId86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10"/>
                      <w:sz w:val="24"/>
                      <w:szCs w:val="24"/>
                    </w:rPr>
                    <w:object w:dxaOrig="4120" w:dyaOrig="320">
                      <v:shape id="_x0000_i1065" type="#_x0000_t75" style="width:206.25pt;height:15.75pt" o:ole="">
                        <v:imagedata r:id="rId87" o:title=""/>
                      </v:shape>
                      <o:OLEObject Type="Embed" ProgID="Equation.3" ShapeID="_x0000_i1065" DrawAspect="Content" ObjectID="_1501666225" r:id="rId88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290CC8" w:rsidRPr="00CC1F32" w:rsidTr="00CC1F32">
              <w:trPr>
                <w:trHeight w:val="737"/>
              </w:trPr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rFonts w:eastAsia="Times New Roman"/>
                      <w:position w:val="-10"/>
                      <w:sz w:val="24"/>
                      <w:szCs w:val="24"/>
                    </w:rPr>
                    <w:object w:dxaOrig="2420" w:dyaOrig="320">
                      <v:shape id="_x0000_i1066" type="#_x0000_t75" style="width:120pt;height:15.75pt" o:ole="">
                        <v:imagedata r:id="rId89" o:title=""/>
                      </v:shape>
                      <o:OLEObject Type="Embed" ProgID="Equation.3" ShapeID="_x0000_i1066" DrawAspect="Content" ObjectID="_1501666226" r:id="rId90"/>
                    </w:objec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318"/>
      </w:tblGrid>
      <w:tr w:rsidR="00290CC8" w:rsidRPr="00CC1F32" w:rsidTr="00CC1F32">
        <w:trPr>
          <w:trHeight w:val="2891"/>
        </w:trPr>
        <w:tc>
          <w:tcPr>
            <w:tcW w:w="10318" w:type="dxa"/>
          </w:tcPr>
          <w:tbl>
            <w:tblPr>
              <w:tblpPr w:leftFromText="141" w:rightFromText="141" w:horzAnchor="margin" w:tblpY="4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21"/>
              <w:gridCol w:w="2522"/>
              <w:gridCol w:w="2522"/>
              <w:gridCol w:w="2522"/>
            </w:tblGrid>
            <w:tr w:rsidR="00290CC8" w:rsidRPr="00CC1F32" w:rsidTr="00CC1F32">
              <w:trPr>
                <w:trHeight w:val="567"/>
              </w:trPr>
              <w:tc>
                <w:tcPr>
                  <w:tcW w:w="100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Aşağıdaki ondalık gösterimle verilen sayıları </w:t>
                  </w:r>
                  <w:r w:rsidRPr="00CC1F32">
                    <w:rPr>
                      <w:b/>
                      <w:sz w:val="24"/>
                      <w:szCs w:val="24"/>
                    </w:rPr>
                    <w:t>onda birler</w:t>
                  </w:r>
                  <w:r w:rsidRPr="00CC1F32">
                    <w:rPr>
                      <w:sz w:val="24"/>
                      <w:szCs w:val="24"/>
                    </w:rPr>
                    <w:t xml:space="preserve"> basamağına yuvarlayınız.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2,21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3,87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12,145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7,39 =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81,62 = 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59, 52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9, 65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0,635 =</w:t>
                  </w: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tbl>
            <w:tblPr>
              <w:tblpPr w:leftFromText="141" w:rightFromText="141" w:horzAnchor="margin" w:tblpY="4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21"/>
              <w:gridCol w:w="2522"/>
              <w:gridCol w:w="2522"/>
              <w:gridCol w:w="2522"/>
            </w:tblGrid>
            <w:tr w:rsidR="00290CC8" w:rsidRPr="00CC1F32" w:rsidTr="00CC1F32">
              <w:trPr>
                <w:trHeight w:val="567"/>
              </w:trPr>
              <w:tc>
                <w:tcPr>
                  <w:tcW w:w="100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Aşağıdaki ondalık gösterimle verilen sayıları </w:t>
                  </w:r>
                  <w:r w:rsidRPr="00CC1F32">
                    <w:rPr>
                      <w:b/>
                      <w:sz w:val="24"/>
                      <w:szCs w:val="24"/>
                    </w:rPr>
                    <w:t>yüzde birler</w:t>
                  </w:r>
                  <w:r w:rsidRPr="00CC1F32">
                    <w:rPr>
                      <w:sz w:val="24"/>
                      <w:szCs w:val="24"/>
                    </w:rPr>
                    <w:t xml:space="preserve"> basamağına yuvarlayınız.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34,254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43,687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72,165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64,356 =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71,623 = 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159, 502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59, 735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1,695 =</w:t>
                  </w: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tbl>
            <w:tblPr>
              <w:tblpPr w:leftFromText="141" w:rightFromText="141" w:horzAnchor="margin" w:tblpY="4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21"/>
              <w:gridCol w:w="2522"/>
              <w:gridCol w:w="2522"/>
              <w:gridCol w:w="2522"/>
            </w:tblGrid>
            <w:tr w:rsidR="00290CC8" w:rsidRPr="00CC1F32" w:rsidTr="00CC1F32">
              <w:trPr>
                <w:trHeight w:val="567"/>
              </w:trPr>
              <w:tc>
                <w:tcPr>
                  <w:tcW w:w="100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Aşağıdaki ondalık gösterimle verilen sayıları </w:t>
                  </w:r>
                  <w:r w:rsidRPr="00CC1F32">
                    <w:rPr>
                      <w:b/>
                      <w:sz w:val="24"/>
                      <w:szCs w:val="24"/>
                    </w:rPr>
                    <w:t>birler</w:t>
                  </w:r>
                  <w:r w:rsidRPr="00CC1F32">
                    <w:rPr>
                      <w:sz w:val="24"/>
                      <w:szCs w:val="24"/>
                    </w:rPr>
                    <w:t xml:space="preserve"> basamağına yuvarlayınız.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7,21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9,87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5,145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7,39 =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31,62 = 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2, 52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15, 65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42,635 =</w:t>
                  </w: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tbl>
            <w:tblPr>
              <w:tblpPr w:leftFromText="141" w:rightFromText="141" w:horzAnchor="margin" w:tblpY="4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21"/>
              <w:gridCol w:w="2522"/>
              <w:gridCol w:w="2522"/>
              <w:gridCol w:w="2522"/>
            </w:tblGrid>
            <w:tr w:rsidR="00290CC8" w:rsidRPr="00CC1F32" w:rsidTr="00CC1F32">
              <w:trPr>
                <w:trHeight w:val="567"/>
              </w:trPr>
              <w:tc>
                <w:tcPr>
                  <w:tcW w:w="100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Aşağıdaki ondalık gösterimle verilen sayıları </w:t>
                  </w:r>
                  <w:r w:rsidRPr="00CC1F32">
                    <w:rPr>
                      <w:b/>
                      <w:sz w:val="24"/>
                      <w:szCs w:val="24"/>
                    </w:rPr>
                    <w:t xml:space="preserve">onlar </w:t>
                  </w:r>
                  <w:r w:rsidRPr="00CC1F32">
                    <w:rPr>
                      <w:sz w:val="24"/>
                      <w:szCs w:val="24"/>
                    </w:rPr>
                    <w:t>basamağına yuvarlayınız.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38,95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253,87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172,145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847,39 =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41,62 = 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529, 52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429, 65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40,635 =</w:t>
                  </w: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CC8" w:rsidRPr="00CC1F32" w:rsidTr="00CC1F32">
        <w:trPr>
          <w:trHeight w:val="2891"/>
        </w:trPr>
        <w:tc>
          <w:tcPr>
            <w:tcW w:w="10318" w:type="dxa"/>
          </w:tcPr>
          <w:tbl>
            <w:tblPr>
              <w:tblpPr w:leftFromText="141" w:rightFromText="141" w:horzAnchor="margin" w:tblpY="4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21"/>
              <w:gridCol w:w="2522"/>
              <w:gridCol w:w="2522"/>
              <w:gridCol w:w="2522"/>
            </w:tblGrid>
            <w:tr w:rsidR="00290CC8" w:rsidRPr="00CC1F32" w:rsidTr="00CC1F32">
              <w:trPr>
                <w:trHeight w:val="567"/>
              </w:trPr>
              <w:tc>
                <w:tcPr>
                  <w:tcW w:w="100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Aşağıdaki ondalık gösterimle verilen sayıları </w:t>
                  </w:r>
                  <w:r w:rsidRPr="00CC1F32">
                    <w:rPr>
                      <w:b/>
                      <w:sz w:val="24"/>
                      <w:szCs w:val="24"/>
                    </w:rPr>
                    <w:t>onda birler</w:t>
                  </w:r>
                  <w:r w:rsidRPr="00CC1F32">
                    <w:rPr>
                      <w:sz w:val="24"/>
                      <w:szCs w:val="24"/>
                    </w:rPr>
                    <w:t xml:space="preserve"> basamağına yuvarlayınız.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43,261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43,867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332,685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1,99 =</w:t>
                  </w:r>
                </w:p>
              </w:tc>
            </w:tr>
            <w:tr w:rsidR="00290CC8" w:rsidRPr="00CC1F32" w:rsidTr="00CC1F32">
              <w:trPr>
                <w:trHeight w:val="567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 xml:space="preserve">31,692 = 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529, 562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22,592 =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0CC8" w:rsidRPr="00CC1F32" w:rsidRDefault="00290CC8" w:rsidP="00CC1F3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CC1F32">
                    <w:rPr>
                      <w:sz w:val="24"/>
                      <w:szCs w:val="24"/>
                    </w:rPr>
                    <w:t>199,544 =</w:t>
                  </w:r>
                </w:p>
              </w:tc>
            </w:tr>
          </w:tbl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4" w:type="dxa"/>
        </w:tblCellMar>
        <w:tblLook w:val="00A0"/>
      </w:tblPr>
      <w:tblGrid>
        <w:gridCol w:w="3439"/>
        <w:gridCol w:w="3439"/>
        <w:gridCol w:w="3440"/>
      </w:tblGrid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1" o:spid="_x0000_i1067" type="#_x0000_t75" style="width:60pt;height:47.25pt;visibility:visible">
                  <v:imagedata r:id="rId91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" o:spid="_x0000_i1068" type="#_x0000_t75" style="width:60pt;height:47.25pt;visibility:visible">
                  <v:imagedata r:id="rId92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5" o:spid="_x0000_i1069" type="#_x0000_t75" style="width:60pt;height:47.25pt;visibility:visible">
                  <v:imagedata r:id="rId93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6" o:spid="_x0000_i1070" type="#_x0000_t75" style="width:60pt;height:47.25pt;visibility:visible">
                  <v:imagedata r:id="rId94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7" o:spid="_x0000_i1071" type="#_x0000_t75" style="width:60pt;height:47.25pt;visibility:visible">
                  <v:imagedata r:id="rId95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2" o:spid="_x0000_i1072" type="#_x0000_t75" style="width:60pt;height:47.25pt;visibility:visible">
                  <v:imagedata r:id="rId96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" o:spid="_x0000_i1073" type="#_x0000_t75" style="width:60pt;height:47.25pt;visibility:visible">
                  <v:imagedata r:id="rId97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8" o:spid="_x0000_i1074" type="#_x0000_t75" style="width:60pt;height:47.25pt;visibility:visible">
                  <v:imagedata r:id="rId98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9" o:spid="_x0000_i1075" type="#_x0000_t75" style="width:60pt;height:47.25pt;visibility:visible">
                  <v:imagedata r:id="rId99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10" o:spid="_x0000_i1076" type="#_x0000_t75" style="width:60pt;height:47.25pt;visibility:visible">
                  <v:imagedata r:id="rId100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11" o:spid="_x0000_i1077" type="#_x0000_t75" style="width:60pt;height:47.25pt;visibility:visible">
                  <v:imagedata r:id="rId101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12" o:spid="_x0000_i1078" type="#_x0000_t75" style="width:60pt;height:47.25pt;visibility:visible">
                  <v:imagedata r:id="rId102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14" o:spid="_x0000_i1079" type="#_x0000_t75" style="width:60pt;height:47.25pt;visibility:visible">
                  <v:imagedata r:id="rId103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15" o:spid="_x0000_i1080" type="#_x0000_t75" style="width:60pt;height:47.25pt;visibility:visible">
                  <v:imagedata r:id="rId104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16" o:spid="_x0000_i1081" type="#_x0000_t75" style="width:60pt;height:47.25pt;visibility:visible">
                  <v:imagedata r:id="rId105" o:title=""/>
                </v:shape>
              </w:pict>
            </w: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4" w:type="dxa"/>
        </w:tblCellMar>
        <w:tblLook w:val="00A0"/>
      </w:tblPr>
      <w:tblGrid>
        <w:gridCol w:w="3439"/>
        <w:gridCol w:w="3439"/>
        <w:gridCol w:w="3440"/>
      </w:tblGrid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2" o:spid="_x0000_i1082" type="#_x0000_t75" style="width:75pt;height:60.75pt;visibility:visible">
                  <v:imagedata r:id="rId106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3" o:spid="_x0000_i1083" type="#_x0000_t75" style="width:75pt;height:56.25pt;visibility:visible">
                  <v:imagedata r:id="rId107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4" o:spid="_x0000_i1084" type="#_x0000_t75" style="width:75pt;height:56.25pt;visibility:visible">
                  <v:imagedata r:id="rId108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5" o:spid="_x0000_i1085" type="#_x0000_t75" style="width:75pt;height:56.25pt;visibility:visible">
                  <v:imagedata r:id="rId109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6" o:spid="_x0000_i1086" type="#_x0000_t75" style="width:75pt;height:56.25pt;visibility:visible">
                  <v:imagedata r:id="rId110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7" o:spid="_x0000_i1087" type="#_x0000_t75" style="width:74.25pt;height:57.75pt;visibility:visible">
                  <v:imagedata r:id="rId111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8" o:spid="_x0000_i1088" type="#_x0000_t75" style="width:74.25pt;height:58.5pt;visibility:visible">
                  <v:imagedata r:id="rId112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39" o:spid="_x0000_i1089" type="#_x0000_t75" style="width:76.5pt;height:60pt;visibility:visible">
                  <v:imagedata r:id="rId113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0" o:spid="_x0000_i1090" type="#_x0000_t75" style="width:66pt;height:56.25pt;visibility:visible">
                  <v:imagedata r:id="rId114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1" o:spid="_x0000_i1091" type="#_x0000_t75" style="width:65.25pt;height:60pt;visibility:visible">
                  <v:imagedata r:id="rId115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2" o:spid="_x0000_i1092" type="#_x0000_t75" style="width:65.25pt;height:58.5pt;visibility:visible">
                  <v:imagedata r:id="rId116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3" o:spid="_x0000_i1093" type="#_x0000_t75" style="width:75pt;height:60pt;visibility:visible">
                  <v:imagedata r:id="rId117" o:title=""/>
                </v:shape>
              </w:pict>
            </w:r>
          </w:p>
        </w:tc>
      </w:tr>
      <w:tr w:rsidR="00290CC8" w:rsidRPr="00CC1F32" w:rsidTr="00CC1F32">
        <w:trPr>
          <w:trHeight w:val="2608"/>
        </w:trPr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4" o:spid="_x0000_i1094" type="#_x0000_t75" style="width:75pt;height:58.5pt;visibility:visible">
                  <v:imagedata r:id="rId118" o:title=""/>
                </v:shape>
              </w:pict>
            </w:r>
          </w:p>
        </w:tc>
        <w:tc>
          <w:tcPr>
            <w:tcW w:w="3439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5" o:spid="_x0000_i1095" type="#_x0000_t75" style="width:73.5pt;height:57.75pt;visibility:visible">
                  <v:imagedata r:id="rId119" o:title=""/>
                </v:shape>
              </w:pict>
            </w:r>
          </w:p>
        </w:tc>
        <w:tc>
          <w:tcPr>
            <w:tcW w:w="3440" w:type="dxa"/>
          </w:tcPr>
          <w:p w:rsidR="00290CC8" w:rsidRPr="00CC1F32" w:rsidRDefault="00290CC8" w:rsidP="00CC1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1F32">
              <w:rPr>
                <w:noProof/>
                <w:lang w:eastAsia="tr-TR"/>
              </w:rPr>
              <w:pict>
                <v:shape id="Resim 46" o:spid="_x0000_i1096" type="#_x0000_t75" style="width:75pt;height:57.75pt;visibility:visible">
                  <v:imagedata r:id="rId120" o:title=""/>
                </v:shape>
              </w:pict>
            </w: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290CC8" w:rsidRPr="00CC1F32" w:rsidTr="00CC1F32">
        <w:trPr>
          <w:trHeight w:val="567"/>
        </w:trPr>
        <w:tc>
          <w:tcPr>
            <w:tcW w:w="10606" w:type="dxa"/>
            <w:gridSpan w:val="2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C1F32">
              <w:rPr>
                <w:b/>
                <w:sz w:val="24"/>
                <w:szCs w:val="24"/>
              </w:rPr>
              <w:t>Aşağıdaki ondalık gösterimleri kısa yoldan çarpınız.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2,45 .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32,76 .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4,21 .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112,56 .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1,8 .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2,142 .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3,87 .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5,241 .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7,822 .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32,61 .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7,115 .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37,316 .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41,433 .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7,798 .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1,45 .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2,76 .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10,899 .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30,716 .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5,545 .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12,125 .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0,123 .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1,85 .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2,1345 .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7,71 .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0,8 .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2,47 .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5,4599 .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3,7555 .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1,8643 .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2,5421 .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2,5 . 10000000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3,41 . 1000000000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1,89654 .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2,887 .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1,1 .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0,0000000001 . 100000000000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0,000007 . 1000000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0,0000012 . 1000000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0,0000025 . 100000000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>0,00000000001 . 1000000000 =</w:t>
            </w:r>
          </w:p>
        </w:tc>
      </w:tr>
    </w:tbl>
    <w:p w:rsidR="00290CC8" w:rsidRDefault="00290CC8">
      <w:pPr>
        <w:rPr>
          <w:sz w:val="24"/>
          <w:szCs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290CC8" w:rsidRPr="00CC1F32" w:rsidTr="00CC1F32">
        <w:trPr>
          <w:trHeight w:val="567"/>
        </w:trPr>
        <w:tc>
          <w:tcPr>
            <w:tcW w:w="10606" w:type="dxa"/>
            <w:gridSpan w:val="2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C1F32">
              <w:rPr>
                <w:b/>
                <w:sz w:val="24"/>
                <w:szCs w:val="24"/>
              </w:rPr>
              <w:t>Aşağıdaki ondalık gösterimleri kısa yoldan bölünüz.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48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32,7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165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122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255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62,1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15,87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109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11,822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25,61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724,5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207,3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491,4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587,8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196,5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396,7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423,8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1991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5545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12125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9123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1085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2134,5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70171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1928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1005,1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5459,9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375,55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18643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25421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10000000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341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18965,4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2887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1,1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2111111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10000 =</w:t>
            </w:r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9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12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1000000 =</w:t>
            </w:r>
            <w:r>
              <w:rPr>
                <w:sz w:val="24"/>
                <w:szCs w:val="24"/>
              </w:rPr>
              <w:t xml:space="preserve"> </w:t>
            </w:r>
            <w:hyperlink r:id="rId121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</w:tr>
      <w:tr w:rsidR="00290CC8" w:rsidRPr="00CC1F32" w:rsidTr="00CC1F32">
        <w:trPr>
          <w:trHeight w:val="680"/>
        </w:trPr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5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100000000 =</w:t>
            </w:r>
          </w:p>
        </w:tc>
        <w:tc>
          <w:tcPr>
            <w:tcW w:w="5303" w:type="dxa"/>
            <w:vAlign w:val="center"/>
          </w:tcPr>
          <w:p w:rsidR="00290CC8" w:rsidRPr="00CC1F32" w:rsidRDefault="00290CC8" w:rsidP="00CC1F32">
            <w:pPr>
              <w:spacing w:after="0" w:line="240" w:lineRule="auto"/>
              <w:rPr>
                <w:sz w:val="24"/>
                <w:szCs w:val="24"/>
              </w:rPr>
            </w:pPr>
            <w:r w:rsidRPr="00CC1F32">
              <w:rPr>
                <w:sz w:val="24"/>
                <w:szCs w:val="24"/>
              </w:rPr>
              <w:t xml:space="preserve">1 </w:t>
            </w:r>
            <w:r w:rsidRPr="00CC1F32">
              <w:rPr>
                <w:b/>
                <w:sz w:val="24"/>
                <w:szCs w:val="24"/>
              </w:rPr>
              <w:t>÷</w:t>
            </w:r>
            <w:r w:rsidRPr="00CC1F32">
              <w:rPr>
                <w:sz w:val="24"/>
                <w:szCs w:val="24"/>
              </w:rPr>
              <w:t xml:space="preserve"> 1000000000 =</w:t>
            </w:r>
          </w:p>
        </w:tc>
      </w:tr>
    </w:tbl>
    <w:p w:rsidR="00290CC8" w:rsidRPr="00866F01" w:rsidRDefault="00290CC8">
      <w:pPr>
        <w:rPr>
          <w:sz w:val="24"/>
          <w:szCs w:val="24"/>
        </w:rPr>
      </w:pPr>
      <w:bookmarkStart w:id="0" w:name="_GoBack"/>
      <w:bookmarkEnd w:id="0"/>
    </w:p>
    <w:sectPr w:rsidR="00290CC8" w:rsidRPr="00866F01" w:rsidSect="00507A7B">
      <w:headerReference w:type="even" r:id="rId122"/>
      <w:headerReference w:type="default" r:id="rId123"/>
      <w:headerReference w:type="first" r:id="rId1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CC8" w:rsidRDefault="00290CC8" w:rsidP="00507A7B">
      <w:pPr>
        <w:spacing w:after="0" w:line="240" w:lineRule="auto"/>
      </w:pPr>
      <w:r>
        <w:separator/>
      </w:r>
    </w:p>
  </w:endnote>
  <w:endnote w:type="continuationSeparator" w:id="0">
    <w:p w:rsidR="00290CC8" w:rsidRDefault="00290CC8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CC8" w:rsidRDefault="00290CC8" w:rsidP="00507A7B">
      <w:pPr>
        <w:spacing w:after="0" w:line="240" w:lineRule="auto"/>
      </w:pPr>
      <w:r>
        <w:separator/>
      </w:r>
    </w:p>
  </w:footnote>
  <w:footnote w:type="continuationSeparator" w:id="0">
    <w:p w:rsidR="00290CC8" w:rsidRDefault="00290CC8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C8" w:rsidRDefault="00290CC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C8" w:rsidRDefault="00290CC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C8" w:rsidRDefault="00290CC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81B39"/>
    <w:multiLevelType w:val="hybridMultilevel"/>
    <w:tmpl w:val="338E27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E1233"/>
    <w:rsid w:val="00127D66"/>
    <w:rsid w:val="001B7180"/>
    <w:rsid w:val="00290CC8"/>
    <w:rsid w:val="002A0ACB"/>
    <w:rsid w:val="002E25FA"/>
    <w:rsid w:val="003A216F"/>
    <w:rsid w:val="00436224"/>
    <w:rsid w:val="00507A7B"/>
    <w:rsid w:val="0055109E"/>
    <w:rsid w:val="005F1168"/>
    <w:rsid w:val="006719FB"/>
    <w:rsid w:val="006F2D0C"/>
    <w:rsid w:val="0077043B"/>
    <w:rsid w:val="00810DF7"/>
    <w:rsid w:val="00866F01"/>
    <w:rsid w:val="00A15F87"/>
    <w:rsid w:val="00B51283"/>
    <w:rsid w:val="00BA1420"/>
    <w:rsid w:val="00BD768B"/>
    <w:rsid w:val="00CC1F32"/>
    <w:rsid w:val="00D55C22"/>
    <w:rsid w:val="00D76329"/>
    <w:rsid w:val="00E040F9"/>
    <w:rsid w:val="00E40029"/>
    <w:rsid w:val="00EB7E22"/>
    <w:rsid w:val="00EC2470"/>
    <w:rsid w:val="00F474DD"/>
    <w:rsid w:val="00FB4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0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127D6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A0A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7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63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5510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69.png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64.png"/><Relationship Id="rId16" Type="http://schemas.openxmlformats.org/officeDocument/2006/relationships/oleObject" Target="embeddings/oleObject5.bin"/><Relationship Id="rId107" Type="http://schemas.openxmlformats.org/officeDocument/2006/relationships/image" Target="media/image59.png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54.png"/><Relationship Id="rId123" Type="http://schemas.openxmlformats.org/officeDocument/2006/relationships/header" Target="header2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7.png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image" Target="media/image52.png"/><Relationship Id="rId105" Type="http://schemas.openxmlformats.org/officeDocument/2006/relationships/image" Target="media/image57.png"/><Relationship Id="rId113" Type="http://schemas.openxmlformats.org/officeDocument/2006/relationships/image" Target="media/image65.png"/><Relationship Id="rId118" Type="http://schemas.openxmlformats.org/officeDocument/2006/relationships/image" Target="media/image70.png"/><Relationship Id="rId12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5.png"/><Relationship Id="rId98" Type="http://schemas.openxmlformats.org/officeDocument/2006/relationships/image" Target="media/image50.png"/><Relationship Id="rId121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55.png"/><Relationship Id="rId108" Type="http://schemas.openxmlformats.org/officeDocument/2006/relationships/image" Target="media/image60.png"/><Relationship Id="rId116" Type="http://schemas.openxmlformats.org/officeDocument/2006/relationships/image" Target="media/image68.png"/><Relationship Id="rId124" Type="http://schemas.openxmlformats.org/officeDocument/2006/relationships/header" Target="header3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png"/><Relationship Id="rId96" Type="http://schemas.openxmlformats.org/officeDocument/2006/relationships/image" Target="media/image48.png"/><Relationship Id="rId111" Type="http://schemas.openxmlformats.org/officeDocument/2006/relationships/image" Target="media/image6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8.png"/><Relationship Id="rId114" Type="http://schemas.openxmlformats.org/officeDocument/2006/relationships/image" Target="media/image66.png"/><Relationship Id="rId119" Type="http://schemas.openxmlformats.org/officeDocument/2006/relationships/image" Target="media/image71.png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6.png"/><Relationship Id="rId99" Type="http://schemas.openxmlformats.org/officeDocument/2006/relationships/image" Target="media/image51.png"/><Relationship Id="rId101" Type="http://schemas.openxmlformats.org/officeDocument/2006/relationships/image" Target="media/image53.png"/><Relationship Id="rId12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61.png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9.png"/><Relationship Id="rId104" Type="http://schemas.openxmlformats.org/officeDocument/2006/relationships/image" Target="media/image56.png"/><Relationship Id="rId120" Type="http://schemas.openxmlformats.org/officeDocument/2006/relationships/image" Target="media/image72.png"/><Relationship Id="rId125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4.png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62.png"/><Relationship Id="rId115" Type="http://schemas.openxmlformats.org/officeDocument/2006/relationships/image" Target="media/image6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13</Pages>
  <Words>1230</Words>
  <Characters>7015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11</cp:revision>
  <dcterms:created xsi:type="dcterms:W3CDTF">2015-07-11T21:24:00Z</dcterms:created>
  <dcterms:modified xsi:type="dcterms:W3CDTF">2015-08-21T09:42:00Z</dcterms:modified>
</cp:coreProperties>
</file>