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39" w:rsidRPr="00E61E64" w:rsidRDefault="008A2139" w:rsidP="00D37801">
      <w:pPr>
        <w:jc w:val="center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>2014-2015 EDUCATION YEAR ŞABANİ SECONDARY SCHOOL</w:t>
      </w:r>
    </w:p>
    <w:p w:rsidR="008A2139" w:rsidRPr="00E61E64" w:rsidRDefault="008A2139" w:rsidP="00D37801">
      <w:pPr>
        <w:jc w:val="center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>6</w:t>
      </w:r>
      <w:r w:rsidRPr="00E61E64">
        <w:rPr>
          <w:rFonts w:ascii="Comic Sans MS" w:hAnsi="Comic Sans MS" w:cs="Comic Sans MS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GRADE 2</w:t>
      </w:r>
      <w:r>
        <w:rPr>
          <w:rFonts w:ascii="Comic Sans MS" w:hAnsi="Comic Sans MS" w:cs="Comic Sans MS"/>
          <w:b/>
          <w:bCs/>
          <w:sz w:val="22"/>
          <w:szCs w:val="22"/>
          <w:vertAlign w:val="superscript"/>
          <w:lang w:val="en-US"/>
        </w:rPr>
        <w:t>nd</w:t>
      </w: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TERM 1</w:t>
      </w:r>
      <w:r w:rsidRPr="00E6477C">
        <w:rPr>
          <w:rFonts w:ascii="Comic Sans MS" w:hAnsi="Comic Sans MS" w:cs="Comic Sans MS"/>
          <w:b/>
          <w:bCs/>
          <w:sz w:val="22"/>
          <w:szCs w:val="22"/>
          <w:vertAlign w:val="superscript"/>
          <w:lang w:val="en-US"/>
        </w:rPr>
        <w:t>st</w:t>
      </w: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</w:t>
      </w: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>ENGLISH EXAMINATION</w:t>
      </w:r>
    </w:p>
    <w:p w:rsidR="008A2139" w:rsidRPr="00E61E64" w:rsidRDefault="008A2139" w:rsidP="00D37801">
      <w:pPr>
        <w:jc w:val="center"/>
        <w:rPr>
          <w:rFonts w:ascii="Comic Sans MS" w:hAnsi="Comic Sans MS" w:cs="Comic Sans MS"/>
          <w:b/>
          <w:bCs/>
          <w:sz w:val="22"/>
          <w:szCs w:val="22"/>
          <w:lang w:val="en-US"/>
        </w:rPr>
      </w:pPr>
    </w:p>
    <w:p w:rsidR="008A2139" w:rsidRPr="00E61E64" w:rsidRDefault="008A2139" w:rsidP="00D37801">
      <w:pPr>
        <w:pBdr>
          <w:bottom w:val="single" w:sz="12" w:space="1" w:color="auto"/>
        </w:pBdr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61E64"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Name-Surname:                                        Number:                                   </w:t>
      </w:r>
    </w:p>
    <w:p w:rsidR="008A2139" w:rsidRPr="00E61E64" w:rsidRDefault="008A2139">
      <w:pPr>
        <w:rPr>
          <w:rFonts w:cs="Arial"/>
          <w:sz w:val="22"/>
          <w:szCs w:val="22"/>
          <w:u w:val="single"/>
          <w:lang w:val="en-US"/>
        </w:rPr>
      </w:pPr>
    </w:p>
    <w:p w:rsidR="008A2139" w:rsidRDefault="008A2139" w:rsidP="00FB6DEA">
      <w:pPr>
        <w:pStyle w:val="ListParagraph"/>
        <w:numPr>
          <w:ilvl w:val="0"/>
          <w:numId w:val="4"/>
        </w:numPr>
        <w:ind w:left="567" w:hanging="425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Read the text and write “True” or “False” to the blanks.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(5x2= 10 points)</w:t>
      </w:r>
    </w:p>
    <w:p w:rsidR="008A2139" w:rsidRPr="00FB6DEA" w:rsidRDefault="008A2139" w:rsidP="00FB6DEA">
      <w:pPr>
        <w:pStyle w:val="ListParagraph"/>
        <w:ind w:left="567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8A2139" w:rsidRPr="00E61E64" w:rsidRDefault="008A2139" w:rsidP="00D37801">
      <w:pPr>
        <w:pStyle w:val="ListParagraph"/>
        <w:ind w:hanging="720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650E3D">
        <w:rPr>
          <w:rFonts w:ascii="Comic Sans MS" w:hAnsi="Comic Sans MS" w:cs="Comic Sans MS"/>
          <w:i/>
          <w:iCs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style="width:470.25pt;height:171pt;visibility:visible">
            <v:imagedata r:id="rId5" o:title=""/>
          </v:shape>
        </w:pict>
      </w:r>
    </w:p>
    <w:p w:rsidR="008A2139" w:rsidRPr="00E61E64" w:rsidRDefault="008A2139" w:rsidP="00D37801">
      <w:pPr>
        <w:pStyle w:val="ListParagraph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8A2139" w:rsidRPr="00E61E64" w:rsidRDefault="008A2139" w:rsidP="00E61E64">
      <w:pPr>
        <w:pStyle w:val="ListParagraph"/>
        <w:numPr>
          <w:ilvl w:val="0"/>
          <w:numId w:val="4"/>
        </w:numPr>
        <w:ind w:left="284" w:hanging="284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Fill in the blanks with “ was, wasn’t, were, weren’t”.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(12x2= 24 points)</w:t>
      </w:r>
    </w:p>
    <w:p w:rsidR="008A2139" w:rsidRPr="00E61E64" w:rsidRDefault="008A2139" w:rsidP="00AE4BC5">
      <w:pPr>
        <w:pStyle w:val="ListParagraph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John ________________ at home last week. (+)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The </w:t>
      </w:r>
      <w:r>
        <w:rPr>
          <w:rFonts w:ascii="Comic Sans MS" w:hAnsi="Comic Sans MS" w:cs="Comic Sans MS"/>
          <w:sz w:val="20"/>
          <w:szCs w:val="20"/>
          <w:lang w:val="en-US"/>
        </w:rPr>
        <w:t>students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________________ in the class in the morning. (-) 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think the film </w:t>
      </w: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_________________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very funny. I liked it!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>He _______________ at school yesterday, because he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______________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ill. 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__________________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she happy at the party yesterday?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We ______________ in a Chinese restaurant last night. (+)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>Today it is sunny, but it ____________ sunny yesterday, it ____________ rainy.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I ____________________ at the station at nine o´clock. (+)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Where </w:t>
      </w: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____________________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you last night?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They __________________ at the cinema yesterday.</w:t>
      </w:r>
      <w:r>
        <w:rPr>
          <w:rFonts w:ascii="Comic Sans MS" w:hAnsi="Comic Sans MS" w:cs="Comic Sans MS"/>
          <w:sz w:val="20"/>
          <w:szCs w:val="20"/>
          <w:lang w:val="en-US" w:eastAsia="zh-CN"/>
        </w:rPr>
        <w:t xml:space="preserve"> (-</w:t>
      </w: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)</w:t>
      </w:r>
    </w:p>
    <w:p w:rsidR="008A2139" w:rsidRPr="00E61E64" w:rsidRDefault="008A2139" w:rsidP="00E61E64">
      <w:pPr>
        <w:pStyle w:val="ListParagraph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How </w:t>
      </w: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____________________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your holiday last summer?</w:t>
      </w:r>
    </w:p>
    <w:p w:rsidR="008A2139" w:rsidRDefault="008A2139" w:rsidP="00FB6DE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567" w:hanging="283"/>
        <w:rPr>
          <w:rFonts w:ascii="Comic Sans MS" w:hAnsi="Comic Sans MS" w:cs="Comic Sans MS"/>
          <w:sz w:val="20"/>
          <w:szCs w:val="20"/>
          <w:lang w:val="en-US" w:eastAsia="zh-CN"/>
        </w:rPr>
      </w:pPr>
      <w:r w:rsidRPr="00E61E64">
        <w:rPr>
          <w:rFonts w:ascii="Comic Sans MS" w:hAnsi="Comic Sans MS" w:cs="Comic Sans MS"/>
          <w:sz w:val="20"/>
          <w:szCs w:val="20"/>
          <w:lang w:val="en-US" w:eastAsia="zh-CN"/>
        </w:rPr>
        <w:t>My aunt ____________________ in hospital yesterday morning. (+)</w:t>
      </w:r>
    </w:p>
    <w:p w:rsidR="008A2139" w:rsidRPr="00FB6DEA" w:rsidRDefault="008A2139" w:rsidP="00FB6DEA">
      <w:pPr>
        <w:pStyle w:val="ListParagraph"/>
        <w:autoSpaceDE w:val="0"/>
        <w:autoSpaceDN w:val="0"/>
        <w:adjustRightInd w:val="0"/>
        <w:spacing w:line="480" w:lineRule="auto"/>
        <w:ind w:left="567"/>
        <w:rPr>
          <w:rFonts w:ascii="Comic Sans MS" w:hAnsi="Comic Sans MS" w:cs="Comic Sans MS"/>
          <w:sz w:val="20"/>
          <w:szCs w:val="20"/>
          <w:lang w:val="en-US" w:eastAsia="zh-CN"/>
        </w:rPr>
      </w:pPr>
    </w:p>
    <w:p w:rsidR="008A2139" w:rsidRPr="00FB6DEA" w:rsidRDefault="008A2139" w:rsidP="00FB6DEA">
      <w:pPr>
        <w:pStyle w:val="ListParagraph"/>
        <w:numPr>
          <w:ilvl w:val="0"/>
          <w:numId w:val="4"/>
        </w:numPr>
        <w:ind w:left="284" w:hanging="284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FB6DEA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Circle the correct option.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(5x2= 10 points)</w:t>
      </w:r>
    </w:p>
    <w:p w:rsidR="008A2139" w:rsidRPr="00FB6DEA" w:rsidRDefault="008A2139" w:rsidP="00FB6DEA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8A2139" w:rsidRDefault="008A2139" w:rsidP="00FB6DEA">
      <w:pPr>
        <w:pStyle w:val="ListParagraph"/>
        <w:spacing w:line="360" w:lineRule="auto"/>
        <w:ind w:firstLine="696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Hello, I </w:t>
      </w:r>
      <w:r w:rsidRPr="00B72A69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>am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 </w:t>
      </w:r>
      <w:r w:rsidRPr="00B72A69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>/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 </w:t>
      </w:r>
      <w:r w:rsidRPr="00B72A69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>is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Mert. I live in a little house in Denizli. I have got a small family. My father is an engineer. My mother 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is / are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a nurse. I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have / has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two sisters. They are seven years old. Their names 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is / are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Beyza and Zehra. Beyza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have / has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got long blonde hair, but Zehra has got short fair hair. We are very happy. </w:t>
      </w:r>
    </w:p>
    <w:p w:rsidR="008A2139" w:rsidRPr="00B72A69" w:rsidRDefault="008A2139" w:rsidP="00FB6DEA">
      <w:pPr>
        <w:pStyle w:val="ListParagraph"/>
        <w:spacing w:line="360" w:lineRule="auto"/>
        <w:ind w:firstLine="696"/>
        <w:rPr>
          <w:rFonts w:ascii="Comic Sans MS" w:hAnsi="Comic Sans MS" w:cs="Comic Sans MS"/>
          <w:sz w:val="20"/>
          <w:szCs w:val="20"/>
          <w:lang w:val="en-US"/>
        </w:rPr>
      </w:pPr>
    </w:p>
    <w:p w:rsidR="008A2139" w:rsidRDefault="008A2139" w:rsidP="00FB6DEA">
      <w:pPr>
        <w:pStyle w:val="ListParagraph"/>
        <w:numPr>
          <w:ilvl w:val="0"/>
          <w:numId w:val="4"/>
        </w:numPr>
        <w:ind w:left="426" w:hanging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AC1515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Match the questions and answers.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(6x2= 12 points)</w:t>
      </w:r>
    </w:p>
    <w:p w:rsidR="008A2139" w:rsidRDefault="008A2139" w:rsidP="00FB6DEA">
      <w:pPr>
        <w:pStyle w:val="ListParagraph"/>
        <w:ind w:left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>
        <w:rPr>
          <w:noProof/>
        </w:rPr>
        <w:pict>
          <v:rect id="Rectangle 5" o:spid="_x0000_s1026" style="position:absolute;left:0;text-align:left;margin-left:19.15pt;margin-top:10.25pt;width:480.75pt;height:26.25pt;z-index:251658240;visibility:visible" fillcolor="#f2f2f2">
            <v:textbox>
              <w:txbxContent>
                <w:p w:rsidR="008A2139" w:rsidRPr="00FB6DEA" w:rsidRDefault="008A2139" w:rsidP="00FB6DEA">
                  <w:pPr>
                    <w:pStyle w:val="ListParagraph"/>
                    <w:numPr>
                      <w:ilvl w:val="0"/>
                      <w:numId w:val="16"/>
                    </w:numPr>
                    <w:spacing w:after="200" w:line="360" w:lineRule="auto"/>
                    <w:ind w:left="426" w:hanging="284"/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By bus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ab/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b.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Blue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 c.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Because it is funny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.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d.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Şırnak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e.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Miss Topuz  </w:t>
                  </w:r>
                  <w:r w:rsidRPr="00FB6DE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 f. </w:t>
                  </w:r>
                  <w:r w:rsidRPr="00FB6DEA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At 5:00 a.m</w:t>
                  </w:r>
                </w:p>
              </w:txbxContent>
            </v:textbox>
          </v:rect>
        </w:pict>
      </w:r>
    </w:p>
    <w:p w:rsidR="008A2139" w:rsidRPr="00AC1515" w:rsidRDefault="008A2139" w:rsidP="00FB6DEA">
      <w:pPr>
        <w:pStyle w:val="ListParagraph"/>
        <w:ind w:left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8A2139" w:rsidRPr="00154B6D" w:rsidRDefault="008A2139" w:rsidP="00E61E64">
      <w:pPr>
        <w:pStyle w:val="ListParagraph"/>
        <w:tabs>
          <w:tab w:val="left" w:pos="2106"/>
        </w:tabs>
        <w:spacing w:after="200" w:line="276" w:lineRule="auto"/>
        <w:ind w:left="389"/>
        <w:rPr>
          <w:rFonts w:ascii="Comic Sans MS" w:hAnsi="Comic Sans MS" w:cs="Comic Sans MS"/>
          <w:sz w:val="20"/>
          <w:szCs w:val="20"/>
          <w:lang w:val="en-US"/>
        </w:rPr>
      </w:pPr>
    </w:p>
    <w:p w:rsidR="008A2139" w:rsidRPr="00154B6D" w:rsidRDefault="008A2139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What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time do you ge</w:t>
      </w:r>
      <w:r>
        <w:rPr>
          <w:rFonts w:ascii="Comic Sans MS" w:hAnsi="Comic Sans MS" w:cs="Comic Sans MS"/>
          <w:sz w:val="20"/>
          <w:szCs w:val="20"/>
          <w:lang w:val="en-US"/>
        </w:rPr>
        <w:t>t up?                      _______</w:t>
      </w:r>
    </w:p>
    <w:p w:rsidR="008A2139" w:rsidRPr="00154B6D" w:rsidRDefault="008A2139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Who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is your Engli</w:t>
      </w:r>
      <w:r>
        <w:rPr>
          <w:rFonts w:ascii="Comic Sans MS" w:hAnsi="Comic Sans MS" w:cs="Comic Sans MS"/>
          <w:sz w:val="20"/>
          <w:szCs w:val="20"/>
          <w:lang w:val="en-US"/>
        </w:rPr>
        <w:t>sh Teacher?                _______</w:t>
      </w:r>
    </w:p>
    <w:p w:rsidR="008A2139" w:rsidRPr="00154B6D" w:rsidRDefault="008A2139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Where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is your fathe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r from?                  _______ </w:t>
      </w:r>
    </w:p>
    <w:p w:rsidR="008A2139" w:rsidRPr="00154B6D" w:rsidRDefault="008A2139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Why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do you like English?                       </w:t>
      </w:r>
      <w:r>
        <w:rPr>
          <w:rFonts w:ascii="Comic Sans MS" w:hAnsi="Comic Sans MS" w:cs="Comic Sans MS"/>
          <w:sz w:val="20"/>
          <w:szCs w:val="20"/>
          <w:lang w:val="en-US"/>
        </w:rPr>
        <w:t>_______</w:t>
      </w:r>
    </w:p>
    <w:p w:rsidR="008A2139" w:rsidRPr="00154B6D" w:rsidRDefault="008A2139" w:rsidP="00E61E64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Which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color do you li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ke?                       _______  </w:t>
      </w:r>
    </w:p>
    <w:p w:rsidR="008A2139" w:rsidRDefault="008A2139" w:rsidP="00F053EF">
      <w:pPr>
        <w:pStyle w:val="ListParagraph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 w:cs="Comic Sans MS"/>
          <w:sz w:val="20"/>
          <w:szCs w:val="20"/>
          <w:lang w:val="en-US"/>
        </w:rPr>
      </w:pPr>
      <w:r w:rsidRPr="00154B6D">
        <w:rPr>
          <w:rFonts w:ascii="Comic Sans MS" w:hAnsi="Comic Sans MS" w:cs="Comic Sans MS"/>
          <w:b/>
          <w:bCs/>
          <w:sz w:val="20"/>
          <w:szCs w:val="20"/>
          <w:lang w:val="en-US"/>
        </w:rPr>
        <w:t>How</w:t>
      </w:r>
      <w:r w:rsidRPr="00154B6D">
        <w:rPr>
          <w:rFonts w:ascii="Comic Sans MS" w:hAnsi="Comic Sans MS" w:cs="Comic Sans MS"/>
          <w:sz w:val="20"/>
          <w:szCs w:val="20"/>
          <w:lang w:val="en-US"/>
        </w:rPr>
        <w:t xml:space="preserve"> do you go to sc</w:t>
      </w:r>
      <w:r>
        <w:rPr>
          <w:rFonts w:ascii="Comic Sans MS" w:hAnsi="Comic Sans MS" w:cs="Comic Sans MS"/>
          <w:sz w:val="20"/>
          <w:szCs w:val="20"/>
          <w:lang w:val="en-US"/>
        </w:rPr>
        <w:t>hool?                      _______</w:t>
      </w:r>
    </w:p>
    <w:p w:rsidR="008A2139" w:rsidRPr="00F053EF" w:rsidRDefault="008A2139" w:rsidP="00F053EF">
      <w:pPr>
        <w:pStyle w:val="ListParagraph"/>
        <w:tabs>
          <w:tab w:val="left" w:pos="426"/>
        </w:tabs>
        <w:spacing w:after="200" w:line="360" w:lineRule="auto"/>
        <w:ind w:left="284"/>
        <w:rPr>
          <w:rFonts w:ascii="Comic Sans MS" w:hAnsi="Comic Sans MS" w:cs="Comic Sans MS"/>
          <w:sz w:val="20"/>
          <w:szCs w:val="20"/>
          <w:lang w:val="en-US"/>
        </w:rPr>
      </w:pPr>
    </w:p>
    <w:p w:rsidR="008A2139" w:rsidRDefault="008A2139" w:rsidP="00FB6DEA">
      <w:pPr>
        <w:pStyle w:val="ListParagraph"/>
        <w:numPr>
          <w:ilvl w:val="0"/>
          <w:numId w:val="4"/>
        </w:numPr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sectPr w:rsidR="008A2139" w:rsidSect="005712E0">
          <w:pgSz w:w="11906" w:h="16838"/>
          <w:pgMar w:top="851" w:right="1417" w:bottom="851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8A2139" w:rsidRPr="00314A1A" w:rsidRDefault="008A2139" w:rsidP="00180D89">
      <w:pPr>
        <w:pStyle w:val="ListParagraph"/>
        <w:numPr>
          <w:ilvl w:val="0"/>
          <w:numId w:val="4"/>
        </w:numPr>
        <w:ind w:left="284" w:hanging="426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314A1A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Fill in the blanks with “ do, don’t, does, doesn’t “. 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(12x2= 24 points)</w:t>
      </w:r>
    </w:p>
    <w:p w:rsidR="008A2139" w:rsidRPr="00CD79C9" w:rsidRDefault="008A2139" w:rsidP="00FB6DEA">
      <w:pPr>
        <w:pStyle w:val="ListParagraph"/>
        <w:ind w:left="284" w:hanging="426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 </w:t>
      </w:r>
      <w:r w:rsidRPr="00E61E64">
        <w:rPr>
          <w:rFonts w:ascii="Comic Sans MS" w:hAnsi="Comic Sans MS" w:cs="Comic Sans MS"/>
          <w:noProof/>
          <w:sz w:val="20"/>
          <w:szCs w:val="20"/>
        </w:rPr>
        <w:t>you w</w:t>
      </w:r>
      <w:r>
        <w:rPr>
          <w:rFonts w:ascii="Comic Sans MS" w:hAnsi="Comic Sans MS" w:cs="Comic Sans MS"/>
          <w:noProof/>
          <w:sz w:val="20"/>
          <w:szCs w:val="20"/>
        </w:rPr>
        <w:t xml:space="preserve">ork at school?   </w:t>
      </w:r>
    </w:p>
    <w:p w:rsidR="008A2139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E61E64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Yes, I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E61E64">
        <w:rPr>
          <w:rFonts w:ascii="Comic Sans MS" w:hAnsi="Comic Sans MS" w:cs="Comic Sans MS"/>
          <w:noProof/>
          <w:sz w:val="20"/>
          <w:szCs w:val="20"/>
        </w:rPr>
        <w:t>he work at hospital?</w:t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Pr="00E61E64"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8A2139" w:rsidRPr="00E61E64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E61E64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No, he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 I cook meal? 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Yes, you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____________she write an e-mail?  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No, she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>w</w:t>
      </w:r>
      <w:r>
        <w:rPr>
          <w:rFonts w:ascii="Comic Sans MS" w:hAnsi="Comic Sans MS" w:cs="Comic Sans MS"/>
          <w:noProof/>
          <w:sz w:val="20"/>
          <w:szCs w:val="20"/>
        </w:rPr>
        <w:t xml:space="preserve">e take a photo? 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Yes, we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>it eat grass?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Pr="00154B6D">
        <w:rPr>
          <w:rFonts w:ascii="Comic Sans MS" w:hAnsi="Comic Sans MS" w:cs="Comic Sans MS"/>
          <w:noProof/>
          <w:sz w:val="20"/>
          <w:szCs w:val="20"/>
        </w:rPr>
        <w:t>Yes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it</w:t>
      </w:r>
      <w:r>
        <w:rPr>
          <w:rFonts w:ascii="Comic Sans MS" w:hAnsi="Comic Sans MS" w:cs="Comic Sans MS"/>
          <w:noProof/>
          <w:sz w:val="20"/>
          <w:szCs w:val="20"/>
        </w:rPr>
        <w:t xml:space="preserve">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____________ 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you pick berries?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154B6D">
        <w:rPr>
          <w:rFonts w:ascii="Comic Sans MS" w:hAnsi="Comic Sans MS" w:cs="Comic Sans MS"/>
          <w:noProof/>
          <w:sz w:val="20"/>
          <w:szCs w:val="20"/>
        </w:rPr>
        <w:t>No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I </w:t>
      </w:r>
      <w:r>
        <w:rPr>
          <w:rFonts w:ascii="Comic Sans MS" w:hAnsi="Comic Sans MS" w:cs="Comic Sans MS"/>
          <w:noProof/>
          <w:sz w:val="20"/>
          <w:szCs w:val="20"/>
        </w:rPr>
        <w:t>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she climb mountains?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154B6D">
        <w:rPr>
          <w:rFonts w:ascii="Comic Sans MS" w:hAnsi="Comic Sans MS" w:cs="Comic Sans MS"/>
          <w:noProof/>
          <w:sz w:val="20"/>
          <w:szCs w:val="20"/>
        </w:rPr>
        <w:t>Yes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she</w:t>
      </w:r>
      <w:r>
        <w:rPr>
          <w:rFonts w:ascii="Comic Sans MS" w:hAnsi="Comic Sans MS" w:cs="Comic Sans MS"/>
          <w:noProof/>
          <w:sz w:val="20"/>
          <w:szCs w:val="20"/>
        </w:rPr>
        <w:t xml:space="preserve">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they do homework?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No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they </w:t>
      </w:r>
      <w:r>
        <w:rPr>
          <w:rFonts w:ascii="Comic Sans MS" w:hAnsi="Comic Sans MS" w:cs="Comic Sans MS"/>
          <w:noProof/>
          <w:sz w:val="20"/>
          <w:szCs w:val="20"/>
        </w:rPr>
        <w:t>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they have breakfast?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154B6D">
        <w:rPr>
          <w:rFonts w:ascii="Comic Sans MS" w:hAnsi="Comic Sans MS" w:cs="Comic Sans MS"/>
          <w:noProof/>
          <w:sz w:val="20"/>
          <w:szCs w:val="20"/>
        </w:rPr>
        <w:t>Yes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they </w:t>
      </w:r>
      <w:r>
        <w:rPr>
          <w:rFonts w:ascii="Comic Sans MS" w:hAnsi="Comic Sans MS" w:cs="Comic Sans MS"/>
          <w:noProof/>
          <w:sz w:val="20"/>
          <w:szCs w:val="20"/>
        </w:rPr>
        <w:t>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he get up early?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8A2139" w:rsidRPr="00154B6D" w:rsidRDefault="008A2139" w:rsidP="00FB6DEA">
      <w:pPr>
        <w:pStyle w:val="ListParagraph"/>
        <w:spacing w:line="360" w:lineRule="auto"/>
        <w:ind w:left="284"/>
        <w:rPr>
          <w:rFonts w:ascii="Comic Sans MS" w:hAnsi="Comic Sans MS" w:cs="Comic Sans MS"/>
          <w:noProof/>
          <w:sz w:val="20"/>
          <w:szCs w:val="20"/>
        </w:rPr>
      </w:pPr>
      <w:r w:rsidRPr="00CD79C9">
        <w:rPr>
          <w:rFonts w:ascii="Comic Sans MS" w:hAnsi="Comic Sans MS" w:cs="Comic Sans MS"/>
          <w:noProof/>
          <w:sz w:val="20"/>
          <w:szCs w:val="20"/>
        </w:rPr>
        <w:sym w:font="Wingdings" w:char="F0E8"/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Pr="00154B6D">
        <w:rPr>
          <w:rFonts w:ascii="Comic Sans MS" w:hAnsi="Comic Sans MS" w:cs="Comic Sans MS"/>
          <w:noProof/>
          <w:sz w:val="20"/>
          <w:szCs w:val="20"/>
        </w:rPr>
        <w:t>No</w:t>
      </w:r>
      <w:r>
        <w:rPr>
          <w:rFonts w:ascii="Comic Sans MS" w:hAnsi="Comic Sans MS" w:cs="Comic Sans MS"/>
          <w:noProof/>
          <w:sz w:val="20"/>
          <w:szCs w:val="20"/>
        </w:rPr>
        <w:t>,</w:t>
      </w:r>
      <w:r w:rsidRPr="00154B6D">
        <w:rPr>
          <w:rFonts w:ascii="Comic Sans MS" w:hAnsi="Comic Sans MS" w:cs="Comic Sans MS"/>
          <w:noProof/>
          <w:sz w:val="20"/>
          <w:szCs w:val="20"/>
        </w:rPr>
        <w:t xml:space="preserve"> he</w:t>
      </w:r>
      <w:r>
        <w:rPr>
          <w:rFonts w:ascii="Comic Sans MS" w:hAnsi="Comic Sans MS" w:cs="Comic Sans MS"/>
          <w:noProof/>
          <w:sz w:val="20"/>
          <w:szCs w:val="20"/>
        </w:rPr>
        <w:t xml:space="preserve"> __________.</w:t>
      </w:r>
    </w:p>
    <w:p w:rsidR="008A2139" w:rsidRDefault="008A2139" w:rsidP="00FB6DEA">
      <w:pPr>
        <w:pStyle w:val="ListParagraph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>____________</w:t>
      </w:r>
      <w:r w:rsidRPr="00E61E64">
        <w:rPr>
          <w:rFonts w:ascii="Comic Sans MS" w:hAnsi="Comic Sans MS" w:cs="Comic Sans MS"/>
          <w:noProof/>
          <w:sz w:val="20"/>
          <w:szCs w:val="20"/>
        </w:rPr>
        <w:t xml:space="preserve"> we listen to music?</w:t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</w:p>
    <w:p w:rsidR="008A2139" w:rsidRPr="00405CEB" w:rsidRDefault="008A2139" w:rsidP="00405CEB">
      <w:pPr>
        <w:spacing w:line="360" w:lineRule="auto"/>
        <w:ind w:left="-142"/>
        <w:rPr>
          <w:rFonts w:ascii="Comic Sans MS" w:hAnsi="Comic Sans MS" w:cs="Comic Sans MS"/>
          <w:noProof/>
          <w:sz w:val="20"/>
          <w:szCs w:val="20"/>
        </w:rPr>
      </w:pPr>
      <w:r>
        <w:rPr>
          <w:noProof/>
        </w:rPr>
        <w:t xml:space="preserve">       </w:t>
      </w:r>
      <w:r w:rsidRPr="00CD79C9">
        <w:rPr>
          <w:noProof/>
        </w:rPr>
        <w:sym w:font="Wingdings" w:char="F0E8"/>
      </w:r>
      <w:r w:rsidRPr="00FB6DEA">
        <w:rPr>
          <w:rFonts w:ascii="Comic Sans MS" w:hAnsi="Comic Sans MS" w:cs="Comic Sans MS"/>
          <w:noProof/>
          <w:sz w:val="20"/>
          <w:szCs w:val="20"/>
        </w:rPr>
        <w:t xml:space="preserve">  Yes, we __________.           </w:t>
      </w:r>
    </w:p>
    <w:p w:rsidR="008A2139" w:rsidRPr="00E61E64" w:rsidRDefault="008A2139" w:rsidP="00FB6DEA">
      <w:pPr>
        <w:pStyle w:val="ListParagraph"/>
        <w:numPr>
          <w:ilvl w:val="0"/>
          <w:numId w:val="4"/>
        </w:numPr>
        <w:ind w:left="284" w:hanging="426"/>
        <w:jc w:val="both"/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>Choose the correct option.</w:t>
      </w:r>
      <w:r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(10x2= 20 points)</w:t>
      </w:r>
      <w:r w:rsidRPr="00E61E64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  <w:lang w:val="en-US"/>
        </w:rPr>
        <w:t xml:space="preserve"> </w:t>
      </w:r>
    </w:p>
    <w:p w:rsidR="008A2139" w:rsidRPr="00E61E64" w:rsidRDefault="008A2139" w:rsidP="00FB6DEA">
      <w:pPr>
        <w:pStyle w:val="ListParagraph"/>
        <w:ind w:left="284" w:hanging="426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8A2139" w:rsidRPr="00E61E64" w:rsidRDefault="008A2139" w:rsidP="00FB6DEA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can sew clothes, dress, T-shirt. Who am I ?      </w:t>
      </w:r>
    </w:p>
    <w:p w:rsidR="008A2139" w:rsidRPr="00F053EF" w:rsidRDefault="008A2139" w:rsidP="00F053EF">
      <w:pPr>
        <w:pStyle w:val="ListParagraph"/>
        <w:numPr>
          <w:ilvl w:val="0"/>
          <w:numId w:val="6"/>
        </w:numPr>
        <w:spacing w:line="360" w:lineRule="auto"/>
        <w:ind w:left="284" w:firstLine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Doctor    B)  Tailor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>C)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Scientist   </w:t>
      </w: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8A2139" w:rsidRPr="00E61E64" w:rsidRDefault="008A2139" w:rsidP="00F053EF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can draw plans of buildings. Who am I ?          </w:t>
      </w:r>
    </w:p>
    <w:p w:rsidR="008A2139" w:rsidRPr="00E61E64" w:rsidRDefault="008A2139" w:rsidP="00F053EF">
      <w:pPr>
        <w:pStyle w:val="ListParagraph"/>
        <w:numPr>
          <w:ilvl w:val="0"/>
          <w:numId w:val="7"/>
        </w:numPr>
        <w:spacing w:line="360" w:lineRule="auto"/>
        <w:ind w:left="284" w:firstLine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Mechanic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B)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Dentist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C</w:t>
      </w:r>
      <w:r>
        <w:rPr>
          <w:rFonts w:ascii="Comic Sans MS" w:hAnsi="Comic Sans MS" w:cs="Comic Sans MS"/>
          <w:sz w:val="20"/>
          <w:szCs w:val="20"/>
          <w:lang w:val="en-US"/>
        </w:rPr>
        <w:t>)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Architect</w:t>
      </w:r>
    </w:p>
    <w:p w:rsidR="008A2139" w:rsidRPr="00E61E64" w:rsidRDefault="008A2139" w:rsidP="00F053EF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can fly planes. Who am I ? 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  <w:t xml:space="preserve">     </w:t>
      </w:r>
    </w:p>
    <w:p w:rsidR="008A2139" w:rsidRPr="00E61E64" w:rsidRDefault="008A2139" w:rsidP="00F053EF">
      <w:pPr>
        <w:pStyle w:val="ListParagraph"/>
        <w:numPr>
          <w:ilvl w:val="0"/>
          <w:numId w:val="8"/>
        </w:numPr>
        <w:spacing w:line="360" w:lineRule="auto"/>
        <w:ind w:left="284" w:firstLine="0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Engineer        B)</w:t>
      </w:r>
      <w:r>
        <w:rPr>
          <w:rFonts w:ascii="Comic Sans MS" w:hAnsi="Comic Sans MS" w:cs="Comic Sans MS"/>
          <w:sz w:val="20"/>
          <w:szCs w:val="20"/>
          <w:lang w:val="en-US"/>
        </w:rPr>
        <w:t>Pilot        C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) Nurse</w:t>
      </w:r>
    </w:p>
    <w:p w:rsidR="008A2139" w:rsidRPr="00E61E64" w:rsidRDefault="008A2139" w:rsidP="00F053EF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I can teach lessons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. Who am I ?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  <w:t xml:space="preserve">     </w:t>
      </w:r>
    </w:p>
    <w:p w:rsidR="008A2139" w:rsidRPr="00F053EF" w:rsidRDefault="008A2139" w:rsidP="00F053EF">
      <w:pPr>
        <w:pStyle w:val="ListParagraph"/>
        <w:numPr>
          <w:ilvl w:val="0"/>
          <w:numId w:val="19"/>
        </w:numPr>
        <w:spacing w:line="360" w:lineRule="auto"/>
        <w:ind w:left="567" w:hanging="207"/>
        <w:rPr>
          <w:rFonts w:ascii="Comic Sans MS" w:hAnsi="Comic Sans MS" w:cs="Comic Sans MS"/>
          <w:sz w:val="20"/>
          <w:szCs w:val="20"/>
          <w:lang w:val="en-US"/>
        </w:rPr>
      </w:pP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Teacher    B) Lawyer     C) Policeman     </w:t>
      </w:r>
    </w:p>
    <w:p w:rsidR="008A2139" w:rsidRPr="00E61E64" w:rsidRDefault="008A2139" w:rsidP="008944E1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I can put out a fire. Who am I ?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  <w:t xml:space="preserve">     </w:t>
      </w:r>
    </w:p>
    <w:p w:rsidR="008A2139" w:rsidRPr="00E61E64" w:rsidRDefault="008A2139" w:rsidP="008944E1">
      <w:pPr>
        <w:pStyle w:val="ListParagraph"/>
        <w:numPr>
          <w:ilvl w:val="0"/>
          <w:numId w:val="21"/>
        </w:numPr>
        <w:spacing w:line="360" w:lineRule="auto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Fireman     B) Engineer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C) Waiter     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8A2139" w:rsidRDefault="008A2139" w:rsidP="00F053EF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I can examine ill animals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. Who am I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?   </w:t>
      </w:r>
    </w:p>
    <w:p w:rsidR="008A2139" w:rsidRPr="00E61E64" w:rsidRDefault="008A2139" w:rsidP="008944E1">
      <w:pPr>
        <w:pStyle w:val="ListParagraph"/>
        <w:numPr>
          <w:ilvl w:val="0"/>
          <w:numId w:val="20"/>
        </w:numPr>
        <w:spacing w:line="360" w:lineRule="auto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Doctor       B) Vet       C) Actor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8A2139" w:rsidRDefault="008A2139" w:rsidP="008944E1">
      <w:pPr>
        <w:pStyle w:val="ListParagraph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I can cut and dye hair. Who am I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? </w:t>
      </w:r>
    </w:p>
    <w:p w:rsidR="008A2139" w:rsidRPr="00F053EF" w:rsidRDefault="008A2139" w:rsidP="00F053EF">
      <w:pPr>
        <w:pStyle w:val="ListParagraph"/>
        <w:spacing w:line="360" w:lineRule="auto"/>
        <w:ind w:left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A)  </w:t>
      </w:r>
      <w:r w:rsidRPr="00F053EF">
        <w:rPr>
          <w:rFonts w:ascii="Comic Sans MS" w:hAnsi="Comic Sans MS" w:cs="Comic Sans MS"/>
          <w:sz w:val="20"/>
          <w:szCs w:val="20"/>
          <w:lang w:val="en-US"/>
        </w:rPr>
        <w:t xml:space="preserve">Painter        B) Hairdresser        C) Cook        </w:t>
      </w:r>
    </w:p>
    <w:p w:rsidR="008A2139" w:rsidRPr="00E61E64" w:rsidRDefault="008A2139" w:rsidP="008944E1">
      <w:pPr>
        <w:pStyle w:val="ListParagraph"/>
        <w:spacing w:line="360" w:lineRule="auto"/>
        <w:ind w:left="142" w:hanging="284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8.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I can sell fruits and vegetables. Who am I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?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8A2139" w:rsidRPr="00E61E64" w:rsidRDefault="008A2139" w:rsidP="00F053EF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      A) Gardener     B) Greengrocer   C) Farmer     </w:t>
      </w:r>
    </w:p>
    <w:p w:rsidR="008A2139" w:rsidRPr="00E61E64" w:rsidRDefault="008A2139" w:rsidP="00FB6DEA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9.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I can cl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ean the house and help with the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cooking. Who am I ?  </w:t>
      </w:r>
    </w:p>
    <w:p w:rsidR="008A2139" w:rsidRPr="00E61E64" w:rsidRDefault="008A2139" w:rsidP="00F053EF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       A) Waiter    </w:t>
      </w:r>
      <w:r>
        <w:rPr>
          <w:rFonts w:ascii="Comic Sans MS" w:hAnsi="Comic Sans MS" w:cs="Comic Sans MS"/>
          <w:sz w:val="20"/>
          <w:szCs w:val="20"/>
          <w:lang w:val="en-US"/>
        </w:rPr>
        <w:t>B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Baker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C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) Housewife</w:t>
      </w:r>
    </w:p>
    <w:p w:rsidR="008A2139" w:rsidRPr="00E61E64" w:rsidRDefault="008A2139" w:rsidP="00FB6DEA">
      <w:pPr>
        <w:pStyle w:val="ListParagraph"/>
        <w:spacing w:line="360" w:lineRule="auto"/>
        <w:ind w:left="284" w:hanging="426"/>
        <w:rPr>
          <w:rFonts w:ascii="Comic Sans MS" w:hAnsi="Comic Sans MS" w:cs="Comic Sans MS"/>
          <w:sz w:val="20"/>
          <w:szCs w:val="20"/>
          <w:lang w:val="en-US"/>
        </w:rPr>
      </w:pPr>
      <w:r w:rsidRPr="00E61E6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10.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I can mend the cars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. Who am I ?  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ab/>
        <w:t xml:space="preserve">     </w:t>
      </w:r>
    </w:p>
    <w:p w:rsidR="008A2139" w:rsidRPr="00FB6DEA" w:rsidRDefault="008A2139" w:rsidP="005712E0">
      <w:pPr>
        <w:pStyle w:val="ListParagraph"/>
        <w:spacing w:line="360" w:lineRule="auto"/>
        <w:ind w:left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A)</w:t>
      </w:r>
      <w:r w:rsidRPr="005712E0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>Mechanic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B) Scientist     C</w:t>
      </w:r>
      <w:r w:rsidRPr="00E61E64">
        <w:rPr>
          <w:rFonts w:ascii="Comic Sans MS" w:hAnsi="Comic Sans MS" w:cs="Comic Sans MS"/>
          <w:sz w:val="20"/>
          <w:szCs w:val="20"/>
          <w:lang w:val="en-US"/>
        </w:rPr>
        <w:t xml:space="preserve">) </w:t>
      </w:r>
      <w:r>
        <w:rPr>
          <w:rFonts w:ascii="Comic Sans MS" w:hAnsi="Comic Sans MS" w:cs="Comic Sans MS"/>
          <w:sz w:val="20"/>
          <w:szCs w:val="20"/>
          <w:lang w:val="en-US"/>
        </w:rPr>
        <w:t>Engineer</w:t>
      </w:r>
    </w:p>
    <w:bookmarkStart w:id="0" w:name="_GoBack"/>
    <w:bookmarkEnd w:id="0"/>
    <w:p w:rsidR="008A2139" w:rsidRDefault="008A2139" w:rsidP="0057767E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fldChar w:fldCharType="begin"/>
      </w:r>
      <w:r>
        <w:rPr>
          <w:b/>
          <w:bCs/>
          <w:sz w:val="18"/>
          <w:szCs w:val="18"/>
        </w:rPr>
        <w:instrText xml:space="preserve"> HYPERLINK "http://www.sorubak.com/" </w:instrText>
      </w:r>
      <w:r>
        <w:rPr>
          <w:b/>
          <w:bCs/>
          <w:sz w:val="18"/>
          <w:szCs w:val="18"/>
        </w:rPr>
        <w:fldChar w:fldCharType="separate"/>
      </w:r>
      <w:r>
        <w:rPr>
          <w:rStyle w:val="Hyperlink"/>
          <w:b/>
          <w:bCs/>
          <w:sz w:val="18"/>
          <w:szCs w:val="18"/>
        </w:rPr>
        <w:t>www.sorubak.com</w:t>
      </w:r>
      <w:r>
        <w:rPr>
          <w:b/>
          <w:bCs/>
          <w:sz w:val="18"/>
          <w:szCs w:val="18"/>
        </w:rPr>
        <w:fldChar w:fldCharType="end"/>
      </w:r>
      <w:r>
        <w:rPr>
          <w:b/>
          <w:bCs/>
          <w:sz w:val="18"/>
          <w:szCs w:val="18"/>
        </w:rPr>
        <w:t xml:space="preserve"> </w:t>
      </w:r>
    </w:p>
    <w:p w:rsidR="008A2139" w:rsidRPr="00DD4339" w:rsidRDefault="008A2139" w:rsidP="0057767E">
      <w:pPr>
        <w:pStyle w:val="ListParagraph"/>
        <w:ind w:left="284" w:hanging="426"/>
        <w:jc w:val="both"/>
        <w:rPr>
          <w:lang w:val="en-US"/>
        </w:rPr>
      </w:pPr>
    </w:p>
    <w:sectPr w:rsidR="008A2139" w:rsidRPr="00DD4339" w:rsidSect="005712E0">
      <w:type w:val="continuous"/>
      <w:pgSz w:w="11906" w:h="16838"/>
      <w:pgMar w:top="851" w:right="707" w:bottom="85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94902"/>
    <w:multiLevelType w:val="hybridMultilevel"/>
    <w:tmpl w:val="89D42EBA"/>
    <w:lvl w:ilvl="0" w:tplc="00CC0D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136" w:hanging="360"/>
      </w:pPr>
    </w:lvl>
    <w:lvl w:ilvl="2" w:tplc="041F001B">
      <w:start w:val="1"/>
      <w:numFmt w:val="lowerRoman"/>
      <w:lvlText w:val="%3."/>
      <w:lvlJc w:val="right"/>
      <w:pPr>
        <w:ind w:left="3856" w:hanging="180"/>
      </w:pPr>
    </w:lvl>
    <w:lvl w:ilvl="3" w:tplc="041F000F">
      <w:start w:val="1"/>
      <w:numFmt w:val="decimal"/>
      <w:lvlText w:val="%4."/>
      <w:lvlJc w:val="left"/>
      <w:pPr>
        <w:ind w:left="4576" w:hanging="360"/>
      </w:pPr>
    </w:lvl>
    <w:lvl w:ilvl="4" w:tplc="041F0019">
      <w:start w:val="1"/>
      <w:numFmt w:val="lowerLetter"/>
      <w:lvlText w:val="%5."/>
      <w:lvlJc w:val="left"/>
      <w:pPr>
        <w:ind w:left="5296" w:hanging="360"/>
      </w:pPr>
    </w:lvl>
    <w:lvl w:ilvl="5" w:tplc="041F001B">
      <w:start w:val="1"/>
      <w:numFmt w:val="lowerRoman"/>
      <w:lvlText w:val="%6."/>
      <w:lvlJc w:val="right"/>
      <w:pPr>
        <w:ind w:left="6016" w:hanging="180"/>
      </w:pPr>
    </w:lvl>
    <w:lvl w:ilvl="6" w:tplc="041F000F">
      <w:start w:val="1"/>
      <w:numFmt w:val="decimal"/>
      <w:lvlText w:val="%7."/>
      <w:lvlJc w:val="left"/>
      <w:pPr>
        <w:ind w:left="6736" w:hanging="360"/>
      </w:pPr>
    </w:lvl>
    <w:lvl w:ilvl="7" w:tplc="041F0019">
      <w:start w:val="1"/>
      <w:numFmt w:val="lowerLetter"/>
      <w:lvlText w:val="%8."/>
      <w:lvlJc w:val="left"/>
      <w:pPr>
        <w:ind w:left="7456" w:hanging="360"/>
      </w:pPr>
    </w:lvl>
    <w:lvl w:ilvl="8" w:tplc="041F001B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E274B12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B4EAC"/>
    <w:multiLevelType w:val="hybridMultilevel"/>
    <w:tmpl w:val="64CA1DC4"/>
    <w:lvl w:ilvl="0" w:tplc="65CE0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4" w:hanging="360"/>
      </w:pPr>
    </w:lvl>
    <w:lvl w:ilvl="2" w:tplc="041F001B">
      <w:start w:val="1"/>
      <w:numFmt w:val="lowerRoman"/>
      <w:lvlText w:val="%3."/>
      <w:lvlJc w:val="right"/>
      <w:pPr>
        <w:ind w:left="2584" w:hanging="180"/>
      </w:pPr>
    </w:lvl>
    <w:lvl w:ilvl="3" w:tplc="041F000F">
      <w:start w:val="1"/>
      <w:numFmt w:val="decimal"/>
      <w:lvlText w:val="%4."/>
      <w:lvlJc w:val="left"/>
      <w:pPr>
        <w:ind w:left="3304" w:hanging="360"/>
      </w:pPr>
    </w:lvl>
    <w:lvl w:ilvl="4" w:tplc="041F0019">
      <w:start w:val="1"/>
      <w:numFmt w:val="lowerLetter"/>
      <w:lvlText w:val="%5."/>
      <w:lvlJc w:val="left"/>
      <w:pPr>
        <w:ind w:left="4024" w:hanging="360"/>
      </w:pPr>
    </w:lvl>
    <w:lvl w:ilvl="5" w:tplc="041F001B">
      <w:start w:val="1"/>
      <w:numFmt w:val="lowerRoman"/>
      <w:lvlText w:val="%6."/>
      <w:lvlJc w:val="right"/>
      <w:pPr>
        <w:ind w:left="4744" w:hanging="180"/>
      </w:pPr>
    </w:lvl>
    <w:lvl w:ilvl="6" w:tplc="041F000F">
      <w:start w:val="1"/>
      <w:numFmt w:val="decimal"/>
      <w:lvlText w:val="%7."/>
      <w:lvlJc w:val="left"/>
      <w:pPr>
        <w:ind w:left="5464" w:hanging="360"/>
      </w:pPr>
    </w:lvl>
    <w:lvl w:ilvl="7" w:tplc="041F0019">
      <w:start w:val="1"/>
      <w:numFmt w:val="lowerLetter"/>
      <w:lvlText w:val="%8."/>
      <w:lvlJc w:val="left"/>
      <w:pPr>
        <w:ind w:left="6184" w:hanging="360"/>
      </w:pPr>
    </w:lvl>
    <w:lvl w:ilvl="8" w:tplc="041F001B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43D74501"/>
    <w:multiLevelType w:val="hybridMultilevel"/>
    <w:tmpl w:val="58E26B90"/>
    <w:lvl w:ilvl="0" w:tplc="6C1CFC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ED3A5B"/>
    <w:multiLevelType w:val="hybridMultilevel"/>
    <w:tmpl w:val="27148462"/>
    <w:lvl w:ilvl="0" w:tplc="555C0F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02CA5"/>
    <w:multiLevelType w:val="hybridMultilevel"/>
    <w:tmpl w:val="F2FEC47E"/>
    <w:lvl w:ilvl="0" w:tplc="60982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86BBA"/>
    <w:multiLevelType w:val="hybridMultilevel"/>
    <w:tmpl w:val="3D6CBFF6"/>
    <w:lvl w:ilvl="0" w:tplc="B008C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0279C"/>
    <w:multiLevelType w:val="hybridMultilevel"/>
    <w:tmpl w:val="69CC3C5E"/>
    <w:lvl w:ilvl="0" w:tplc="C352A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0737218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51BB2"/>
    <w:multiLevelType w:val="hybridMultilevel"/>
    <w:tmpl w:val="B2E2FF86"/>
    <w:lvl w:ilvl="0" w:tplc="041F0019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9F4FC4"/>
    <w:multiLevelType w:val="hybridMultilevel"/>
    <w:tmpl w:val="F4980AF6"/>
    <w:lvl w:ilvl="0" w:tplc="447EF1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55D3D"/>
    <w:multiLevelType w:val="hybridMultilevel"/>
    <w:tmpl w:val="F2069270"/>
    <w:lvl w:ilvl="0" w:tplc="451CD18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20"/>
  </w:num>
  <w:num w:numId="14">
    <w:abstractNumId w:val="18"/>
  </w:num>
  <w:num w:numId="15">
    <w:abstractNumId w:val="11"/>
  </w:num>
  <w:num w:numId="16">
    <w:abstractNumId w:val="17"/>
  </w:num>
  <w:num w:numId="17">
    <w:abstractNumId w:val="6"/>
  </w:num>
  <w:num w:numId="18">
    <w:abstractNumId w:val="16"/>
  </w:num>
  <w:num w:numId="19">
    <w:abstractNumId w:val="3"/>
  </w:num>
  <w:num w:numId="20">
    <w:abstractNumId w:val="1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231"/>
    <w:rsid w:val="000806FD"/>
    <w:rsid w:val="00154B6D"/>
    <w:rsid w:val="00180D89"/>
    <w:rsid w:val="001F7A96"/>
    <w:rsid w:val="00314A1A"/>
    <w:rsid w:val="00324147"/>
    <w:rsid w:val="003247AC"/>
    <w:rsid w:val="00405CEB"/>
    <w:rsid w:val="005712E0"/>
    <w:rsid w:val="0057767E"/>
    <w:rsid w:val="005E2A67"/>
    <w:rsid w:val="00650E3D"/>
    <w:rsid w:val="006A4B6F"/>
    <w:rsid w:val="00764A98"/>
    <w:rsid w:val="0079725E"/>
    <w:rsid w:val="00842231"/>
    <w:rsid w:val="008944E1"/>
    <w:rsid w:val="008A2139"/>
    <w:rsid w:val="008D2CCC"/>
    <w:rsid w:val="009F5B1F"/>
    <w:rsid w:val="00AC1515"/>
    <w:rsid w:val="00AE4BC5"/>
    <w:rsid w:val="00B72A69"/>
    <w:rsid w:val="00BF4F5E"/>
    <w:rsid w:val="00C517A4"/>
    <w:rsid w:val="00CD79C9"/>
    <w:rsid w:val="00D03AD8"/>
    <w:rsid w:val="00D37801"/>
    <w:rsid w:val="00DD4339"/>
    <w:rsid w:val="00E362F5"/>
    <w:rsid w:val="00E61E64"/>
    <w:rsid w:val="00E6477C"/>
    <w:rsid w:val="00E65990"/>
    <w:rsid w:val="00EC1F47"/>
    <w:rsid w:val="00F053EF"/>
    <w:rsid w:val="00FB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0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780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378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7801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D43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5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532</Words>
  <Characters>3036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bilmer</dc:creator>
  <cp:keywords>www.sorubak.com</cp:keywords>
  <dc:description/>
  <cp:lastModifiedBy>edanur</cp:lastModifiedBy>
  <cp:revision>3</cp:revision>
  <dcterms:created xsi:type="dcterms:W3CDTF">2015-03-29T12:54:00Z</dcterms:created>
  <dcterms:modified xsi:type="dcterms:W3CDTF">2015-03-29T19:46:00Z</dcterms:modified>
  <cp:category>www.sorubak.com</cp:category>
  <cp:contentType>www.sorubak.com</cp:contentType>
</cp:coreProperties>
</file>