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5A" w:rsidRDefault="00BB1E5A" w:rsidP="00E70F60">
      <w:pPr>
        <w:rPr>
          <w:rFonts w:ascii="Comic Sans MS" w:hAnsi="Comic Sans MS" w:cs="Comic Sans MS"/>
          <w:b/>
          <w:bCs/>
          <w:i/>
          <w:iCs/>
        </w:rPr>
      </w:pPr>
      <w:r>
        <w:rPr>
          <w:noProof/>
        </w:rPr>
        <w:pict>
          <v:roundrect id="_x0000_s1026" style="position:absolute;margin-left:-12.2pt;margin-top:-27.6pt;width:233.65pt;height:71.55pt;z-index:251658240" arcsize="10923f">
            <v:textbox style="mso-next-textbox:#_x0000_s1026">
              <w:txbxContent>
                <w:p w:rsidR="00BB1E5A" w:rsidRPr="000309F7" w:rsidRDefault="00BB1E5A" w:rsidP="00E70F6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Adım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:</w:t>
                  </w:r>
                </w:p>
                <w:p w:rsidR="00BB1E5A" w:rsidRPr="00BF689B" w:rsidRDefault="00BB1E5A" w:rsidP="00E70F60">
                  <w:r>
                    <w:rPr>
                      <w:b/>
                      <w:bCs/>
                    </w:rPr>
                    <w:t>Soyadım</w:t>
                  </w:r>
                  <w:r>
                    <w:rPr>
                      <w:b/>
                      <w:bCs/>
                    </w:rPr>
                    <w:tab/>
                    <w:t>:</w:t>
                  </w:r>
                </w:p>
                <w:p w:rsidR="00BB1E5A" w:rsidRPr="000309F7" w:rsidRDefault="00BB1E5A" w:rsidP="00E70F60">
                  <w:pPr>
                    <w:rPr>
                      <w:b/>
                      <w:bCs/>
                    </w:rPr>
                  </w:pPr>
                  <w:r w:rsidRPr="000309F7">
                    <w:rPr>
                      <w:b/>
                      <w:bCs/>
                    </w:rPr>
                    <w:t xml:space="preserve">Sınıfım        </w:t>
                  </w:r>
                  <w:r>
                    <w:rPr>
                      <w:b/>
                      <w:bCs/>
                    </w:rPr>
                    <w:t xml:space="preserve">   :</w:t>
                  </w:r>
                </w:p>
                <w:p w:rsidR="00BB1E5A" w:rsidRPr="000309F7" w:rsidRDefault="00BB1E5A" w:rsidP="00E70F60">
                  <w:r w:rsidRPr="000309F7">
                    <w:rPr>
                      <w:b/>
                      <w:bCs/>
                    </w:rPr>
                    <w:t>Numaram</w:t>
                  </w:r>
                  <w:r w:rsidRPr="000309F7">
                    <w:tab/>
                  </w:r>
                  <w:r>
                    <w:t>:</w:t>
                  </w:r>
                </w:p>
                <w:p w:rsidR="00BB1E5A" w:rsidRDefault="00BB1E5A" w:rsidP="00E70F60"/>
              </w:txbxContent>
            </v:textbox>
          </v:roundrect>
        </w:pict>
      </w:r>
    </w:p>
    <w:p w:rsidR="00BB1E5A" w:rsidRPr="000309F7" w:rsidRDefault="00BB1E5A" w:rsidP="00E70F6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i/>
          <w:iCs/>
        </w:rPr>
        <w:t xml:space="preserve">71                               </w:t>
      </w:r>
      <w:r>
        <w:rPr>
          <w:rFonts w:ascii="Comic Sans MS" w:hAnsi="Comic Sans MS" w:cs="Comic Sans MS"/>
          <w:b/>
          <w:bCs/>
          <w:i/>
          <w:iCs/>
        </w:rPr>
        <w:tab/>
        <w:t xml:space="preserve">  </w:t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</w:r>
      <w:r w:rsidRPr="00FE6D72">
        <w:rPr>
          <w:rFonts w:ascii="Comic Sans MS" w:hAnsi="Comic Sans MS" w:cs="Comic Sans MS"/>
          <w:b/>
          <w:bCs/>
        </w:rPr>
        <w:tab/>
        <w:t xml:space="preserve">                </w:t>
      </w:r>
      <w:r>
        <w:rPr>
          <w:rFonts w:ascii="Comic Sans MS" w:hAnsi="Comic Sans MS" w:cs="Comic Sans MS"/>
          <w:b/>
          <w:bCs/>
          <w:i/>
          <w:iCs/>
        </w:rPr>
        <w:t xml:space="preserve"> </w:t>
      </w:r>
    </w:p>
    <w:p w:rsidR="00BB1E5A" w:rsidRPr="000309F7" w:rsidRDefault="00BB1E5A" w:rsidP="000309F7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6. SINIF DİN KÜLTÜRÜ VE AHLAK BİLGİSİ DERSİ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</w:t>
      </w: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2.DÖNEM 1.SINAVI </w:t>
      </w:r>
    </w:p>
    <w:p w:rsidR="00BB1E5A" w:rsidRPr="00DC4B74" w:rsidRDefault="00BB1E5A" w:rsidP="000309F7">
      <w:pPr>
        <w:rPr>
          <w:rFonts w:ascii="Calibri" w:hAnsi="Calibri" w:cs="Calibri"/>
          <w:b/>
          <w:bCs/>
          <w:sz w:val="20"/>
          <w:szCs w:val="20"/>
        </w:rPr>
      </w:pPr>
      <w:r w:rsidRPr="00DC4B74">
        <w:rPr>
          <w:rFonts w:ascii="Calibri" w:hAnsi="Calibri" w:cs="Calibri"/>
          <w:b/>
          <w:bCs/>
          <w:sz w:val="20"/>
          <w:szCs w:val="20"/>
        </w:rPr>
        <w:t xml:space="preserve"> Aşağıdaki  çoktan seçmeli soruların doğru cevaplarını bularak işaretleyiniz</w:t>
      </w:r>
      <w:r>
        <w:rPr>
          <w:rFonts w:ascii="Calibri" w:hAnsi="Calibri" w:cs="Calibri"/>
          <w:b/>
          <w:bCs/>
          <w:sz w:val="20"/>
          <w:szCs w:val="20"/>
        </w:rPr>
        <w:t>(15*5=75 Puan)</w:t>
      </w:r>
    </w:p>
    <w:p w:rsidR="00BB1E5A" w:rsidRPr="000309F7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0309F7" w:rsidRDefault="00BB1E5A" w:rsidP="007C2685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1-</w:t>
      </w:r>
      <w:r w:rsidRPr="000309F7">
        <w:rPr>
          <w:rFonts w:ascii="Calibri" w:hAnsi="Calibri" w:cs="Calibri"/>
          <w:b/>
          <w:bCs/>
          <w:sz w:val="20"/>
          <w:szCs w:val="20"/>
        </w:rPr>
        <w:t>Bir kişinin arkasından onun hoşlanmayacağı şekilde konuşmaya ne ad verilir?</w:t>
      </w:r>
    </w:p>
    <w:p w:rsidR="00BB1E5A" w:rsidRDefault="00BB1E5A" w:rsidP="001A244C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 )</w:t>
      </w:r>
      <w:r w:rsidRPr="000309F7">
        <w:rPr>
          <w:rFonts w:ascii="Calibri" w:hAnsi="Calibri" w:cs="Calibri"/>
          <w:b/>
          <w:bCs/>
          <w:sz w:val="20"/>
          <w:szCs w:val="20"/>
        </w:rPr>
        <w:t>Gıpta</w:t>
      </w:r>
      <w:r>
        <w:rPr>
          <w:rFonts w:ascii="Calibri" w:hAnsi="Calibri" w:cs="Calibri"/>
          <w:b/>
          <w:bCs/>
          <w:sz w:val="20"/>
          <w:szCs w:val="20"/>
        </w:rPr>
        <w:t xml:space="preserve">       b) </w:t>
      </w:r>
      <w:r w:rsidRPr="000309F7">
        <w:rPr>
          <w:rFonts w:ascii="Calibri" w:hAnsi="Calibri" w:cs="Calibri"/>
          <w:b/>
          <w:bCs/>
          <w:sz w:val="20"/>
          <w:szCs w:val="20"/>
        </w:rPr>
        <w:t>İftira</w:t>
      </w:r>
      <w:r>
        <w:rPr>
          <w:rFonts w:ascii="Calibri" w:hAnsi="Calibri" w:cs="Calibri"/>
          <w:b/>
          <w:bCs/>
          <w:sz w:val="20"/>
          <w:szCs w:val="20"/>
        </w:rPr>
        <w:t xml:space="preserve">       c)</w:t>
      </w:r>
      <w:r w:rsidRPr="000309F7">
        <w:rPr>
          <w:rFonts w:ascii="Calibri" w:hAnsi="Calibri" w:cs="Calibri"/>
          <w:b/>
          <w:bCs/>
          <w:sz w:val="20"/>
          <w:szCs w:val="20"/>
        </w:rPr>
        <w:t>Gıybet</w:t>
      </w:r>
      <w:r>
        <w:rPr>
          <w:rFonts w:ascii="Calibri" w:hAnsi="Calibri" w:cs="Calibri"/>
          <w:b/>
          <w:bCs/>
          <w:sz w:val="20"/>
          <w:szCs w:val="20"/>
        </w:rPr>
        <w:t xml:space="preserve">       d )</w:t>
      </w:r>
      <w:r w:rsidRPr="000309F7">
        <w:rPr>
          <w:rFonts w:ascii="Calibri" w:hAnsi="Calibri" w:cs="Calibri"/>
          <w:b/>
          <w:bCs/>
          <w:sz w:val="20"/>
          <w:szCs w:val="20"/>
        </w:rPr>
        <w:t>Alay</w:t>
      </w:r>
    </w:p>
    <w:p w:rsidR="00BB1E5A" w:rsidRPr="000309F7" w:rsidRDefault="00BB1E5A" w:rsidP="001A244C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A31B10" w:rsidRDefault="00BB1E5A" w:rsidP="00DD13BD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>2-Yüce Allah’ın Kur’an-ı Kerimde kıssalara yer vermesinin amaçları arasında aşağıdakilerden hangisi yer almaz?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    </w:t>
      </w:r>
      <w:r>
        <w:rPr>
          <w:rFonts w:ascii="Calibri" w:hAnsi="Calibri" w:cs="Calibri"/>
          <w:color w:val="1D1D1D"/>
          <w:sz w:val="20"/>
          <w:szCs w:val="20"/>
        </w:rPr>
        <w:t xml:space="preserve"> a) </w:t>
      </w:r>
      <w:r w:rsidRPr="00BA5D5C">
        <w:rPr>
          <w:rFonts w:ascii="Calibri" w:hAnsi="Calibri" w:cs="Calibri"/>
          <w:color w:val="1D1D1D"/>
          <w:sz w:val="20"/>
          <w:szCs w:val="20"/>
        </w:rPr>
        <w:t>Yapılmış olan hatalardan ders çıkarmak.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b) </w:t>
      </w:r>
      <w:r w:rsidRPr="00BA5D5C">
        <w:rPr>
          <w:rFonts w:ascii="Calibri" w:hAnsi="Calibri" w:cs="Calibri"/>
          <w:color w:val="1D1D1D"/>
          <w:sz w:val="20"/>
          <w:szCs w:val="20"/>
        </w:rPr>
        <w:t>Peygamberler hakkında bilgi vermek.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c)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Doğru yolu bulmamıza yardımcı olmak. 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d)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Geçmişte yaşanılanların tekrarlanmasını sağlamak      </w:t>
      </w:r>
    </w:p>
    <w:p w:rsidR="00BB1E5A" w:rsidRDefault="00BB1E5A" w:rsidP="00D83844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0309F7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3-</w:t>
      </w:r>
      <w:r w:rsidRPr="000309F7">
        <w:rPr>
          <w:rFonts w:ascii="Calibri" w:hAnsi="Calibri" w:cs="Calibri"/>
          <w:b/>
          <w:bCs/>
          <w:sz w:val="20"/>
          <w:szCs w:val="20"/>
        </w:rPr>
        <w:t xml:space="preserve">Peygamberimiz kaç tarihinde nerede doğmuştur? </w:t>
      </w:r>
    </w:p>
    <w:p w:rsidR="00BB1E5A" w:rsidRDefault="00BB1E5A" w:rsidP="002302F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a) 632   Medine</w:t>
      </w:r>
      <w:r w:rsidRPr="00A31B10">
        <w:rPr>
          <w:rFonts w:ascii="Calibri" w:hAnsi="Calibri" w:cs="Calibri"/>
          <w:sz w:val="20"/>
          <w:szCs w:val="20"/>
        </w:rPr>
        <w:tab/>
        <w:t xml:space="preserve">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A31B10">
        <w:rPr>
          <w:rFonts w:ascii="Calibri" w:hAnsi="Calibri" w:cs="Calibri"/>
          <w:sz w:val="20"/>
          <w:szCs w:val="20"/>
        </w:rPr>
        <w:t xml:space="preserve"> b) 571   Mekke </w:t>
      </w:r>
    </w:p>
    <w:p w:rsidR="00BB1E5A" w:rsidRPr="00A31B10" w:rsidRDefault="00BB1E5A" w:rsidP="002302F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c) 612  Şam                </w:t>
      </w:r>
      <w:r w:rsidRPr="00A31B10">
        <w:rPr>
          <w:rFonts w:ascii="Calibri" w:hAnsi="Calibri" w:cs="Calibri"/>
          <w:sz w:val="20"/>
          <w:szCs w:val="20"/>
        </w:rPr>
        <w:t>d)537  Cidde</w:t>
      </w:r>
    </w:p>
    <w:p w:rsidR="00BB1E5A" w:rsidRPr="00A31B10" w:rsidRDefault="00BB1E5A" w:rsidP="002302FF">
      <w:pPr>
        <w:ind w:right="310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 w:rsidRPr="001A244C">
        <w:rPr>
          <w:rFonts w:ascii="Calibri" w:hAnsi="Calibri" w:cs="Calibri"/>
          <w:b/>
          <w:bCs/>
          <w:sz w:val="20"/>
          <w:szCs w:val="20"/>
        </w:rPr>
        <w:t>- “ Aldatan bizden değildir.”  Hz Muhammed (SAV )</w:t>
      </w:r>
    </w:p>
    <w:p w:rsidR="00BB1E5A" w:rsidRPr="001A244C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Yukarıdaki hadis-i şerif hangi konu ile ilgilidir ?</w:t>
      </w:r>
    </w:p>
    <w:p w:rsidR="00BB1E5A" w:rsidRPr="00A31B10" w:rsidRDefault="00BB1E5A" w:rsidP="00A31B10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 a)Gıybet Etmek       b) Hile Yapmak     c) Doğruluk    d)Kibir</w:t>
      </w:r>
    </w:p>
    <w:p w:rsidR="00BB1E5A" w:rsidRPr="00DD13BD" w:rsidRDefault="00BB1E5A" w:rsidP="00A31B10">
      <w:pPr>
        <w:tabs>
          <w:tab w:val="left" w:pos="4962"/>
        </w:tabs>
        <w:ind w:right="310"/>
        <w:rPr>
          <w:rFonts w:ascii="Calibri" w:hAnsi="Calibri" w:cs="Calibri"/>
          <w:sz w:val="20"/>
          <w:szCs w:val="20"/>
        </w:rPr>
      </w:pPr>
    </w:p>
    <w:p w:rsidR="00BB1E5A" w:rsidRDefault="00BB1E5A" w:rsidP="00A31B10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b/>
          <w:bCs/>
          <w:sz w:val="20"/>
          <w:szCs w:val="20"/>
        </w:rPr>
        <w:t>5-</w:t>
      </w:r>
      <w:r w:rsidRPr="00A60938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Aşağıdakilerden hangisi imanın şartlarından biri değildir?</w:t>
      </w:r>
    </w:p>
    <w:p w:rsidR="00BB1E5A" w:rsidRPr="00A31B10" w:rsidRDefault="00BB1E5A" w:rsidP="00A31B10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color w:val="1D1D1D"/>
          <w:sz w:val="20"/>
          <w:szCs w:val="20"/>
        </w:rPr>
        <w:t xml:space="preserve">a)Kelime-i şehadet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 </w:t>
      </w:r>
      <w:r w:rsidRPr="00A60938">
        <w:rPr>
          <w:rFonts w:ascii="Calibri" w:hAnsi="Calibri" w:cs="Calibri"/>
          <w:color w:val="1D1D1D"/>
          <w:sz w:val="20"/>
          <w:szCs w:val="20"/>
        </w:rPr>
        <w:t>b)Kader-kazaya inanmak      </w:t>
      </w:r>
      <w:r w:rsidRPr="00A60938">
        <w:rPr>
          <w:rFonts w:ascii="Calibri" w:hAnsi="Calibri" w:cs="Calibri"/>
          <w:color w:val="1D1D1D"/>
          <w:sz w:val="20"/>
          <w:szCs w:val="20"/>
        </w:rPr>
        <w:br/>
        <w:t xml:space="preserve">c)Ahirete inanmak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</w:t>
      </w:r>
      <w:r w:rsidRPr="00A60938">
        <w:rPr>
          <w:rFonts w:ascii="Calibri" w:hAnsi="Calibri" w:cs="Calibri"/>
          <w:color w:val="1D1D1D"/>
          <w:sz w:val="20"/>
          <w:szCs w:val="20"/>
        </w:rPr>
        <w:t xml:space="preserve"> d)Meleklere inanmak</w:t>
      </w:r>
    </w:p>
    <w:p w:rsidR="00BB1E5A" w:rsidRPr="000309F7" w:rsidRDefault="00BB1E5A" w:rsidP="00A60938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DF16A8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6-</w:t>
      </w:r>
      <w:r w:rsidRPr="00DF16A8">
        <w:rPr>
          <w:rFonts w:ascii="Calibri" w:hAnsi="Calibri" w:cs="Calibri"/>
          <w:b/>
          <w:bCs/>
          <w:sz w:val="20"/>
          <w:szCs w:val="20"/>
        </w:rPr>
        <w:t>- Kur’an-ı Kerim’de anlatılan peygamberlerin ibret verici olaylarına ne ad verilir?</w:t>
      </w:r>
    </w:p>
    <w:p w:rsidR="00BB1E5A" w:rsidRPr="00DF16A8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Hikaye 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  b) Öykü  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DF16A8">
        <w:rPr>
          <w:rFonts w:ascii="Calibri" w:hAnsi="Calibri" w:cs="Calibri"/>
          <w:sz w:val="20"/>
          <w:szCs w:val="20"/>
        </w:rPr>
        <w:t xml:space="preserve">c) Kıssa  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d) Fıkra</w:t>
      </w:r>
    </w:p>
    <w:p w:rsidR="00BB1E5A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</w:p>
    <w:p w:rsidR="00BB1E5A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 xml:space="preserve">7- Aşağıdakilerden hangisi  Kur’an’ın indiriliş amaçlarından biri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</w:p>
    <w:p w:rsidR="00BB1E5A" w:rsidRPr="00D779CA" w:rsidRDefault="00BB1E5A" w:rsidP="001B637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a)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779CA">
        <w:rPr>
          <w:rFonts w:ascii="Calibri" w:hAnsi="Calibri" w:cs="Calibri"/>
          <w:sz w:val="20"/>
          <w:szCs w:val="20"/>
        </w:rPr>
        <w:t>Doğru yolu bulmamız için.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b)</w:t>
      </w:r>
      <w:r w:rsidRPr="00D779CA">
        <w:rPr>
          <w:rFonts w:ascii="Calibri" w:hAnsi="Calibri" w:cs="Calibri"/>
          <w:sz w:val="20"/>
          <w:szCs w:val="20"/>
        </w:rPr>
        <w:t>Yaşayıp uygulamamız için.</w:t>
      </w:r>
    </w:p>
    <w:p w:rsidR="00BB1E5A" w:rsidRPr="00D779CA" w:rsidRDefault="00BB1E5A" w:rsidP="001B637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c)</w:t>
      </w:r>
      <w:r w:rsidRPr="00D779CA">
        <w:rPr>
          <w:rFonts w:ascii="Calibri" w:hAnsi="Calibri" w:cs="Calibri"/>
          <w:sz w:val="20"/>
          <w:szCs w:val="20"/>
        </w:rPr>
        <w:t xml:space="preserve"> Okuyup anlamamız için.      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d)</w:t>
      </w:r>
      <w:r w:rsidRPr="00D779CA">
        <w:rPr>
          <w:rFonts w:ascii="Calibri" w:hAnsi="Calibri" w:cs="Calibri"/>
          <w:sz w:val="20"/>
          <w:szCs w:val="20"/>
        </w:rPr>
        <w:t xml:space="preserve"> Geleceğe dair haberler almamız için</w:t>
      </w:r>
    </w:p>
    <w:p w:rsidR="00BB1E5A" w:rsidRPr="00D779CA" w:rsidRDefault="00BB1E5A" w:rsidP="000309F7">
      <w:pPr>
        <w:ind w:left="72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A31B10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 xml:space="preserve">8-Aşağıdakilerden hangisi İlk Müslümanlardan birisi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 </w:t>
      </w:r>
    </w:p>
    <w:p w:rsidR="00BB1E5A" w:rsidRPr="00A60938" w:rsidRDefault="00BB1E5A" w:rsidP="00A60938">
      <w:pPr>
        <w:jc w:val="both"/>
        <w:rPr>
          <w:rFonts w:ascii="Calibri" w:hAnsi="Calibri" w:cs="Calibri"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>a)</w:t>
      </w:r>
      <w:r w:rsidRPr="00D779CA">
        <w:rPr>
          <w:rFonts w:ascii="Calibri" w:hAnsi="Calibri" w:cs="Calibri"/>
          <w:sz w:val="20"/>
          <w:szCs w:val="20"/>
        </w:rPr>
        <w:t xml:space="preserve"> Hz. Ali       </w:t>
      </w:r>
      <w:r w:rsidRPr="00D779CA">
        <w:rPr>
          <w:rFonts w:ascii="Calibri" w:hAnsi="Calibri" w:cs="Calibri"/>
          <w:b/>
          <w:bCs/>
          <w:sz w:val="20"/>
          <w:szCs w:val="20"/>
        </w:rPr>
        <w:t>b)</w:t>
      </w:r>
      <w:r w:rsidRPr="00D779CA">
        <w:rPr>
          <w:rFonts w:ascii="Calibri" w:hAnsi="Calibri" w:cs="Calibri"/>
          <w:sz w:val="20"/>
          <w:szCs w:val="20"/>
        </w:rPr>
        <w:t xml:space="preserve"> Hz. Ebubekir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D779CA">
        <w:rPr>
          <w:rFonts w:ascii="Calibri" w:hAnsi="Calibri" w:cs="Calibri"/>
          <w:b/>
          <w:bCs/>
          <w:sz w:val="20"/>
          <w:szCs w:val="20"/>
        </w:rPr>
        <w:t>c)</w:t>
      </w:r>
      <w:r w:rsidRPr="00D779CA">
        <w:rPr>
          <w:rFonts w:ascii="Calibri" w:hAnsi="Calibri" w:cs="Calibri"/>
          <w:sz w:val="20"/>
          <w:szCs w:val="20"/>
        </w:rPr>
        <w:t xml:space="preserve"> Hz. Hatice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779CA">
        <w:rPr>
          <w:rFonts w:ascii="Calibri" w:hAnsi="Calibri" w:cs="Calibri"/>
          <w:b/>
          <w:bCs/>
          <w:sz w:val="20"/>
          <w:szCs w:val="20"/>
        </w:rPr>
        <w:t>d)</w:t>
      </w:r>
      <w:r w:rsidRPr="00D779CA">
        <w:rPr>
          <w:rFonts w:ascii="Calibri" w:hAnsi="Calibri" w:cs="Calibri"/>
          <w:sz w:val="20"/>
          <w:szCs w:val="20"/>
        </w:rPr>
        <w:t xml:space="preserve">  Hz. Hamza  </w:t>
      </w:r>
    </w:p>
    <w:p w:rsidR="00BB1E5A" w:rsidRDefault="00BB1E5A" w:rsidP="000309F7">
      <w:pP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83844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“Yeryüzünde böbürlen</w:t>
      </w:r>
      <w:r>
        <w:rPr>
          <w:rFonts w:ascii="Calibri" w:hAnsi="Calibri" w:cs="Calibri"/>
          <w:b/>
          <w:bCs/>
          <w:sz w:val="20"/>
          <w:szCs w:val="20"/>
        </w:rPr>
        <w:t xml:space="preserve">erek dolaşma. Çünkü sen ne yeri </w:t>
      </w:r>
      <w:r w:rsidRPr="000309F7">
        <w:rPr>
          <w:rFonts w:ascii="Calibri" w:hAnsi="Calibri" w:cs="Calibri"/>
          <w:b/>
          <w:bCs/>
          <w:sz w:val="20"/>
          <w:szCs w:val="20"/>
        </w:rPr>
        <w:t xml:space="preserve">yarabilirsin ne de dağlarla ululuk yarışına girebilirsin”   </w:t>
      </w:r>
    </w:p>
    <w:p w:rsidR="00BB1E5A" w:rsidRPr="00B912B6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(isra suresi, 37.ayet)</w:t>
      </w:r>
    </w:p>
    <w:p w:rsidR="00BB1E5A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B912B6">
        <w:rPr>
          <w:rFonts w:ascii="Calibri" w:hAnsi="Calibri" w:cs="Calibri"/>
          <w:b/>
          <w:bCs/>
          <w:sz w:val="20"/>
          <w:szCs w:val="20"/>
        </w:rPr>
        <w:t xml:space="preserve">9-Yukarıdaki ayette Allah bizim hangi kötü davranıştan kaçınmamızı istemektedir? </w:t>
      </w:r>
    </w:p>
    <w:p w:rsidR="00BB1E5A" w:rsidRPr="001A244C" w:rsidRDefault="00BB1E5A" w:rsidP="00B912B6">
      <w:pPr>
        <w:tabs>
          <w:tab w:val="left" w:pos="5245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a)Gıybet </w:t>
      </w:r>
      <w:r>
        <w:rPr>
          <w:rFonts w:ascii="Calibri" w:hAnsi="Calibri" w:cs="Calibri"/>
          <w:sz w:val="20"/>
          <w:szCs w:val="20"/>
        </w:rPr>
        <w:t xml:space="preserve">       </w:t>
      </w:r>
      <w:r w:rsidRPr="001A244C">
        <w:rPr>
          <w:rFonts w:ascii="Calibri" w:hAnsi="Calibri" w:cs="Calibri"/>
          <w:sz w:val="20"/>
          <w:szCs w:val="20"/>
        </w:rPr>
        <w:t xml:space="preserve"> b)Hased  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c)Kibir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1A244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d) Hırsızlık </w:t>
      </w:r>
    </w:p>
    <w:p w:rsidR="00BB1E5A" w:rsidRPr="001A244C" w:rsidRDefault="00BB1E5A" w:rsidP="00B912B6">
      <w:pPr>
        <w:ind w:right="-142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B912B6">
      <w:pPr>
        <w:ind w:right="-142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10- İslam dininin temel kaynağı aşağıdakilerden   hangisidir?  </w:t>
      </w:r>
    </w:p>
    <w:p w:rsidR="00BB1E5A" w:rsidRPr="001A244C" w:rsidRDefault="00BB1E5A" w:rsidP="00B912B6">
      <w:pPr>
        <w:ind w:right="31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      a)İslam ilmihali                  b)Hadis kitapları</w:t>
      </w:r>
    </w:p>
    <w:p w:rsidR="00BB1E5A" w:rsidRPr="001A244C" w:rsidRDefault="00BB1E5A" w:rsidP="00B912B6">
      <w:pPr>
        <w:ind w:right="31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       c)Kuran-ı Kerim                 d)Kütüb-ü Sitte</w:t>
      </w:r>
    </w:p>
    <w:p w:rsidR="00BB1E5A" w:rsidRPr="001A244C" w:rsidRDefault="00BB1E5A" w:rsidP="00B912B6">
      <w:pPr>
        <w:ind w:left="502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B1765F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     “</w:t>
      </w:r>
      <w:r>
        <w:rPr>
          <w:rFonts w:ascii="Calibri" w:hAnsi="Calibri" w:cs="Calibri"/>
          <w:b/>
          <w:bCs/>
          <w:sz w:val="20"/>
          <w:szCs w:val="20"/>
        </w:rPr>
        <w:t xml:space="preserve">Kendisini </w:t>
      </w:r>
      <w:r w:rsidRPr="001A244C">
        <w:rPr>
          <w:rFonts w:ascii="Calibri" w:hAnsi="Calibri" w:cs="Calibri"/>
          <w:b/>
          <w:bCs/>
          <w:sz w:val="20"/>
          <w:szCs w:val="20"/>
        </w:rPr>
        <w:t>başkalarından üstün görmektir”</w:t>
      </w:r>
    </w:p>
    <w:p w:rsidR="00BB1E5A" w:rsidRPr="001A244C" w:rsidRDefault="00BB1E5A" w:rsidP="00B1765F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11-</w:t>
      </w:r>
      <w:r w:rsidRPr="001A244C">
        <w:rPr>
          <w:rFonts w:ascii="Calibri" w:hAnsi="Calibri" w:cs="Calibri"/>
          <w:b/>
          <w:bCs/>
          <w:sz w:val="20"/>
          <w:szCs w:val="20"/>
        </w:rPr>
        <w:t>Aşağıdaki kavramlardan hangisi yukarıdaki tanımı en iyi  ifade eden  kavramdır?</w:t>
      </w:r>
    </w:p>
    <w:p w:rsidR="00BB1E5A" w:rsidRPr="00A31B10" w:rsidRDefault="00BB1E5A" w:rsidP="00B1765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  a)İftira        b)Kıskançlık   c) Gıybet     d)Kibirlenmek</w:t>
      </w:r>
    </w:p>
    <w:p w:rsidR="00BB1E5A" w:rsidRPr="00A31B10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  </w:t>
      </w:r>
    </w:p>
    <w:p w:rsidR="00BB1E5A" w:rsidRPr="001A244C" w:rsidRDefault="00BB1E5A" w:rsidP="00942254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12-Aşağıdakilerden hangisi  </w:t>
      </w:r>
      <w:r w:rsidRPr="001A244C">
        <w:rPr>
          <w:rFonts w:ascii="Calibri" w:hAnsi="Calibri" w:cs="Calibri"/>
          <w:b/>
          <w:bCs/>
          <w:i/>
          <w:iCs/>
          <w:sz w:val="20"/>
          <w:szCs w:val="20"/>
        </w:rPr>
        <w:t>“ Münafık “</w:t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 ın belirtilerinden birisi değildir?</w:t>
      </w:r>
    </w:p>
    <w:p w:rsidR="00BB1E5A" w:rsidRPr="001A244C" w:rsidRDefault="00BB1E5A" w:rsidP="00942254">
      <w:pPr>
        <w:jc w:val="both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a)</w:t>
      </w:r>
      <w:r w:rsidRPr="001A244C">
        <w:rPr>
          <w:rFonts w:ascii="Calibri" w:hAnsi="Calibri" w:cs="Calibri"/>
          <w:sz w:val="20"/>
          <w:szCs w:val="20"/>
        </w:rPr>
        <w:t xml:space="preserve"> Yalan söyler</w:t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b/>
          <w:bCs/>
          <w:sz w:val="20"/>
          <w:szCs w:val="20"/>
        </w:rPr>
        <w:t>b)</w:t>
      </w:r>
      <w:r w:rsidRPr="001A244C">
        <w:rPr>
          <w:rFonts w:ascii="Calibri" w:hAnsi="Calibri" w:cs="Calibri"/>
          <w:sz w:val="20"/>
          <w:szCs w:val="20"/>
        </w:rPr>
        <w:t xml:space="preserve"> Kumar oynar</w:t>
      </w:r>
    </w:p>
    <w:p w:rsidR="00BB1E5A" w:rsidRPr="001A244C" w:rsidRDefault="00BB1E5A" w:rsidP="00942254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c)</w:t>
      </w:r>
      <w:r w:rsidRPr="001A244C">
        <w:rPr>
          <w:rFonts w:ascii="Calibri" w:hAnsi="Calibri" w:cs="Calibri"/>
          <w:sz w:val="20"/>
          <w:szCs w:val="20"/>
        </w:rPr>
        <w:t xml:space="preserve"> Sözünde durmaz</w:t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d) </w:t>
      </w:r>
      <w:r w:rsidRPr="001A244C">
        <w:rPr>
          <w:rFonts w:ascii="Calibri" w:hAnsi="Calibri" w:cs="Calibri"/>
          <w:sz w:val="20"/>
          <w:szCs w:val="20"/>
        </w:rPr>
        <w:t>Emanete ihanet eder</w:t>
      </w:r>
    </w:p>
    <w:p w:rsidR="00BB1E5A" w:rsidRPr="001A244C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BB1E5A" w:rsidRPr="001A244C" w:rsidRDefault="00BB1E5A" w:rsidP="00BA5D5C">
      <w:pPr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13- Kur’an’ın içeriğiyle ilgili olarak aşağıdakilerden hangisi </w:t>
      </w:r>
      <w:r w:rsidRPr="001A244C">
        <w:rPr>
          <w:rFonts w:ascii="Calibri" w:hAnsi="Calibri" w:cs="Calibri"/>
          <w:b/>
          <w:bCs/>
          <w:sz w:val="20"/>
          <w:szCs w:val="20"/>
          <w:u w:val="single"/>
        </w:rPr>
        <w:t>yanlıştır?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a)Namaz, oruç, zekât vb ibadetlerden bahsedilir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b)İyilik, doğruluk vb. ahlaki değerler anlatılır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c)İnsanın bazı yaptıklarından sorumlu olmadığı açıklanır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d)İnsanın dünyada imtihan olduğu vurgulanır</w:t>
      </w:r>
    </w:p>
    <w:p w:rsidR="00BB1E5A" w:rsidRPr="001A244C" w:rsidRDefault="00BB1E5A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BB1E5A" w:rsidRPr="001A244C" w:rsidRDefault="00BB1E5A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14-“ Çamur at izi kalsın “ sözü ile aşağıdaki kötü davranışlardan hangisi ilişkilidir?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a)</w:t>
      </w:r>
      <w:r w:rsidRPr="001A244C">
        <w:rPr>
          <w:rFonts w:ascii="Calibri" w:hAnsi="Calibri" w:cs="Calibri"/>
          <w:sz w:val="20"/>
          <w:szCs w:val="20"/>
        </w:rPr>
        <w:t xml:space="preserve">Hırsızlık             </w:t>
      </w:r>
      <w:r w:rsidRPr="001A244C">
        <w:rPr>
          <w:rFonts w:ascii="Calibri" w:hAnsi="Calibri" w:cs="Calibri"/>
          <w:b/>
          <w:bCs/>
          <w:sz w:val="20"/>
          <w:szCs w:val="20"/>
        </w:rPr>
        <w:t>b)</w:t>
      </w:r>
      <w:r w:rsidRPr="001A244C">
        <w:rPr>
          <w:rFonts w:ascii="Calibri" w:hAnsi="Calibri" w:cs="Calibri"/>
          <w:sz w:val="20"/>
          <w:szCs w:val="20"/>
        </w:rPr>
        <w:t xml:space="preserve"> İftira</w:t>
      </w:r>
      <w:r w:rsidRPr="001A244C">
        <w:rPr>
          <w:rFonts w:ascii="Calibri" w:hAnsi="Calibri" w:cs="Calibri"/>
          <w:sz w:val="20"/>
          <w:szCs w:val="20"/>
        </w:rPr>
        <w:tab/>
        <w:t xml:space="preserve">   </w:t>
      </w:r>
      <w:r w:rsidRPr="001A244C">
        <w:rPr>
          <w:rFonts w:ascii="Calibri" w:hAnsi="Calibri" w:cs="Calibri"/>
          <w:b/>
          <w:bCs/>
          <w:sz w:val="20"/>
          <w:szCs w:val="20"/>
        </w:rPr>
        <w:t>c)</w:t>
      </w:r>
      <w:r w:rsidRPr="001A244C">
        <w:rPr>
          <w:rFonts w:ascii="Calibri" w:hAnsi="Calibri" w:cs="Calibri"/>
          <w:sz w:val="20"/>
          <w:szCs w:val="20"/>
        </w:rPr>
        <w:t xml:space="preserve"> Kibir</w:t>
      </w:r>
      <w:r w:rsidRPr="001A244C">
        <w:rPr>
          <w:rFonts w:ascii="Calibri" w:hAnsi="Calibri" w:cs="Calibri"/>
          <w:sz w:val="20"/>
          <w:szCs w:val="20"/>
        </w:rPr>
        <w:tab/>
        <w:t xml:space="preserve">      </w:t>
      </w:r>
      <w:r w:rsidRPr="001A244C">
        <w:rPr>
          <w:rFonts w:ascii="Calibri" w:hAnsi="Calibri" w:cs="Calibri"/>
          <w:b/>
          <w:bCs/>
          <w:sz w:val="20"/>
          <w:szCs w:val="20"/>
        </w:rPr>
        <w:t>d)</w:t>
      </w:r>
      <w:r w:rsidRPr="001A244C">
        <w:rPr>
          <w:rFonts w:ascii="Calibri" w:hAnsi="Calibri" w:cs="Calibri"/>
          <w:sz w:val="20"/>
          <w:szCs w:val="20"/>
        </w:rPr>
        <w:t xml:space="preserve"> Su- i zan (Kötü zan )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A31B10">
      <w:pPr>
        <w:shd w:val="clear" w:color="auto" w:fill="FFFFFF"/>
        <w:tabs>
          <w:tab w:val="left" w:pos="1135"/>
          <w:tab w:val="left" w:pos="6690"/>
        </w:tabs>
        <w:spacing w:line="312" w:lineRule="atLeast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15-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Kur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>’an’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la ilgili olarak 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 xml:space="preserve">aşağıdakilerden 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hangisi yanlıştır?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a) Kur’an-ı Kerim ayetleri peygamberimiz zamanında ezberleniyor ve yazılıyordu      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b) Kur’an-ı Kerim’in ilk süresi Bakara  süresidir.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c) Kur’an-ı Kerim Hz. Ebu Bekir zamanında kitap haline getirilmiştir.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d) Kur’an-ı Kerim Hz. Ömer zamanında çoğaltılmıştır.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16-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 ifadelerden doğru olanların başına (D); yanlış olanların başına (Y) yazınız.</w:t>
      </w:r>
      <w:r w:rsidRPr="001E3F60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(5*2=10 Puan )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A) (……) Her zaman başkalarının inanç ve düşüncelerine saygı göstermeliyiz.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B) (……) İyilik edene iyilik, kötülük edene kötülükle karşılık vermeliyiz.</w:t>
      </w:r>
    </w:p>
    <w:p w:rsidR="00BB1E5A" w:rsidRPr="001A244C" w:rsidRDefault="00BB1E5A" w:rsidP="001A244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 C)</w:t>
      </w:r>
      <w:r>
        <w:rPr>
          <w:rFonts w:ascii="Calibri" w:hAnsi="Calibri" w:cs="Calibri"/>
          <w:color w:val="1D1D1D"/>
          <w:sz w:val="20"/>
          <w:szCs w:val="20"/>
        </w:rPr>
        <w:t>(        )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sz w:val="20"/>
          <w:szCs w:val="20"/>
        </w:rPr>
        <w:t xml:space="preserve">Arkadaşımız duymadığı sürece, onunla ilgili bazı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>konuları aramızda konuşabiliriz.</w:t>
      </w:r>
    </w:p>
    <w:p w:rsidR="00BB1E5A" w:rsidRPr="001A244C" w:rsidRDefault="00BB1E5A" w:rsidP="001A244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  D) (……)</w:t>
      </w:r>
      <w:r w:rsidRPr="001A244C">
        <w:rPr>
          <w:rFonts w:ascii="Calibri" w:hAnsi="Calibri" w:cs="Calibri"/>
          <w:sz w:val="20"/>
          <w:szCs w:val="20"/>
        </w:rPr>
        <w:t>Haset “ateşin odunu yakıp yok ettiği” gibi iyi işleri yok eder, bitirir.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E) (……)</w:t>
      </w:r>
      <w:r w:rsidRPr="001A244C">
        <w:rPr>
          <w:rFonts w:ascii="Calibri" w:hAnsi="Calibri" w:cs="Calibri"/>
          <w:sz w:val="20"/>
          <w:szCs w:val="20"/>
        </w:rPr>
        <w:t>İlahî kitaplar, Allah’ın peygamberlere vahyettiği kitaplardır.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. 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</w:p>
    <w:p w:rsidR="00BB1E5A" w:rsidRDefault="00BB1E5A" w:rsidP="009D00F2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5D2D7A">
        <w:rPr>
          <w:rFonts w:ascii="Calibri" w:hAnsi="Calibri" w:cs="Calibri"/>
          <w:b/>
          <w:bCs/>
          <w:sz w:val="20"/>
          <w:szCs w:val="20"/>
        </w:rPr>
        <w:t>17-Aşağıd</w:t>
      </w:r>
      <w:r>
        <w:rPr>
          <w:rFonts w:ascii="Calibri" w:hAnsi="Calibri" w:cs="Calibri"/>
          <w:b/>
          <w:bCs/>
          <w:sz w:val="20"/>
          <w:szCs w:val="20"/>
        </w:rPr>
        <w:t>aki boşlukları uygun kelimelerin numaraları</w:t>
      </w:r>
      <w:r w:rsidRPr="005D2D7A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ile </w:t>
      </w:r>
      <w:r w:rsidRPr="005D2D7A">
        <w:rPr>
          <w:rFonts w:ascii="Calibri" w:hAnsi="Calibri" w:cs="Calibri"/>
          <w:b/>
          <w:bCs/>
          <w:sz w:val="20"/>
          <w:szCs w:val="20"/>
        </w:rPr>
        <w:t>doldurunuz</w:t>
      </w:r>
      <w:r>
        <w:rPr>
          <w:rFonts w:ascii="Calibri" w:hAnsi="Calibri" w:cs="Calibri"/>
          <w:b/>
          <w:bCs/>
          <w:sz w:val="20"/>
          <w:szCs w:val="20"/>
        </w:rPr>
        <w:t>(5*2=10 Puan )</w:t>
      </w:r>
    </w:p>
    <w:p w:rsidR="00BB1E5A" w:rsidRPr="005D2D7A" w:rsidRDefault="00BB1E5A" w:rsidP="009D00F2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1-Hadis     2-Kur’an    3-İrade    4-Ahlak   5- Tebliğ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a) </w:t>
      </w:r>
      <w:r w:rsidRPr="001A244C">
        <w:rPr>
          <w:rFonts w:ascii="Calibri" w:hAnsi="Calibri" w:cs="Calibri"/>
          <w:sz w:val="20"/>
          <w:szCs w:val="20"/>
        </w:rPr>
        <w:t>Peygamberlerin ayetleri insa</w:t>
      </w:r>
      <w:r>
        <w:rPr>
          <w:rFonts w:ascii="Calibri" w:hAnsi="Calibri" w:cs="Calibri"/>
          <w:sz w:val="20"/>
          <w:szCs w:val="20"/>
        </w:rPr>
        <w:t xml:space="preserve">nlara bildirme görevine ……………    </w:t>
      </w:r>
      <w:r w:rsidRPr="001A244C">
        <w:rPr>
          <w:rFonts w:ascii="Calibri" w:hAnsi="Calibri" w:cs="Calibri"/>
          <w:sz w:val="20"/>
          <w:szCs w:val="20"/>
        </w:rPr>
        <w:t xml:space="preserve"> denir.</w:t>
      </w:r>
    </w:p>
    <w:p w:rsidR="00BB1E5A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b)</w:t>
      </w:r>
      <w:r w:rsidRPr="005D2D7A">
        <w:rPr>
          <w:rFonts w:ascii="Calibri" w:hAnsi="Calibri" w:cs="Calibri"/>
          <w:sz w:val="20"/>
          <w:szCs w:val="20"/>
        </w:rPr>
        <w:t>Peygamberimizin ahlakının kaynağı</w:t>
      </w:r>
      <w:r>
        <w:rPr>
          <w:rFonts w:ascii="Calibri" w:hAnsi="Calibri" w:cs="Calibri"/>
          <w:sz w:val="20"/>
          <w:szCs w:val="20"/>
        </w:rPr>
        <w:t>………………….dır.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c)</w:t>
      </w:r>
      <w:r w:rsidRPr="001A244C">
        <w:rPr>
          <w:rFonts w:ascii="Calibri" w:hAnsi="Calibri" w:cs="Calibri"/>
          <w:sz w:val="20"/>
          <w:szCs w:val="20"/>
        </w:rPr>
        <w:t>Doğruyu yanlıştan ay</w:t>
      </w:r>
      <w:r>
        <w:rPr>
          <w:rFonts w:ascii="Calibri" w:hAnsi="Calibri" w:cs="Calibri"/>
          <w:sz w:val="20"/>
          <w:szCs w:val="20"/>
        </w:rPr>
        <w:t>ırabilme yeteneğine …………………</w:t>
      </w:r>
      <w:r w:rsidRPr="001A244C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 xml:space="preserve">     </w:t>
      </w:r>
      <w:r w:rsidRPr="001A244C">
        <w:rPr>
          <w:rFonts w:ascii="Calibri" w:hAnsi="Calibri" w:cs="Calibri"/>
          <w:sz w:val="20"/>
          <w:szCs w:val="20"/>
        </w:rPr>
        <w:t xml:space="preserve">denir. 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d)</w:t>
      </w:r>
      <w:r w:rsidRPr="001A244C">
        <w:rPr>
          <w:rFonts w:ascii="Calibri" w:hAnsi="Calibri" w:cs="Calibri"/>
          <w:sz w:val="20"/>
          <w:szCs w:val="20"/>
        </w:rPr>
        <w:t>Kuranıkerim; inanç, ibadet ve ……………  konularında bilgiler verir.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e)</w:t>
      </w:r>
      <w:r w:rsidRPr="001A244C">
        <w:rPr>
          <w:rFonts w:ascii="Calibri" w:hAnsi="Calibri" w:cs="Calibri"/>
          <w:sz w:val="20"/>
          <w:szCs w:val="20"/>
        </w:rPr>
        <w:t xml:space="preserve">Hz. Muhammed’in söz ve açıklamalarına………………… denir. </w:t>
      </w:r>
    </w:p>
    <w:p w:rsidR="00BB1E5A" w:rsidRPr="001A244C" w:rsidRDefault="00BB1E5A" w:rsidP="00A31B10">
      <w:pPr>
        <w:framePr w:w="133" w:hSpace="141" w:wrap="auto" w:vAnchor="text" w:hAnchor="page" w:x="2593" w:y="202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9D00F2">
      <w:pPr>
        <w:ind w:right="310"/>
        <w:rPr>
          <w:rFonts w:ascii="Calibri" w:hAnsi="Calibri" w:cs="Calibri"/>
          <w:sz w:val="20"/>
          <w:szCs w:val="20"/>
        </w:rPr>
      </w:pPr>
    </w:p>
    <w:p w:rsidR="00BB1E5A" w:rsidRPr="004A4B95" w:rsidRDefault="00BB1E5A" w:rsidP="009D00F2">
      <w:pPr>
        <w:ind w:right="310"/>
        <w:rPr>
          <w:b/>
          <w:bCs/>
          <w:sz w:val="20"/>
          <w:szCs w:val="20"/>
        </w:rPr>
      </w:pPr>
      <w:r w:rsidRPr="004A4B95">
        <w:rPr>
          <w:b/>
          <w:bCs/>
          <w:sz w:val="20"/>
          <w:szCs w:val="20"/>
        </w:rPr>
        <w:t>18-Sured</w:t>
      </w:r>
      <w:r>
        <w:rPr>
          <w:b/>
          <w:bCs/>
          <w:sz w:val="20"/>
          <w:szCs w:val="20"/>
        </w:rPr>
        <w:t>eki boşlukları uygun kelimelerin başındaki sayıları yazarak</w:t>
      </w:r>
      <w:r w:rsidRPr="004A4B95">
        <w:rPr>
          <w:b/>
          <w:bCs/>
          <w:sz w:val="20"/>
          <w:szCs w:val="20"/>
        </w:rPr>
        <w:t xml:space="preserve"> doldurunuz</w:t>
      </w:r>
      <w:r>
        <w:rPr>
          <w:b/>
          <w:bCs/>
          <w:sz w:val="20"/>
          <w:szCs w:val="20"/>
        </w:rPr>
        <w:t>(5*1=5)</w:t>
      </w:r>
      <w:r w:rsidRPr="004A4B95">
        <w:rPr>
          <w:b/>
          <w:bCs/>
          <w:sz w:val="20"/>
          <w:szCs w:val="20"/>
        </w:rPr>
        <w:t xml:space="preserve"> </w:t>
      </w:r>
    </w:p>
    <w:p w:rsidR="00BB1E5A" w:rsidRPr="00A31B10" w:rsidRDefault="00BB1E5A" w:rsidP="004A4B95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1-min     2-  vessayf        3-havf      4-kureyş    5- rabbe</w:t>
      </w:r>
    </w:p>
    <w:p w:rsidR="00BB1E5A" w:rsidRDefault="00BB1E5A" w:rsidP="009D00F2">
      <w:pPr>
        <w:ind w:right="310"/>
        <w:rPr>
          <w:sz w:val="20"/>
          <w:szCs w:val="20"/>
        </w:rPr>
      </w:pPr>
    </w:p>
    <w:p w:rsidR="00BB1E5A" w:rsidRDefault="00BB1E5A" w:rsidP="009D00F2">
      <w:pPr>
        <w:ind w:right="310"/>
        <w:rPr>
          <w:sz w:val="20"/>
          <w:szCs w:val="20"/>
        </w:rPr>
      </w:pPr>
      <w:r>
        <w:rPr>
          <w:sz w:val="20"/>
          <w:szCs w:val="20"/>
        </w:rPr>
        <w:t xml:space="preserve">  Li îlafi ……….. * Îlafihim rıhletteşşitâi………………* Felya’budu  ……..   hazel beyt *Ellezi etamehüm ………</w:t>
      </w:r>
    </w:p>
    <w:p w:rsidR="00BB1E5A" w:rsidRDefault="00BB1E5A" w:rsidP="009D00F2">
      <w:pPr>
        <w:ind w:right="310"/>
        <w:rPr>
          <w:sz w:val="20"/>
          <w:szCs w:val="20"/>
        </w:rPr>
      </w:pPr>
      <w:r>
        <w:rPr>
          <w:sz w:val="20"/>
          <w:szCs w:val="20"/>
        </w:rPr>
        <w:t xml:space="preserve"> cûin  ve amenehüm  min ………..</w:t>
      </w:r>
    </w:p>
    <w:p w:rsidR="00BB1E5A" w:rsidRDefault="00BB1E5A" w:rsidP="009D00F2">
      <w:pPr>
        <w:ind w:right="310"/>
        <w:rPr>
          <w:rFonts w:ascii="Calibri" w:hAnsi="Calibri" w:cs="Calibri"/>
          <w:b/>
          <w:bCs/>
          <w:sz w:val="20"/>
          <w:szCs w:val="20"/>
        </w:rPr>
      </w:pPr>
      <w:hyperlink r:id="rId7" w:history="1">
        <w:r>
          <w:rPr>
            <w:rStyle w:val="Hyperlink"/>
          </w:rPr>
          <w:t>www.sorubak.com</w:t>
        </w:r>
      </w:hyperlink>
    </w:p>
    <w:p w:rsidR="00BB1E5A" w:rsidRDefault="00BB1E5A" w:rsidP="000309F7">
      <w:pP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B6D57">
      <w:pPr>
        <w:pBdr>
          <w:left w:val="single" w:sz="4" w:space="0" w:color="auto"/>
        </w:pBd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B6D57">
      <w:pPr>
        <w:pBdr>
          <w:left w:val="single" w:sz="4" w:space="0" w:color="auto"/>
        </w:pBd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B6D57">
      <w:pPr>
        <w:pBdr>
          <w:left w:val="single" w:sz="4" w:space="0" w:color="auto"/>
        </w:pBd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B6D57">
      <w:pPr>
        <w:pBdr>
          <w:left w:val="single" w:sz="4" w:space="0" w:color="auto"/>
        </w:pBd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BB079E" w:rsidRDefault="00BB1E5A" w:rsidP="001C03FA">
      <w:pPr>
        <w:pBdr>
          <w:left w:val="single" w:sz="4" w:space="0" w:color="auto"/>
        </w:pBdr>
        <w:rPr>
          <w:rFonts w:ascii="Calibri" w:hAnsi="Calibri" w:cs="Calibri"/>
          <w:sz w:val="22"/>
          <w:szCs w:val="22"/>
        </w:rPr>
        <w:sectPr w:rsidR="00BB1E5A" w:rsidRPr="00BB079E" w:rsidSect="00E54DE4">
          <w:headerReference w:type="default" r:id="rId8"/>
          <w:type w:val="continuous"/>
          <w:pgSz w:w="11906" w:h="16838"/>
          <w:pgMar w:top="426" w:right="566" w:bottom="568" w:left="567" w:header="708" w:footer="708" w:gutter="0"/>
          <w:cols w:num="2" w:space="567"/>
          <w:docGrid w:linePitch="360"/>
        </w:sect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ab/>
      </w: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Default="00BB1E5A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B1E5A" w:rsidRPr="00E70F60" w:rsidRDefault="00BB1E5A" w:rsidP="001C03FA">
      <w:pPr>
        <w:autoSpaceDE w:val="0"/>
        <w:autoSpaceDN w:val="0"/>
        <w:adjustRightInd w:val="0"/>
        <w:jc w:val="both"/>
      </w:pPr>
    </w:p>
    <w:sectPr w:rsidR="00BB1E5A" w:rsidRPr="00E70F60" w:rsidSect="00E70F6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E5A" w:rsidRDefault="00BB1E5A" w:rsidP="001C03FA">
      <w:r>
        <w:separator/>
      </w:r>
    </w:p>
  </w:endnote>
  <w:endnote w:type="continuationSeparator" w:id="0">
    <w:p w:rsidR="00BB1E5A" w:rsidRDefault="00BB1E5A" w:rsidP="001C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E5A" w:rsidRDefault="00BB1E5A" w:rsidP="001C03FA">
      <w:r>
        <w:separator/>
      </w:r>
    </w:p>
  </w:footnote>
  <w:footnote w:type="continuationSeparator" w:id="0">
    <w:p w:rsidR="00BB1E5A" w:rsidRDefault="00BB1E5A" w:rsidP="001C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E5A" w:rsidRPr="001C03FA" w:rsidRDefault="00BB1E5A" w:rsidP="001C03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893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F2766"/>
    <w:multiLevelType w:val="hybridMultilevel"/>
    <w:tmpl w:val="1994C8D4"/>
    <w:lvl w:ilvl="0" w:tplc="DD386D6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407925FE"/>
    <w:multiLevelType w:val="hybridMultilevel"/>
    <w:tmpl w:val="85EEA3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23CFF"/>
    <w:multiLevelType w:val="hybridMultilevel"/>
    <w:tmpl w:val="A548343A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34844"/>
    <w:multiLevelType w:val="hybridMultilevel"/>
    <w:tmpl w:val="4D844CE0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716E6"/>
    <w:multiLevelType w:val="hybridMultilevel"/>
    <w:tmpl w:val="4482C2FC"/>
    <w:lvl w:ilvl="0" w:tplc="F3B4DFF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60104"/>
    <w:multiLevelType w:val="hybridMultilevel"/>
    <w:tmpl w:val="6EF063D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5460A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640DC"/>
    <w:multiLevelType w:val="hybridMultilevel"/>
    <w:tmpl w:val="470C04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05B9"/>
    <w:multiLevelType w:val="hybridMultilevel"/>
    <w:tmpl w:val="72D0382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9D437D"/>
    <w:multiLevelType w:val="hybridMultilevel"/>
    <w:tmpl w:val="B7FA99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5A04143"/>
    <w:multiLevelType w:val="hybridMultilevel"/>
    <w:tmpl w:val="BA20F83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A5224"/>
    <w:multiLevelType w:val="hybridMultilevel"/>
    <w:tmpl w:val="D5B8ABD6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0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F60"/>
    <w:rsid w:val="00024A24"/>
    <w:rsid w:val="000309F7"/>
    <w:rsid w:val="000C0720"/>
    <w:rsid w:val="000F05DD"/>
    <w:rsid w:val="00112764"/>
    <w:rsid w:val="001259A5"/>
    <w:rsid w:val="001875D1"/>
    <w:rsid w:val="001A244C"/>
    <w:rsid w:val="001B6379"/>
    <w:rsid w:val="001B7B8D"/>
    <w:rsid w:val="001C03FA"/>
    <w:rsid w:val="001E3F60"/>
    <w:rsid w:val="002302FF"/>
    <w:rsid w:val="0023490F"/>
    <w:rsid w:val="00240C83"/>
    <w:rsid w:val="002D6D0C"/>
    <w:rsid w:val="003E60A7"/>
    <w:rsid w:val="004A4B95"/>
    <w:rsid w:val="004F6D29"/>
    <w:rsid w:val="005D2D7A"/>
    <w:rsid w:val="00647B86"/>
    <w:rsid w:val="00681229"/>
    <w:rsid w:val="006B0294"/>
    <w:rsid w:val="006F554C"/>
    <w:rsid w:val="007258B5"/>
    <w:rsid w:val="00755BF2"/>
    <w:rsid w:val="00755D58"/>
    <w:rsid w:val="0077044B"/>
    <w:rsid w:val="007A08BD"/>
    <w:rsid w:val="007C2685"/>
    <w:rsid w:val="007F76D7"/>
    <w:rsid w:val="0086413F"/>
    <w:rsid w:val="008B48D4"/>
    <w:rsid w:val="008C7AC0"/>
    <w:rsid w:val="00901118"/>
    <w:rsid w:val="00942254"/>
    <w:rsid w:val="00951DD8"/>
    <w:rsid w:val="009A057F"/>
    <w:rsid w:val="009B27BF"/>
    <w:rsid w:val="009D00F2"/>
    <w:rsid w:val="009E1742"/>
    <w:rsid w:val="009F1025"/>
    <w:rsid w:val="00A31B10"/>
    <w:rsid w:val="00A60938"/>
    <w:rsid w:val="00B12833"/>
    <w:rsid w:val="00B1765F"/>
    <w:rsid w:val="00B204A0"/>
    <w:rsid w:val="00B4636F"/>
    <w:rsid w:val="00B912B6"/>
    <w:rsid w:val="00BA5D5C"/>
    <w:rsid w:val="00BB079E"/>
    <w:rsid w:val="00BB1E5A"/>
    <w:rsid w:val="00BC1945"/>
    <w:rsid w:val="00BD3305"/>
    <w:rsid w:val="00BD72EB"/>
    <w:rsid w:val="00BF689B"/>
    <w:rsid w:val="00C52086"/>
    <w:rsid w:val="00C80A25"/>
    <w:rsid w:val="00C9759A"/>
    <w:rsid w:val="00CE7DCF"/>
    <w:rsid w:val="00D0393F"/>
    <w:rsid w:val="00D4413A"/>
    <w:rsid w:val="00D779CA"/>
    <w:rsid w:val="00D83844"/>
    <w:rsid w:val="00DB6D57"/>
    <w:rsid w:val="00DC4B74"/>
    <w:rsid w:val="00DC5554"/>
    <w:rsid w:val="00DD13BD"/>
    <w:rsid w:val="00DF16A8"/>
    <w:rsid w:val="00DF1A9F"/>
    <w:rsid w:val="00E3054D"/>
    <w:rsid w:val="00E54DE4"/>
    <w:rsid w:val="00E70F60"/>
    <w:rsid w:val="00ED6C07"/>
    <w:rsid w:val="00EE0B3D"/>
    <w:rsid w:val="00FC01CC"/>
    <w:rsid w:val="00FE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03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C03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C03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03FA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1B6379"/>
    <w:rPr>
      <w:rFonts w:eastAsia="Times New Roman" w:cs="Calibri"/>
    </w:rPr>
  </w:style>
  <w:style w:type="paragraph" w:styleId="NormalWeb">
    <w:name w:val="Normal (Web)"/>
    <w:basedOn w:val="Normal"/>
    <w:uiPriority w:val="99"/>
    <w:rsid w:val="00A60938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9011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2</Pages>
  <Words>678</Words>
  <Characters>3869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gürsel</dc:creator>
  <cp:keywords>http:/www.sorubak.com</cp:keywords>
  <dc:description/>
  <cp:lastModifiedBy>edanur</cp:lastModifiedBy>
  <cp:revision>14</cp:revision>
  <dcterms:created xsi:type="dcterms:W3CDTF">2014-04-01T05:52:00Z</dcterms:created>
  <dcterms:modified xsi:type="dcterms:W3CDTF">2015-04-01T19:40:00Z</dcterms:modified>
</cp:coreProperties>
</file>