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6AB" w:rsidRDefault="003326AB" w:rsidP="00235EE7">
      <w:pPr>
        <w:spacing w:after="0"/>
        <w:ind w:left="-283" w:right="283"/>
      </w:pPr>
      <w:r>
        <w:rPr>
          <w:noProof/>
        </w:rPr>
        <w:pict>
          <v:rect id="_x0000_s1026" style="position:absolute;left:0;text-align:left;margin-left:-31.25pt;margin-top:-28.55pt;width:586.85pt;height:62.25pt;z-index:251690496">
            <v:textbox>
              <w:txbxContent>
                <w:p w:rsidR="003326AB" w:rsidRDefault="003326AB" w:rsidP="009272B8">
                  <w:pPr>
                    <w:jc w:val="center"/>
                    <w:rPr>
                      <w:b/>
                      <w:bCs/>
                    </w:rPr>
                  </w:pPr>
                  <w:r w:rsidRPr="009272B8">
                    <w:rPr>
                      <w:b/>
                      <w:bCs/>
                    </w:rPr>
                    <w:t xml:space="preserve">2014-2015 EĞİTİM ÖĞRETİM YILI  ÖĞRETMEN SALİM AKAYDIN ORTA OKULU                                                                                                  </w:t>
                  </w:r>
                  <w:r>
                    <w:rPr>
                      <w:b/>
                      <w:bCs/>
                    </w:rPr>
                    <w:t xml:space="preserve">6. SINIF </w:t>
                  </w:r>
                  <w:r w:rsidRPr="009272B8">
                    <w:rPr>
                      <w:b/>
                      <w:bCs/>
                    </w:rPr>
                    <w:t>MATEMATİK DERSİ 2. DÖNEM 1. KAZANIM DEĞERLENDİRME SINAVI</w:t>
                  </w:r>
                </w:p>
                <w:p w:rsidR="003326AB" w:rsidRDefault="003326AB" w:rsidP="007D743C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bCs/>
                    </w:rPr>
                    <w:t>ADI SOYADI</w:t>
                  </w:r>
                  <w:hyperlink r:id="rId4" w:history="1">
                    <w:r>
                      <w:rPr>
                        <w:rStyle w:val="Hyperlink"/>
                        <w:b/>
                        <w:bCs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:rsidR="003326AB" w:rsidRDefault="003326AB" w:rsidP="007D743C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</w:pPr>
                  <w:hyperlink r:id="rId5" w:history="1">
                    <w:r>
                      <w:rPr>
                        <w:rStyle w:val="Hyperlink"/>
                        <w:b/>
                        <w:bCs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:rsidR="003326AB" w:rsidRPr="009272B8" w:rsidRDefault="003326AB" w:rsidP="009272B8">
                  <w:pPr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</w:p>
    <w:p w:rsidR="003326AB" w:rsidRDefault="003326AB" w:rsidP="00235EE7">
      <w:pPr>
        <w:spacing w:after="0"/>
        <w:ind w:left="-283" w:right="283"/>
      </w:pPr>
    </w:p>
    <w:p w:rsidR="003326AB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>1)      8 , 14 , 20 , 26 , …..</w:t>
      </w:r>
    </w:p>
    <w:p w:rsidR="003326AB" w:rsidRPr="009272B8" w:rsidRDefault="003326AB" w:rsidP="000477D4">
      <w:pPr>
        <w:spacing w:after="0"/>
        <w:rPr>
          <w:b/>
          <w:bCs/>
        </w:rPr>
      </w:pPr>
      <w:r w:rsidRPr="009272B8">
        <w:rPr>
          <w:b/>
          <w:bCs/>
        </w:rPr>
        <w:t>Yukarıdaki örüntünün kuralı aşağıdakilerden</w:t>
      </w:r>
    </w:p>
    <w:p w:rsidR="003326AB" w:rsidRPr="009272B8" w:rsidRDefault="003326AB" w:rsidP="000477D4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>hangisidir?</w:t>
      </w:r>
    </w:p>
    <w:p w:rsidR="003326AB" w:rsidRPr="009272B8" w:rsidRDefault="003326AB" w:rsidP="000477D4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  A)  8n           B)  6n + 2        C) 8n + 6           D)  2n + 6</w:t>
      </w:r>
    </w:p>
    <w:p w:rsidR="003326AB" w:rsidRPr="009272B8" w:rsidRDefault="003326AB" w:rsidP="000477D4">
      <w:pPr>
        <w:spacing w:after="0"/>
        <w:ind w:left="-283" w:right="283"/>
        <w:rPr>
          <w:b/>
          <w:bCs/>
        </w:rPr>
      </w:pPr>
    </w:p>
    <w:p w:rsidR="003326AB" w:rsidRPr="009272B8" w:rsidRDefault="003326AB" w:rsidP="000477D4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>2)   Aşağıdaki örüntülerden hangisinin kuralı                                4n + 5 ‘ tir?</w:t>
      </w:r>
    </w:p>
    <w:p w:rsidR="003326AB" w:rsidRPr="009272B8" w:rsidRDefault="003326AB" w:rsidP="000477D4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  A)    4,5,6,7…..                    B)   4,9,14,19,…..  </w:t>
      </w:r>
    </w:p>
    <w:p w:rsidR="003326AB" w:rsidRPr="009272B8" w:rsidRDefault="003326AB" w:rsidP="000477D4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  C)    9,14,19,24, …..           D)   9,13,17,21,….</w:t>
      </w:r>
    </w:p>
    <w:p w:rsidR="003326AB" w:rsidRPr="009272B8" w:rsidRDefault="003326AB" w:rsidP="000477D4">
      <w:pPr>
        <w:spacing w:after="0"/>
        <w:ind w:left="-283" w:right="283"/>
        <w:rPr>
          <w:b/>
          <w:bCs/>
        </w:rPr>
      </w:pPr>
    </w:p>
    <w:p w:rsidR="003326AB" w:rsidRPr="009272B8" w:rsidRDefault="003326AB" w:rsidP="000477D4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>3)  Kuralı 3n – 6 olan sayı örüntüsünün ilk yüz adımının çarpımı kaçtır?</w:t>
      </w:r>
    </w:p>
    <w:p w:rsidR="003326AB" w:rsidRPr="009272B8" w:rsidRDefault="003326AB" w:rsidP="000477D4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   A)   0             B)  1               C)   2</w:t>
      </w:r>
      <w:r w:rsidRPr="009272B8">
        <w:rPr>
          <w:b/>
          <w:bCs/>
          <w:vertAlign w:val="superscript"/>
        </w:rPr>
        <w:t>100</w:t>
      </w:r>
      <w:r w:rsidRPr="009272B8">
        <w:rPr>
          <w:b/>
          <w:bCs/>
        </w:rPr>
        <w:t xml:space="preserve">           D) 100    </w:t>
      </w:r>
    </w:p>
    <w:p w:rsidR="003326AB" w:rsidRPr="009272B8" w:rsidRDefault="003326AB" w:rsidP="000477D4">
      <w:pPr>
        <w:spacing w:after="0"/>
        <w:ind w:left="-283" w:right="283"/>
        <w:rPr>
          <w:b/>
          <w:bCs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79.5pt;margin-top:14.2pt;width:20.75pt;height:12.25pt;z-index:251625984"/>
        </w:pict>
      </w:r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8" type="#_x0000_t183" style="position:absolute;left:0;text-align:left;margin-left:6.1pt;margin-top:14.2pt;width:19pt;height:15.65pt;z-index:251624960"/>
        </w:pict>
      </w:r>
    </w:p>
    <w:p w:rsidR="003326AB" w:rsidRPr="009272B8" w:rsidRDefault="003326AB" w:rsidP="000477D4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>4)               =  t   ,                    =  3  olduğuna göre ,</w:t>
      </w:r>
    </w:p>
    <w:p w:rsidR="003326AB" w:rsidRPr="009272B8" w:rsidRDefault="003326AB" w:rsidP="000477D4">
      <w:pPr>
        <w:spacing w:after="0"/>
        <w:ind w:left="-283" w:right="283"/>
        <w:rPr>
          <w:b/>
          <w:bCs/>
        </w:rPr>
      </w:pPr>
      <w:r>
        <w:rPr>
          <w:noProof/>
        </w:rPr>
        <w:pict>
          <v:shape id="_x0000_s1029" type="#_x0000_t5" style="position:absolute;left:0;text-align:left;margin-left:127.05pt;margin-top:11pt;width:20.75pt;height:12.25pt;z-index:251632128"/>
        </w:pict>
      </w:r>
      <w:r>
        <w:rPr>
          <w:noProof/>
        </w:rPr>
        <w:pict>
          <v:shape id="_x0000_s1030" type="#_x0000_t5" style="position:absolute;left:0;text-align:left;margin-left:100.25pt;margin-top:11pt;width:20.75pt;height:12.25pt;z-index:251631104"/>
        </w:pict>
      </w:r>
      <w:r>
        <w:rPr>
          <w:noProof/>
        </w:rPr>
        <w:pict>
          <v:shape id="_x0000_s1031" type="#_x0000_t5" style="position:absolute;left:0;text-align:left;margin-left:70.75pt;margin-top:11pt;width:20.75pt;height:12.25pt;z-index:251630080"/>
        </w:pict>
      </w:r>
      <w:r>
        <w:rPr>
          <w:noProof/>
        </w:rPr>
        <w:pict>
          <v:shape id="_x0000_s1032" type="#_x0000_t183" style="position:absolute;left:0;text-align:left;margin-left:47.55pt;margin-top:11pt;width:19pt;height:15.65pt;z-index:251629056"/>
        </w:pict>
      </w:r>
      <w:r>
        <w:rPr>
          <w:noProof/>
        </w:rPr>
        <w:pict>
          <v:shape id="_x0000_s1033" type="#_x0000_t183" style="position:absolute;left:0;text-align:left;margin-left:23.1pt;margin-top:11pt;width:19pt;height:15.65pt;z-index:251628032"/>
        </w:pict>
      </w:r>
      <w:r>
        <w:rPr>
          <w:noProof/>
        </w:rPr>
        <w:pict>
          <v:shape id="_x0000_s1034" type="#_x0000_t183" style="position:absolute;left:0;text-align:left;margin-left:-.9pt;margin-top:11pt;width:19pt;height:15.65pt;z-index:251627008"/>
        </w:pict>
      </w:r>
    </w:p>
    <w:p w:rsidR="003326AB" w:rsidRPr="009272B8" w:rsidRDefault="003326AB" w:rsidP="000477D4">
      <w:pPr>
        <w:spacing w:after="0"/>
        <w:ind w:right="283"/>
        <w:rPr>
          <w:b/>
          <w:bCs/>
        </w:rPr>
      </w:pPr>
    </w:p>
    <w:p w:rsidR="003326AB" w:rsidRPr="009272B8" w:rsidRDefault="003326AB" w:rsidP="000477D4">
      <w:pPr>
        <w:spacing w:after="0"/>
        <w:ind w:right="283"/>
        <w:rPr>
          <w:b/>
          <w:bCs/>
        </w:rPr>
      </w:pPr>
    </w:p>
    <w:p w:rsidR="003326AB" w:rsidRPr="009272B8" w:rsidRDefault="003326AB" w:rsidP="00160ABE">
      <w:pPr>
        <w:spacing w:after="0"/>
        <w:rPr>
          <w:b/>
          <w:bCs/>
        </w:rPr>
      </w:pPr>
      <w:r w:rsidRPr="009272B8">
        <w:rPr>
          <w:b/>
          <w:bCs/>
        </w:rPr>
        <w:t>modeline karşılık gelen cebirsel ifade aşağıdakilerden hangisidir?</w:t>
      </w:r>
    </w:p>
    <w:p w:rsidR="003326AB" w:rsidRPr="009272B8" w:rsidRDefault="003326AB" w:rsidP="00160ABE">
      <w:pPr>
        <w:spacing w:after="0"/>
        <w:rPr>
          <w:b/>
          <w:bCs/>
        </w:rPr>
      </w:pPr>
      <w:r w:rsidRPr="009272B8">
        <w:rPr>
          <w:b/>
          <w:bCs/>
        </w:rPr>
        <w:t>A)   3t – 3           B)  3t + 9       C)  6t + 3        D)  3t +  6</w:t>
      </w:r>
    </w:p>
    <w:p w:rsidR="003326AB" w:rsidRPr="009272B8" w:rsidRDefault="003326AB" w:rsidP="00160ABE">
      <w:pPr>
        <w:spacing w:after="0"/>
        <w:rPr>
          <w:b/>
          <w:bCs/>
        </w:rPr>
      </w:pPr>
    </w:p>
    <w:p w:rsidR="003326AB" w:rsidRPr="009272B8" w:rsidRDefault="003326AB" w:rsidP="00160ABE">
      <w:pPr>
        <w:spacing w:after="0"/>
        <w:ind w:left="-283"/>
        <w:rPr>
          <w:b/>
          <w:bCs/>
        </w:rPr>
      </w:pPr>
      <w:r w:rsidRPr="009272B8">
        <w:rPr>
          <w:b/>
          <w:bCs/>
        </w:rPr>
        <w:t>5)   Nuri Bey manav dükkanında satmak üzere , her birinin içinde 20 tane limon bulunan 5 kasa limon alır. Toptancıya 20 TL verip x TL para üstü alır.</w:t>
      </w:r>
    </w:p>
    <w:p w:rsidR="003326AB" w:rsidRPr="009272B8" w:rsidRDefault="003326AB" w:rsidP="00160ABE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Buna göre Nuri Bey’in 1 adet limon için ödediği paranın cebirsel ifadesi aşağıdakilerden hangisi olabilir?</w:t>
      </w:r>
    </w:p>
    <w:p w:rsidR="003326AB" w:rsidRPr="009272B8" w:rsidRDefault="003326AB" w:rsidP="00160ABE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A)  </w:t>
      </w:r>
      <w:r w:rsidRPr="00B849FA">
        <w:rPr>
          <w:b/>
          <w:bCs/>
        </w:rPr>
        <w:fldChar w:fldCharType="begin"/>
      </w:r>
      <w:r w:rsidRPr="00B849FA">
        <w:rPr>
          <w:b/>
          <w:bCs/>
        </w:rPr>
        <w:instrText xml:space="preserve"> QUOTE </w:instrText>
      </w:r>
      <w:r w:rsidRPr="00B849F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23.25pt">
            <v:imagedata r:id="rId6" o:title="" chromakey="white"/>
          </v:shape>
        </w:pict>
      </w:r>
      <w:r w:rsidRPr="00B849FA">
        <w:rPr>
          <w:b/>
          <w:bCs/>
        </w:rPr>
        <w:instrText xml:space="preserve"> </w:instrText>
      </w:r>
      <w:r w:rsidRPr="00B849FA">
        <w:rPr>
          <w:b/>
          <w:bCs/>
        </w:rPr>
        <w:fldChar w:fldCharType="separate"/>
      </w:r>
      <w:r w:rsidRPr="00B849FA">
        <w:pict>
          <v:shape id="_x0000_i1026" type="#_x0000_t75" style="width:54.75pt;height:23.25pt">
            <v:imagedata r:id="rId6" o:title="" chromakey="white"/>
          </v:shape>
        </w:pict>
      </w:r>
      <w:r w:rsidRPr="00B849FA">
        <w:rPr>
          <w:b/>
          <w:bCs/>
        </w:rPr>
        <w:fldChar w:fldCharType="end"/>
      </w:r>
      <w:r w:rsidRPr="009272B8">
        <w:rPr>
          <w:b/>
          <w:bCs/>
        </w:rPr>
        <w:t xml:space="preserve">                            B)     </w:t>
      </w:r>
      <w:r w:rsidRPr="00B849FA">
        <w:rPr>
          <w:b/>
          <w:bCs/>
        </w:rPr>
        <w:fldChar w:fldCharType="begin"/>
      </w:r>
      <w:r w:rsidRPr="00B849FA">
        <w:rPr>
          <w:b/>
          <w:bCs/>
        </w:rPr>
        <w:instrText xml:space="preserve"> QUOTE </w:instrText>
      </w:r>
      <w:r w:rsidRPr="00B849FA">
        <w:pict>
          <v:shape id="_x0000_i1027" type="#_x0000_t75" style="width:41.25pt;height:24pt">
            <v:imagedata r:id="rId7" o:title="" chromakey="white"/>
          </v:shape>
        </w:pict>
      </w:r>
      <w:r w:rsidRPr="00B849FA">
        <w:rPr>
          <w:b/>
          <w:bCs/>
        </w:rPr>
        <w:instrText xml:space="preserve"> </w:instrText>
      </w:r>
      <w:r w:rsidRPr="00B849FA">
        <w:rPr>
          <w:b/>
          <w:bCs/>
        </w:rPr>
        <w:fldChar w:fldCharType="separate"/>
      </w:r>
      <w:r w:rsidRPr="00B849FA">
        <w:pict>
          <v:shape id="_x0000_i1028" type="#_x0000_t75" style="width:41.25pt;height:24pt">
            <v:imagedata r:id="rId7" o:title="" chromakey="white"/>
          </v:shape>
        </w:pict>
      </w:r>
      <w:r w:rsidRPr="00B849FA">
        <w:rPr>
          <w:b/>
          <w:bCs/>
        </w:rPr>
        <w:fldChar w:fldCharType="end"/>
      </w:r>
    </w:p>
    <w:p w:rsidR="003326AB" w:rsidRPr="009272B8" w:rsidRDefault="003326AB" w:rsidP="00160ABE">
      <w:pPr>
        <w:spacing w:after="0"/>
        <w:ind w:left="-283"/>
        <w:rPr>
          <w:b/>
          <w:bCs/>
        </w:rPr>
      </w:pPr>
    </w:p>
    <w:p w:rsidR="003326AB" w:rsidRPr="009272B8" w:rsidRDefault="003326AB" w:rsidP="00160ABE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C)</w:t>
      </w:r>
      <w:r w:rsidRPr="00B849FA">
        <w:rPr>
          <w:b/>
          <w:bCs/>
        </w:rPr>
        <w:fldChar w:fldCharType="begin"/>
      </w:r>
      <w:r w:rsidRPr="00B849FA">
        <w:rPr>
          <w:b/>
          <w:bCs/>
        </w:rPr>
        <w:instrText xml:space="preserve"> QUOTE </w:instrText>
      </w:r>
      <w:r w:rsidRPr="00B849FA">
        <w:pict>
          <v:shape id="_x0000_i1029" type="#_x0000_t75" style="width:55.5pt;height:25.5pt">
            <v:imagedata r:id="rId8" o:title="" chromakey="white"/>
          </v:shape>
        </w:pict>
      </w:r>
      <w:r w:rsidRPr="00B849FA">
        <w:rPr>
          <w:b/>
          <w:bCs/>
        </w:rPr>
        <w:instrText xml:space="preserve"> </w:instrText>
      </w:r>
      <w:r w:rsidRPr="00B849FA">
        <w:rPr>
          <w:b/>
          <w:bCs/>
        </w:rPr>
        <w:fldChar w:fldCharType="separate"/>
      </w:r>
      <w:r w:rsidRPr="00B849FA">
        <w:pict>
          <v:shape id="_x0000_i1030" type="#_x0000_t75" style="width:55.5pt;height:25.5pt">
            <v:imagedata r:id="rId8" o:title="" chromakey="white"/>
          </v:shape>
        </w:pict>
      </w:r>
      <w:r w:rsidRPr="00B849FA">
        <w:rPr>
          <w:b/>
          <w:bCs/>
        </w:rPr>
        <w:fldChar w:fldCharType="end"/>
      </w:r>
      <w:r w:rsidRPr="009272B8">
        <w:rPr>
          <w:b/>
          <w:bCs/>
        </w:rPr>
        <w:t xml:space="preserve">                              D)    </w:t>
      </w:r>
      <w:r w:rsidRPr="00B849FA">
        <w:rPr>
          <w:b/>
          <w:bCs/>
        </w:rPr>
        <w:fldChar w:fldCharType="begin"/>
      </w:r>
      <w:r w:rsidRPr="00B849FA">
        <w:rPr>
          <w:b/>
          <w:bCs/>
        </w:rPr>
        <w:instrText xml:space="preserve"> QUOTE </w:instrText>
      </w:r>
      <w:r w:rsidRPr="00B849FA">
        <w:pict>
          <v:shape id="_x0000_i1031" type="#_x0000_t75" style="width:43.5pt;height:24pt">
            <v:imagedata r:id="rId9" o:title="" chromakey="white"/>
          </v:shape>
        </w:pict>
      </w:r>
      <w:r w:rsidRPr="00B849FA">
        <w:rPr>
          <w:b/>
          <w:bCs/>
        </w:rPr>
        <w:instrText xml:space="preserve"> </w:instrText>
      </w:r>
      <w:r w:rsidRPr="00B849FA">
        <w:rPr>
          <w:b/>
          <w:bCs/>
        </w:rPr>
        <w:fldChar w:fldCharType="separate"/>
      </w:r>
      <w:r w:rsidRPr="00B849FA">
        <w:pict>
          <v:shape id="_x0000_i1032" type="#_x0000_t75" style="width:43.5pt;height:24pt">
            <v:imagedata r:id="rId9" o:title="" chromakey="white"/>
          </v:shape>
        </w:pict>
      </w:r>
      <w:r w:rsidRPr="00B849FA">
        <w:rPr>
          <w:b/>
          <w:bCs/>
        </w:rPr>
        <w:fldChar w:fldCharType="end"/>
      </w:r>
    </w:p>
    <w:p w:rsidR="003326AB" w:rsidRPr="009272B8" w:rsidRDefault="003326AB" w:rsidP="00160ABE">
      <w:pPr>
        <w:spacing w:after="0"/>
        <w:ind w:left="-283"/>
        <w:rPr>
          <w:b/>
          <w:bCs/>
        </w:rPr>
      </w:pPr>
    </w:p>
    <w:p w:rsidR="003326AB" w:rsidRPr="009272B8" w:rsidRDefault="003326AB" w:rsidP="00160ABE">
      <w:pPr>
        <w:spacing w:after="0"/>
        <w:ind w:left="-283"/>
        <w:rPr>
          <w:b/>
          <w:bCs/>
        </w:rPr>
      </w:pPr>
      <w:r w:rsidRPr="009272B8">
        <w:rPr>
          <w:b/>
          <w:bCs/>
        </w:rPr>
        <w:t>6)  x = 6 için   5x + 13   cebirsel ifadesinin değeri kaçtır?</w:t>
      </w:r>
    </w:p>
    <w:p w:rsidR="003326AB" w:rsidRPr="009272B8" w:rsidRDefault="003326AB" w:rsidP="00160ABE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</w:t>
      </w:r>
    </w:p>
    <w:p w:rsidR="003326AB" w:rsidRPr="009272B8" w:rsidRDefault="003326AB" w:rsidP="00160ABE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A)  33              B) 69             C)  43                D)   45</w:t>
      </w:r>
    </w:p>
    <w:p w:rsidR="003326AB" w:rsidRPr="009272B8" w:rsidRDefault="003326AB" w:rsidP="00160ABE">
      <w:pPr>
        <w:spacing w:after="0"/>
        <w:ind w:left="-283"/>
        <w:rPr>
          <w:b/>
          <w:bCs/>
        </w:rPr>
      </w:pPr>
    </w:p>
    <w:p w:rsidR="003326AB" w:rsidRPr="009272B8" w:rsidRDefault="003326AB" w:rsidP="00160ABE">
      <w:pPr>
        <w:spacing w:after="0"/>
        <w:ind w:left="-283"/>
        <w:rPr>
          <w:b/>
          <w:bCs/>
        </w:rPr>
      </w:pPr>
      <w:r w:rsidRPr="009272B8">
        <w:rPr>
          <w:b/>
          <w:bCs/>
        </w:rPr>
        <w:t>7)        ‘’   2a – 3b + 4x + y  ‘’   cebirsel ifadesinin terim sayısı kaçtır?</w:t>
      </w:r>
    </w:p>
    <w:p w:rsidR="003326AB" w:rsidRPr="009272B8" w:rsidRDefault="003326AB" w:rsidP="009272B8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A)   2               B)  3                C)  4                 D) 8</w:t>
      </w:r>
    </w:p>
    <w:p w:rsidR="003326AB" w:rsidRPr="009272B8" w:rsidRDefault="003326AB" w:rsidP="00160ABE">
      <w:pPr>
        <w:spacing w:after="0"/>
        <w:ind w:left="-283"/>
        <w:rPr>
          <w:b/>
          <w:bCs/>
        </w:rPr>
      </w:pPr>
    </w:p>
    <w:p w:rsidR="003326AB" w:rsidRPr="009272B8" w:rsidRDefault="003326AB" w:rsidP="007D3EF0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>8)  Hava sıcaklığının saat 22:00’ de  -3</w:t>
      </w:r>
      <w:r w:rsidRPr="009272B8">
        <w:rPr>
          <w:b/>
          <w:bCs/>
          <w:vertAlign w:val="superscript"/>
        </w:rPr>
        <w:t>0</w:t>
      </w:r>
      <w:r w:rsidRPr="009272B8">
        <w:rPr>
          <w:b/>
          <w:bCs/>
        </w:rPr>
        <w:t xml:space="preserve"> C olduğu  bir yerde  sıcaklık 7:00’a kadar her saat  1</w:t>
      </w:r>
      <w:r w:rsidRPr="009272B8">
        <w:rPr>
          <w:b/>
          <w:bCs/>
          <w:vertAlign w:val="superscript"/>
        </w:rPr>
        <w:t>0</w:t>
      </w:r>
      <w:r w:rsidRPr="009272B8">
        <w:rPr>
          <w:b/>
          <w:bCs/>
        </w:rPr>
        <w:t>C azalmaktadır.</w:t>
      </w:r>
    </w:p>
    <w:p w:rsidR="003326AB" w:rsidRPr="009272B8" w:rsidRDefault="003326AB" w:rsidP="007D3EF0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>7:00’ dan sonra sıcaklık her saat  2</w:t>
      </w:r>
      <w:r w:rsidRPr="009272B8">
        <w:rPr>
          <w:b/>
          <w:bCs/>
          <w:vertAlign w:val="superscript"/>
        </w:rPr>
        <w:t>0</w:t>
      </w:r>
      <w:r w:rsidRPr="009272B8">
        <w:rPr>
          <w:b/>
          <w:bCs/>
        </w:rPr>
        <w:t xml:space="preserve">C arttığına göre  saat  15:00 ‘ teki hava sıcaklığı kaç    </w:t>
      </w:r>
      <w:r w:rsidRPr="009272B8">
        <w:rPr>
          <w:b/>
          <w:bCs/>
          <w:vertAlign w:val="superscript"/>
        </w:rPr>
        <w:t>0</w:t>
      </w:r>
      <w:r w:rsidRPr="009272B8">
        <w:rPr>
          <w:b/>
          <w:bCs/>
        </w:rPr>
        <w:t>C ‘dir?</w:t>
      </w:r>
    </w:p>
    <w:p w:rsidR="003326AB" w:rsidRPr="009272B8" w:rsidRDefault="003326AB" w:rsidP="00160ABE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</w:t>
      </w:r>
    </w:p>
    <w:p w:rsidR="003326AB" w:rsidRPr="009272B8" w:rsidRDefault="003326AB" w:rsidP="00160ABE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A)  4                B)  6                 C)  8                 D)  10</w:t>
      </w:r>
    </w:p>
    <w:p w:rsidR="003326AB" w:rsidRPr="009272B8" w:rsidRDefault="003326AB" w:rsidP="00160ABE">
      <w:pPr>
        <w:spacing w:after="0"/>
        <w:ind w:left="-283"/>
        <w:rPr>
          <w:b/>
          <w:bCs/>
        </w:rPr>
      </w:pPr>
    </w:p>
    <w:p w:rsidR="003326AB" w:rsidRPr="009272B8" w:rsidRDefault="003326AB" w:rsidP="00C008B8">
      <w:pPr>
        <w:spacing w:after="0"/>
        <w:rPr>
          <w:b/>
          <w:bCs/>
        </w:rPr>
      </w:pPr>
    </w:p>
    <w:p w:rsidR="003326AB" w:rsidRPr="009272B8" w:rsidRDefault="003326AB" w:rsidP="00160ABE">
      <w:pPr>
        <w:spacing w:after="0"/>
        <w:ind w:left="-283"/>
        <w:rPr>
          <w:b/>
          <w:bCs/>
        </w:rPr>
      </w:pPr>
      <w:r>
        <w:rPr>
          <w:noProof/>
        </w:rPr>
        <w:pict>
          <v:shape id="_x0000_s1035" type="#_x0000_t5" style="position:absolute;left:0;text-align:left;margin-left:.15pt;margin-top:13.5pt;width:66.4pt;height:37.35pt;z-index:251633152"/>
        </w:pict>
      </w:r>
    </w:p>
    <w:p w:rsidR="003326AB" w:rsidRPr="009272B8" w:rsidRDefault="003326AB" w:rsidP="00160ABE">
      <w:pPr>
        <w:spacing w:after="0"/>
        <w:ind w:left="-283"/>
        <w:rPr>
          <w:b/>
          <w:bCs/>
        </w:rPr>
      </w:pPr>
      <w:r>
        <w:rPr>
          <w:noProof/>
        </w:rPr>
        <w:pict>
          <v:shape id="_x0000_s1036" type="#_x0000_t5" style="position:absolute;left:0;text-align:left;margin-left:66.55pt;margin-top:13.65pt;width:46.95pt;height:21.75pt;z-index:251634176"/>
        </w:pict>
      </w:r>
      <w:r w:rsidRPr="009272B8">
        <w:rPr>
          <w:b/>
          <w:bCs/>
        </w:rPr>
        <w:t>9)</w: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  <w:r>
        <w:rPr>
          <w:noProof/>
        </w:rPr>
        <w:pict>
          <v:shape id="_x0000_s1037" type="#_x0000_t5" style="position:absolute;left:0;text-align:left;margin-left:113.5pt;margin-top:7.95pt;width:35.4pt;height:12pt;z-index:251635200"/>
        </w:pict>
      </w:r>
    </w:p>
    <w:p w:rsidR="003326AB" w:rsidRPr="009272B8" w:rsidRDefault="003326AB" w:rsidP="00367FCD">
      <w:pPr>
        <w:spacing w:after="0"/>
        <w:ind w:right="283"/>
        <w:rPr>
          <w:b/>
          <w:bCs/>
        </w:rPr>
      </w:pPr>
      <w:r w:rsidRPr="009272B8">
        <w:rPr>
          <w:b/>
          <w:bCs/>
        </w:rPr>
        <w:t xml:space="preserve">            a                   b               c</w:t>
      </w:r>
    </w:p>
    <w:p w:rsidR="003326AB" w:rsidRPr="009272B8" w:rsidRDefault="003326AB" w:rsidP="00367FCD">
      <w:pPr>
        <w:spacing w:after="0"/>
        <w:ind w:right="283"/>
        <w:rPr>
          <w:b/>
          <w:bCs/>
        </w:rPr>
      </w:pPr>
      <w:r w:rsidRPr="009272B8">
        <w:rPr>
          <w:b/>
          <w:bCs/>
        </w:rPr>
        <w:t>Şekildeki üçgenler birer eşkenar üçgen olduğuna göre şeklin çevresini gösteren cebirsel ifade aşağıdakilerden hangisidir?</w:t>
      </w:r>
    </w:p>
    <w:p w:rsidR="003326AB" w:rsidRPr="009272B8" w:rsidRDefault="003326AB" w:rsidP="00367FCD">
      <w:pPr>
        <w:spacing w:after="0"/>
        <w:ind w:right="283"/>
        <w:rPr>
          <w:b/>
          <w:bCs/>
        </w:rPr>
      </w:pPr>
      <w:r w:rsidRPr="009272B8">
        <w:rPr>
          <w:b/>
          <w:bCs/>
        </w:rPr>
        <w:t xml:space="preserve">  A)  3abc                               B)  a + b + c     </w:t>
      </w:r>
    </w:p>
    <w:p w:rsidR="003326AB" w:rsidRPr="009272B8" w:rsidRDefault="003326AB" w:rsidP="00367FCD">
      <w:pPr>
        <w:spacing w:after="0"/>
        <w:ind w:right="283"/>
        <w:rPr>
          <w:b/>
          <w:bCs/>
        </w:rPr>
      </w:pPr>
      <w:r w:rsidRPr="009272B8">
        <w:rPr>
          <w:b/>
          <w:bCs/>
        </w:rPr>
        <w:t xml:space="preserve">  C)  3a + 3b + 3c                  D) 3a + b + c</w:t>
      </w:r>
    </w:p>
    <w:p w:rsidR="003326AB" w:rsidRPr="009272B8" w:rsidRDefault="003326AB" w:rsidP="00367FCD">
      <w:pPr>
        <w:spacing w:after="0"/>
        <w:ind w:right="283"/>
        <w:rPr>
          <w:b/>
          <w:bCs/>
        </w:rPr>
      </w:pPr>
    </w:p>
    <w:p w:rsidR="003326AB" w:rsidRPr="009272B8" w:rsidRDefault="003326AB" w:rsidP="00D76296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>10)   ( 10x – 7 ) – ( 4x + 5)  işleminin sonucu kaçtır?</w:t>
      </w:r>
    </w:p>
    <w:p w:rsidR="003326AB" w:rsidRPr="009272B8" w:rsidRDefault="003326AB" w:rsidP="00D76296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 </w:t>
      </w:r>
    </w:p>
    <w:p w:rsidR="003326AB" w:rsidRPr="009272B8" w:rsidRDefault="003326AB" w:rsidP="00D76296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 A)  6x – 2       B) 6x + 2       C) 6x – 12       D) 6x + 12</w:t>
      </w:r>
    </w:p>
    <w:p w:rsidR="003326AB" w:rsidRPr="009272B8" w:rsidRDefault="003326AB" w:rsidP="00D76296">
      <w:pPr>
        <w:spacing w:after="0"/>
        <w:ind w:left="-283"/>
        <w:rPr>
          <w:b/>
          <w:bCs/>
        </w:rPr>
      </w:pPr>
    </w:p>
    <w:p w:rsidR="003326AB" w:rsidRPr="009272B8" w:rsidRDefault="003326AB" w:rsidP="00D76296">
      <w:pPr>
        <w:spacing w:after="0"/>
        <w:ind w:left="-283"/>
        <w:rPr>
          <w:b/>
          <w:bCs/>
        </w:rPr>
      </w:pPr>
      <w:r w:rsidRPr="009272B8">
        <w:rPr>
          <w:b/>
          <w:bCs/>
        </w:rPr>
        <w:t>11)     4 . ( 2x + 5 )  işleminin sonucu aşağıdakilerden</w:t>
      </w:r>
    </w:p>
    <w:p w:rsidR="003326AB" w:rsidRPr="009272B8" w:rsidRDefault="003326AB" w:rsidP="00D76296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     hangisidir?</w:t>
      </w:r>
    </w:p>
    <w:p w:rsidR="003326AB" w:rsidRPr="009272B8" w:rsidRDefault="003326AB" w:rsidP="00D76296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A)  8x + 5        B)  4x + 20      C)  8x + 20          D) 6x + 9</w:t>
      </w:r>
    </w:p>
    <w:p w:rsidR="003326AB" w:rsidRPr="009272B8" w:rsidRDefault="003326AB" w:rsidP="00D76296">
      <w:pPr>
        <w:spacing w:after="0"/>
        <w:ind w:left="-283"/>
        <w:rPr>
          <w:b/>
          <w:bCs/>
        </w:rPr>
      </w:pPr>
    </w:p>
    <w:p w:rsidR="003326AB" w:rsidRPr="009272B8" w:rsidRDefault="003326AB" w:rsidP="00D76296">
      <w:pPr>
        <w:spacing w:after="0"/>
        <w:ind w:left="-283"/>
        <w:rPr>
          <w:b/>
          <w:bCs/>
        </w:rPr>
      </w:pPr>
      <w:r w:rsidRPr="009272B8">
        <w:rPr>
          <w:b/>
          <w:bCs/>
        </w:rPr>
        <w:t>12)      12 – ( 3 – 7 )   işleminin sonucu kaçtır?</w:t>
      </w:r>
    </w:p>
    <w:p w:rsidR="003326AB" w:rsidRPr="009272B8" w:rsidRDefault="003326AB" w:rsidP="00096189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 A)  8                B)  12               C)  14                D)  16</w:t>
      </w:r>
    </w:p>
    <w:p w:rsidR="003326AB" w:rsidRPr="009272B8" w:rsidRDefault="003326AB" w:rsidP="00D76296">
      <w:pPr>
        <w:spacing w:after="0"/>
        <w:ind w:left="-283"/>
        <w:rPr>
          <w:b/>
          <w:bCs/>
        </w:rPr>
      </w:pPr>
    </w:p>
    <w:p w:rsidR="003326AB" w:rsidRPr="009272B8" w:rsidRDefault="003326AB" w:rsidP="00D76296">
      <w:pPr>
        <w:spacing w:after="0"/>
        <w:ind w:left="-283"/>
        <w:rPr>
          <w:b/>
          <w:bCs/>
        </w:rPr>
      </w:pPr>
      <w:r>
        <w:rPr>
          <w:noProof/>
        </w:rPr>
        <w:pict>
          <v:oval id="_x0000_s1038" style="position:absolute;left:0;text-align:left;margin-left:247.75pt;margin-top:6.25pt;width:10.2pt;height:13.55pt;z-index:251685376"/>
        </w:pict>
      </w:r>
      <w:r>
        <w:rPr>
          <w:noProof/>
        </w:rPr>
        <w:pict>
          <v:rect id="_x0000_s1039" style="position:absolute;left:0;text-align:left;margin-left:207pt;margin-top:2.15pt;width:59.75pt;height:84.9pt;z-index:251676160"/>
        </w:pict>
      </w:r>
      <w:r>
        <w:rPr>
          <w:noProof/>
        </w:rPr>
        <w:pict>
          <v:oval id="_x0000_s1040" style="position:absolute;left:0;text-align:left;margin-left:230.55pt;margin-top:6.25pt;width:10.2pt;height:13.55pt;z-index:251684352"/>
        </w:pict>
      </w:r>
      <w:r>
        <w:rPr>
          <w:noProof/>
        </w:rPr>
        <w:pict>
          <v:oval id="_x0000_s1041" style="position:absolute;left:0;text-align:left;margin-left:213.1pt;margin-top:6.25pt;width:10.2pt;height:13.55pt;z-index:251683328"/>
        </w:pict>
      </w:r>
      <w:r>
        <w:rPr>
          <w:noProof/>
        </w:rPr>
        <w:pict>
          <v:rect id="_x0000_s1042" style="position:absolute;left:0;text-align:left;margin-left:121.4pt;margin-top:2.15pt;width:1in;height:84.9pt;z-index:251658752"/>
        </w:pict>
      </w:r>
      <w:r>
        <w:rPr>
          <w:noProof/>
        </w:rPr>
        <w:pict>
          <v:oval id="_x0000_s1043" style="position:absolute;left:0;text-align:left;margin-left:63.15pt;margin-top:6.25pt;width:10.2pt;height:13.55pt;z-index:251644416"/>
        </w:pict>
      </w:r>
      <w:r>
        <w:rPr>
          <w:noProof/>
        </w:rPr>
        <w:pict>
          <v:oval id="_x0000_s1044" style="position:absolute;left:0;text-align:left;margin-left:81.2pt;margin-top:6.25pt;width:10.2pt;height:13.55pt;z-index:251650560"/>
        </w:pict>
      </w:r>
      <w:r>
        <w:rPr>
          <w:noProof/>
        </w:rPr>
        <w:pict>
          <v:oval id="_x0000_s1045" style="position:absolute;left:0;text-align:left;margin-left:176.4pt;margin-top:6.25pt;width:10.2pt;height:13.55pt;z-index:251663872"/>
        </w:pict>
      </w:r>
      <w:r>
        <w:rPr>
          <w:noProof/>
        </w:rPr>
        <w:pict>
          <v:oval id="_x0000_s1046" style="position:absolute;left:0;text-align:left;margin-left:159.45pt;margin-top:6.25pt;width:10.2pt;height:13.55pt;z-index:251667968"/>
        </w:pict>
      </w:r>
      <w:r>
        <w:rPr>
          <w:noProof/>
        </w:rPr>
        <w:pict>
          <v:oval id="_x0000_s1047" style="position:absolute;left:0;text-align:left;margin-left:143.35pt;margin-top:6.25pt;width:10.2pt;height:13.55pt;z-index:251674112"/>
        </w:pict>
      </w:r>
      <w:r>
        <w:rPr>
          <w:noProof/>
        </w:rPr>
        <w:pict>
          <v:oval id="_x0000_s1048" style="position:absolute;left:0;text-align:left;margin-left:127.5pt;margin-top:6.25pt;width:10.2pt;height:13.55pt;z-index:251659776"/>
        </w:pict>
      </w:r>
      <w:r>
        <w:rPr>
          <w:noProof/>
        </w:rPr>
        <w:pict>
          <v:rect id="_x0000_s1049" style="position:absolute;left:0;text-align:left;margin-left:41.5pt;margin-top:2.15pt;width:1in;height:84.9pt;z-index:251641344"/>
        </w:pict>
      </w:r>
      <w:r>
        <w:rPr>
          <w:noProof/>
        </w:rPr>
        <w:pict>
          <v:oval id="_x0000_s1050" style="position:absolute;left:0;text-align:left;margin-left:98.95pt;margin-top:6.25pt;width:10.2pt;height:13.55pt;z-index:251651584"/>
        </w:pict>
      </w:r>
      <w:r>
        <w:rPr>
          <w:noProof/>
        </w:rPr>
        <w:pict>
          <v:oval id="_x0000_s1051" style="position:absolute;left:0;text-align:left;margin-left:47.35pt;margin-top:6.25pt;width:10.2pt;height:13.55pt;z-index:251649536"/>
        </w:pict>
      </w:r>
      <w:r>
        <w:rPr>
          <w:noProof/>
        </w:rPr>
        <w:pict>
          <v:oval id="_x0000_s1052" style="position:absolute;left:0;text-align:left;margin-left:14.75pt;margin-top:6.25pt;width:10.2pt;height:13.55pt;z-index:251637248"/>
        </w:pict>
      </w:r>
      <w:r>
        <w:rPr>
          <w:noProof/>
        </w:rPr>
        <w:pict>
          <v:rect id="_x0000_s1053" style="position:absolute;left:0;text-align:left;margin-left:9.35pt;margin-top:2.15pt;width:24.6pt;height:84.9pt;z-index:251636224"/>
        </w:pict>
      </w:r>
      <w:r w:rsidRPr="009272B8">
        <w:rPr>
          <w:b/>
          <w:bCs/>
        </w:rPr>
        <w:t xml:space="preserve">13)   </w:t>
      </w:r>
    </w:p>
    <w:p w:rsidR="003326AB" w:rsidRPr="009272B8" w:rsidRDefault="003326AB" w:rsidP="00D76296">
      <w:pPr>
        <w:spacing w:after="0"/>
        <w:ind w:left="-283"/>
        <w:rPr>
          <w:b/>
          <w:bCs/>
        </w:rPr>
      </w:pPr>
      <w:r>
        <w:rPr>
          <w:noProof/>
        </w:rPr>
        <w:pict>
          <v:oval id="_x0000_s1054" style="position:absolute;left:0;text-align:left;margin-left:247.75pt;margin-top:9.55pt;width:10.2pt;height:13.55pt;z-index:251686400"/>
        </w:pict>
      </w:r>
      <w:r>
        <w:rPr>
          <w:noProof/>
        </w:rPr>
        <w:pict>
          <v:oval id="_x0000_s1055" style="position:absolute;left:0;text-align:left;margin-left:230.55pt;margin-top:9.55pt;width:10.2pt;height:13.55pt;z-index:251677184"/>
        </w:pict>
      </w:r>
      <w:r>
        <w:rPr>
          <w:noProof/>
        </w:rPr>
        <w:pict>
          <v:oval id="_x0000_s1056" style="position:absolute;left:0;text-align:left;margin-left:213.1pt;margin-top:9.55pt;width:10.2pt;height:13.55pt;z-index:251682304"/>
        </w:pict>
      </w:r>
      <w:r>
        <w:rPr>
          <w:noProof/>
        </w:rPr>
        <w:pict>
          <v:oval id="_x0000_s1057" style="position:absolute;left:0;text-align:left;margin-left:63.15pt;margin-top:9.55pt;width:10.2pt;height:13.55pt;z-index:251647488"/>
        </w:pict>
      </w:r>
      <w:r>
        <w:rPr>
          <w:noProof/>
        </w:rPr>
        <w:pict>
          <v:oval id="_x0000_s1058" style="position:absolute;left:0;text-align:left;margin-left:81.2pt;margin-top:9.55pt;width:10.2pt;height:13.55pt;z-index:251652608"/>
        </w:pict>
      </w:r>
      <w:r>
        <w:rPr>
          <w:noProof/>
        </w:rPr>
        <w:pict>
          <v:oval id="_x0000_s1059" style="position:absolute;left:0;text-align:left;margin-left:176.4pt;margin-top:9.55pt;width:10.2pt;height:13.55pt;z-index:251664896"/>
        </w:pict>
      </w:r>
      <w:r>
        <w:rPr>
          <w:noProof/>
        </w:rPr>
        <w:pict>
          <v:oval id="_x0000_s1060" style="position:absolute;left:0;text-align:left;margin-left:159.45pt;margin-top:9.55pt;width:10.2pt;height:13.55pt;z-index:251671040"/>
        </w:pict>
      </w:r>
      <w:r>
        <w:rPr>
          <w:noProof/>
        </w:rPr>
        <w:pict>
          <v:oval id="_x0000_s1061" style="position:absolute;left:0;text-align:left;margin-left:143.35pt;margin-top:9.55pt;width:10.2pt;height:13.55pt;z-index:251675136"/>
        </w:pict>
      </w:r>
      <w:r>
        <w:rPr>
          <w:noProof/>
        </w:rPr>
        <w:pict>
          <v:oval id="_x0000_s1062" style="position:absolute;left:0;text-align:left;margin-left:127.5pt;margin-top:9.55pt;width:10.2pt;height:13.55pt;z-index:251660800"/>
        </w:pict>
      </w:r>
      <w:r>
        <w:rPr>
          <w:noProof/>
        </w:rPr>
        <w:pict>
          <v:oval id="_x0000_s1063" style="position:absolute;left:0;text-align:left;margin-left:98.95pt;margin-top:9.55pt;width:10.2pt;height:13.55pt;z-index:251653632"/>
        </w:pict>
      </w:r>
      <w:r>
        <w:rPr>
          <w:noProof/>
        </w:rPr>
        <w:pict>
          <v:oval id="_x0000_s1064" style="position:absolute;left:0;text-align:left;margin-left:47.35pt;margin-top:9.55pt;width:10.2pt;height:13.55pt;z-index:251642368"/>
        </w:pict>
      </w:r>
      <w:r>
        <w:rPr>
          <w:noProof/>
        </w:rPr>
        <w:pict>
          <v:oval id="_x0000_s1065" style="position:absolute;left:0;text-align:left;margin-left:14.75pt;margin-top:9.55pt;width:10.2pt;height:13.55pt;z-index:251638272"/>
        </w:pict>
      </w:r>
      <w:r w:rsidRPr="009272B8">
        <w:rPr>
          <w:b/>
          <w:bCs/>
        </w:rPr>
        <w:t xml:space="preserve">        </w:t>
      </w:r>
    </w:p>
    <w:p w:rsidR="003326AB" w:rsidRPr="009272B8" w:rsidRDefault="003326AB" w:rsidP="00D76296">
      <w:pPr>
        <w:spacing w:after="0"/>
        <w:ind w:left="-283"/>
        <w:rPr>
          <w:b/>
          <w:bCs/>
        </w:rPr>
      </w:pPr>
      <w:r>
        <w:rPr>
          <w:noProof/>
        </w:rPr>
        <w:pict>
          <v:oval id="_x0000_s1066" style="position:absolute;left:0;text-align:left;margin-left:230.55pt;margin-top:12.95pt;width:10.2pt;height:13.55pt;z-index:251680256"/>
        </w:pict>
      </w:r>
      <w:r>
        <w:rPr>
          <w:noProof/>
        </w:rPr>
        <w:pict>
          <v:oval id="_x0000_s1067" style="position:absolute;left:0;text-align:left;margin-left:213.1pt;margin-top:12.95pt;width:10.2pt;height:13.55pt;z-index:251678208"/>
        </w:pict>
      </w:r>
      <w:r>
        <w:rPr>
          <w:noProof/>
        </w:rPr>
        <w:pict>
          <v:oval id="_x0000_s1068" style="position:absolute;left:0;text-align:left;margin-left:63.15pt;margin-top:12.95pt;width:10.2pt;height:13.55pt;z-index:251645440"/>
        </w:pict>
      </w:r>
      <w:r>
        <w:rPr>
          <w:noProof/>
        </w:rPr>
        <w:pict>
          <v:oval id="_x0000_s1069" style="position:absolute;left:0;text-align:left;margin-left:81.2pt;margin-top:12.95pt;width:10.2pt;height:13.55pt;z-index:251654656"/>
        </w:pict>
      </w:r>
      <w:r>
        <w:rPr>
          <w:noProof/>
        </w:rPr>
        <w:pict>
          <v:oval id="_x0000_s1070" style="position:absolute;left:0;text-align:left;margin-left:176.4pt;margin-top:12.95pt;width:10.2pt;height:13.55pt;z-index:251665920"/>
        </w:pict>
      </w:r>
      <w:r>
        <w:rPr>
          <w:noProof/>
        </w:rPr>
        <w:pict>
          <v:oval id="_x0000_s1071" style="position:absolute;left:0;text-align:left;margin-left:159.45pt;margin-top:12.95pt;width:10.2pt;height:13.55pt;z-index:251672064"/>
        </w:pict>
      </w:r>
      <w:r>
        <w:rPr>
          <w:noProof/>
        </w:rPr>
        <w:pict>
          <v:oval id="_x0000_s1072" style="position:absolute;left:0;text-align:left;margin-left:143.35pt;margin-top:12.95pt;width:10.2pt;height:13.55pt;z-index:251670016"/>
        </w:pict>
      </w:r>
      <w:r>
        <w:rPr>
          <w:noProof/>
        </w:rPr>
        <w:pict>
          <v:oval id="_x0000_s1073" style="position:absolute;left:0;text-align:left;margin-left:127.5pt;margin-top:12.95pt;width:10.2pt;height:13.55pt;z-index:251661824"/>
        </w:pict>
      </w:r>
      <w:r>
        <w:rPr>
          <w:noProof/>
        </w:rPr>
        <w:pict>
          <v:oval id="_x0000_s1074" style="position:absolute;left:0;text-align:left;margin-left:98.95pt;margin-top:12.95pt;width:10.2pt;height:13.55pt;z-index:251655680"/>
        </w:pict>
      </w:r>
      <w:r>
        <w:rPr>
          <w:noProof/>
        </w:rPr>
        <w:pict>
          <v:oval id="_x0000_s1075" style="position:absolute;left:0;text-align:left;margin-left:47.35pt;margin-top:12.95pt;width:10.2pt;height:13.55pt;z-index:251643392"/>
        </w:pict>
      </w:r>
      <w:r>
        <w:rPr>
          <w:noProof/>
        </w:rPr>
        <w:pict>
          <v:oval id="_x0000_s1076" style="position:absolute;left:0;text-align:left;margin-left:14.75pt;margin-top:12.95pt;width:10.2pt;height:13.55pt;z-index:251639296"/>
        </w:pict>
      </w:r>
      <w:r w:rsidRPr="009272B8">
        <w:rPr>
          <w:b/>
          <w:bCs/>
        </w:rPr>
        <w:t xml:space="preserve">       </w:t>
      </w:r>
    </w:p>
    <w:p w:rsidR="003326AB" w:rsidRPr="009272B8" w:rsidRDefault="003326AB" w:rsidP="00D76296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  </w: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  <w:r>
        <w:rPr>
          <w:noProof/>
        </w:rPr>
        <w:pict>
          <v:oval id="_x0000_s1077" style="position:absolute;left:0;text-align:left;margin-left:230.55pt;margin-top:.85pt;width:10.2pt;height:13.55pt;z-index:251681280"/>
        </w:pict>
      </w:r>
      <w:r>
        <w:rPr>
          <w:noProof/>
        </w:rPr>
        <w:pict>
          <v:oval id="_x0000_s1078" style="position:absolute;left:0;text-align:left;margin-left:213.1pt;margin-top:.85pt;width:10.2pt;height:13.55pt;z-index:251679232"/>
        </w:pict>
      </w:r>
      <w:r>
        <w:rPr>
          <w:noProof/>
        </w:rPr>
        <w:pict>
          <v:oval id="_x0000_s1079" style="position:absolute;left:0;text-align:left;margin-left:63.15pt;margin-top:.85pt;width:10.2pt;height:13.55pt;z-index:251648512"/>
        </w:pict>
      </w:r>
      <w:r>
        <w:rPr>
          <w:noProof/>
        </w:rPr>
        <w:pict>
          <v:oval id="_x0000_s1080" style="position:absolute;left:0;text-align:left;margin-left:81.2pt;margin-top:.85pt;width:10.2pt;height:13.55pt;z-index:251656704"/>
        </w:pict>
      </w:r>
      <w:r>
        <w:rPr>
          <w:noProof/>
        </w:rPr>
        <w:pict>
          <v:oval id="_x0000_s1081" style="position:absolute;left:0;text-align:left;margin-left:176.4pt;margin-top:.85pt;width:10.2pt;height:13.55pt;z-index:251666944"/>
        </w:pict>
      </w:r>
      <w:r>
        <w:rPr>
          <w:noProof/>
        </w:rPr>
        <w:pict>
          <v:oval id="_x0000_s1082" style="position:absolute;left:0;text-align:left;margin-left:159.45pt;margin-top:.85pt;width:10.2pt;height:13.55pt;z-index:251673088"/>
        </w:pict>
      </w:r>
      <w:r>
        <w:rPr>
          <w:noProof/>
        </w:rPr>
        <w:pict>
          <v:oval id="_x0000_s1083" style="position:absolute;left:0;text-align:left;margin-left:145.15pt;margin-top:.85pt;width:10.2pt;height:13.55pt;z-index:251668992"/>
        </w:pict>
      </w:r>
      <w:r>
        <w:rPr>
          <w:noProof/>
        </w:rPr>
        <w:pict>
          <v:oval id="_x0000_s1084" style="position:absolute;left:0;text-align:left;margin-left:127.5pt;margin-top:.85pt;width:10.2pt;height:13.55pt;z-index:251662848"/>
        </w:pict>
      </w:r>
      <w:r>
        <w:rPr>
          <w:noProof/>
        </w:rPr>
        <w:pict>
          <v:oval id="_x0000_s1085" style="position:absolute;left:0;text-align:left;margin-left:98.95pt;margin-top:.85pt;width:10.2pt;height:13.55pt;z-index:251657728"/>
        </w:pict>
      </w:r>
      <w:r>
        <w:rPr>
          <w:noProof/>
        </w:rPr>
        <w:pict>
          <v:oval id="_x0000_s1086" style="position:absolute;left:0;text-align:left;margin-left:47.35pt;margin-top:.85pt;width:10.2pt;height:13.55pt;z-index:251646464"/>
        </w:pict>
      </w:r>
      <w:r>
        <w:rPr>
          <w:noProof/>
        </w:rPr>
        <w:pict>
          <v:oval id="_x0000_s1087" style="position:absolute;left:0;text-align:left;margin-left:14.75pt;margin-top:.85pt;width:10.2pt;height:13.55pt;z-index:251640320"/>
        </w:pic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Şekildeki gibi modellenen işlem aşağıdakilerden hangisidir?</w: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   A)  ( -4 ) + ( -6 )  =  -10              B)  ( -4 ) – ( -6 ) = -10</w: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   C)   ( -4 ) – ( +6 ) =  -10             D)   ( -6) – ( -4 ) = -10</w: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>14)  Sayı doğrusu üzerindeki tam sayılar ile ilgili aşağıdaki bilgilerden hangisi doğrudur?</w:t>
      </w:r>
    </w:p>
    <w:p w:rsidR="003326AB" w:rsidRPr="009272B8" w:rsidRDefault="003326AB" w:rsidP="009272B8">
      <w:pPr>
        <w:spacing w:after="0"/>
        <w:ind w:left="-283" w:right="283"/>
        <w:rPr>
          <w:b/>
          <w:bCs/>
        </w:rPr>
      </w:pPr>
      <w:r>
        <w:rPr>
          <w:b/>
          <w:bCs/>
        </w:rPr>
        <w:t xml:space="preserve">      </w:t>
      </w:r>
      <w:r w:rsidRPr="009272B8">
        <w:rPr>
          <w:b/>
          <w:bCs/>
        </w:rPr>
        <w:t xml:space="preserve"> A)  -1’in   +5’e uzaklığı    -6   birimdir.</w: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    B)   -7’nin    -3’e uzaklığı    3   birimdir.</w: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    C)   -3’ün    </w:t>
      </w:r>
      <w:r>
        <w:rPr>
          <w:b/>
          <w:bCs/>
        </w:rPr>
        <w:t>+</w:t>
      </w:r>
      <w:r w:rsidRPr="009272B8">
        <w:rPr>
          <w:b/>
          <w:bCs/>
        </w:rPr>
        <w:t>4’e uzaklığı    7   birimdir.</w: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    D)   -5’in    -1’e uzaklığı     6   birimdir.</w: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tbl>
      <w:tblPr>
        <w:tblpPr w:leftFromText="141" w:rightFromText="141" w:vertAnchor="text" w:horzAnchor="margin" w:tblpXSpec="right" w:tblpY="-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642"/>
        <w:gridCol w:w="784"/>
        <w:gridCol w:w="784"/>
        <w:gridCol w:w="784"/>
      </w:tblGrid>
      <w:tr w:rsidR="003326AB" w:rsidRPr="00B849FA">
        <w:trPr>
          <w:trHeight w:val="272"/>
        </w:trPr>
        <w:tc>
          <w:tcPr>
            <w:tcW w:w="1384" w:type="dxa"/>
          </w:tcPr>
          <w:p w:rsidR="003326AB" w:rsidRPr="00B849FA" w:rsidRDefault="003326AB" w:rsidP="00B849FA">
            <w:pPr>
              <w:spacing w:after="0" w:line="240" w:lineRule="auto"/>
              <w:ind w:right="283"/>
              <w:rPr>
                <w:b/>
                <w:bCs/>
              </w:rPr>
            </w:pPr>
            <w:r w:rsidRPr="00B849FA">
              <w:rPr>
                <w:b/>
                <w:bCs/>
              </w:rPr>
              <w:t>Puan</w:t>
            </w: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:rsidR="003326AB" w:rsidRPr="00B849FA" w:rsidRDefault="003326AB" w:rsidP="00B849FA">
            <w:pPr>
              <w:spacing w:after="0" w:line="240" w:lineRule="auto"/>
              <w:ind w:right="283"/>
              <w:jc w:val="center"/>
              <w:rPr>
                <w:b/>
                <w:bCs/>
              </w:rPr>
            </w:pPr>
            <w:r w:rsidRPr="00B849FA">
              <w:rPr>
                <w:b/>
                <w:bCs/>
              </w:rPr>
              <w:t>1</w:t>
            </w:r>
          </w:p>
        </w:tc>
        <w:tc>
          <w:tcPr>
            <w:tcW w:w="784" w:type="dxa"/>
          </w:tcPr>
          <w:p w:rsidR="003326AB" w:rsidRPr="00B849FA" w:rsidRDefault="003326AB" w:rsidP="00B849FA">
            <w:pPr>
              <w:spacing w:after="0" w:line="240" w:lineRule="auto"/>
              <w:ind w:right="283"/>
              <w:jc w:val="center"/>
              <w:rPr>
                <w:b/>
                <w:bCs/>
              </w:rPr>
            </w:pPr>
            <w:r w:rsidRPr="00B849FA">
              <w:rPr>
                <w:b/>
                <w:bCs/>
              </w:rPr>
              <w:t>3</w:t>
            </w:r>
          </w:p>
        </w:tc>
        <w:tc>
          <w:tcPr>
            <w:tcW w:w="784" w:type="dxa"/>
          </w:tcPr>
          <w:p w:rsidR="003326AB" w:rsidRPr="00B849FA" w:rsidRDefault="003326AB" w:rsidP="00B849FA">
            <w:pPr>
              <w:spacing w:after="0" w:line="240" w:lineRule="auto"/>
              <w:ind w:right="283"/>
              <w:jc w:val="center"/>
              <w:rPr>
                <w:b/>
                <w:bCs/>
              </w:rPr>
            </w:pPr>
            <w:r w:rsidRPr="00B849FA">
              <w:rPr>
                <w:b/>
                <w:bCs/>
              </w:rPr>
              <w:t>5</w:t>
            </w:r>
          </w:p>
        </w:tc>
        <w:tc>
          <w:tcPr>
            <w:tcW w:w="784" w:type="dxa"/>
          </w:tcPr>
          <w:p w:rsidR="003326AB" w:rsidRPr="00B849FA" w:rsidRDefault="003326AB" w:rsidP="00B849FA">
            <w:pPr>
              <w:spacing w:after="0" w:line="240" w:lineRule="auto"/>
              <w:ind w:right="283"/>
              <w:jc w:val="center"/>
              <w:rPr>
                <w:b/>
                <w:bCs/>
              </w:rPr>
            </w:pPr>
            <w:r w:rsidRPr="00B849FA">
              <w:rPr>
                <w:b/>
                <w:bCs/>
              </w:rPr>
              <w:t>10</w:t>
            </w:r>
          </w:p>
        </w:tc>
      </w:tr>
      <w:tr w:rsidR="003326AB" w:rsidRPr="00B849FA">
        <w:trPr>
          <w:trHeight w:val="272"/>
        </w:trPr>
        <w:tc>
          <w:tcPr>
            <w:tcW w:w="1384" w:type="dxa"/>
          </w:tcPr>
          <w:p w:rsidR="003326AB" w:rsidRPr="00B849FA" w:rsidRDefault="003326AB" w:rsidP="00B849FA">
            <w:pPr>
              <w:spacing w:after="0" w:line="240" w:lineRule="auto"/>
              <w:ind w:right="283"/>
              <w:rPr>
                <w:b/>
                <w:bCs/>
              </w:rPr>
            </w:pPr>
            <w:r w:rsidRPr="00B849FA">
              <w:rPr>
                <w:b/>
                <w:bCs/>
              </w:rPr>
              <w:t>Kişi sayısı</w:t>
            </w:r>
          </w:p>
        </w:tc>
        <w:tc>
          <w:tcPr>
            <w:tcW w:w="642" w:type="dxa"/>
            <w:tcBorders>
              <w:top w:val="single" w:sz="4" w:space="0" w:color="auto"/>
            </w:tcBorders>
          </w:tcPr>
          <w:p w:rsidR="003326AB" w:rsidRPr="00B849FA" w:rsidRDefault="003326AB" w:rsidP="00B849FA">
            <w:pPr>
              <w:spacing w:after="0" w:line="240" w:lineRule="auto"/>
              <w:ind w:right="283"/>
              <w:jc w:val="center"/>
              <w:rPr>
                <w:b/>
                <w:bCs/>
              </w:rPr>
            </w:pPr>
            <w:r w:rsidRPr="00B849FA">
              <w:rPr>
                <w:b/>
                <w:bCs/>
              </w:rPr>
              <w:t>7</w:t>
            </w:r>
          </w:p>
        </w:tc>
        <w:tc>
          <w:tcPr>
            <w:tcW w:w="784" w:type="dxa"/>
          </w:tcPr>
          <w:p w:rsidR="003326AB" w:rsidRPr="00B849FA" w:rsidRDefault="003326AB" w:rsidP="00B849FA">
            <w:pPr>
              <w:spacing w:after="0" w:line="240" w:lineRule="auto"/>
              <w:ind w:right="283"/>
              <w:jc w:val="center"/>
              <w:rPr>
                <w:b/>
                <w:bCs/>
              </w:rPr>
            </w:pPr>
            <w:r w:rsidRPr="00B849FA">
              <w:rPr>
                <w:b/>
                <w:bCs/>
              </w:rPr>
              <w:t>6</w:t>
            </w:r>
          </w:p>
        </w:tc>
        <w:tc>
          <w:tcPr>
            <w:tcW w:w="784" w:type="dxa"/>
          </w:tcPr>
          <w:p w:rsidR="003326AB" w:rsidRPr="00B849FA" w:rsidRDefault="003326AB" w:rsidP="00B849FA">
            <w:pPr>
              <w:spacing w:after="0" w:line="240" w:lineRule="auto"/>
              <w:ind w:right="283"/>
              <w:jc w:val="center"/>
              <w:rPr>
                <w:b/>
                <w:bCs/>
              </w:rPr>
            </w:pPr>
            <w:r w:rsidRPr="00B849FA">
              <w:rPr>
                <w:b/>
                <w:bCs/>
              </w:rPr>
              <w:t>3</w:t>
            </w:r>
          </w:p>
        </w:tc>
        <w:tc>
          <w:tcPr>
            <w:tcW w:w="784" w:type="dxa"/>
          </w:tcPr>
          <w:p w:rsidR="003326AB" w:rsidRPr="00B849FA" w:rsidRDefault="003326AB" w:rsidP="00B849FA">
            <w:pPr>
              <w:spacing w:after="0" w:line="240" w:lineRule="auto"/>
              <w:ind w:right="283"/>
              <w:jc w:val="center"/>
              <w:rPr>
                <w:b/>
                <w:bCs/>
              </w:rPr>
            </w:pPr>
            <w:r w:rsidRPr="00B849FA">
              <w:rPr>
                <w:b/>
                <w:bCs/>
              </w:rPr>
              <w:t>4</w:t>
            </w:r>
          </w:p>
        </w:tc>
      </w:tr>
    </w:tbl>
    <w:p w:rsidR="003326AB" w:rsidRPr="009272B8" w:rsidRDefault="003326AB" w:rsidP="00235EE7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15)</w: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7D3EF0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Yukarıdaki tabloda bir sınıftaki öğrencilerin girdikleri bir sınavdan aldıkları puanlar verilmiştir. Buna göre bu sınıftaki öğrencilerin puanlarının ortalaması kaçtır?</w:t>
      </w:r>
    </w:p>
    <w:p w:rsidR="003326AB" w:rsidRPr="009272B8" w:rsidRDefault="003326AB" w:rsidP="00AA760B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       A)  6                B)  5              C)  4               D)  3 </w:t>
      </w:r>
    </w:p>
    <w:p w:rsidR="003326AB" w:rsidRPr="009272B8" w:rsidRDefault="003326AB" w:rsidP="00F64B9F">
      <w:pPr>
        <w:spacing w:after="0"/>
        <w:ind w:left="-283"/>
        <w:rPr>
          <w:b/>
          <w:bCs/>
        </w:rPr>
      </w:pPr>
      <w:r w:rsidRPr="009272B8">
        <w:rPr>
          <w:b/>
          <w:bCs/>
        </w:rPr>
        <w:t>16)  Bir kutudaki 564,8mL meyve suyu 8 bardağa eşit olarak paylaştırılıyor. Buna göre her bir bardaktaki meyve suyu miktarı kaç mL’dir?</w:t>
      </w:r>
    </w:p>
    <w:p w:rsidR="003326AB" w:rsidRPr="009272B8" w:rsidRDefault="003326AB" w:rsidP="00AA760B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   A) 65             B)  68,6            C) 69,3            D) 70,6</w:t>
      </w:r>
    </w:p>
    <w:p w:rsidR="003326AB" w:rsidRPr="009272B8" w:rsidRDefault="003326AB" w:rsidP="00AA760B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 </w:t>
      </w:r>
    </w:p>
    <w:p w:rsidR="003326AB" w:rsidRPr="009272B8" w:rsidRDefault="003326AB" w:rsidP="00F64B9F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17)    3,627 ondalık kesrinin </w:t>
      </w:r>
      <w:r w:rsidRPr="00BA7220">
        <w:rPr>
          <w:b/>
          <w:bCs/>
          <w:u w:val="single"/>
        </w:rPr>
        <w:t>yüzdebirler</w:t>
      </w:r>
      <w:r>
        <w:rPr>
          <w:b/>
          <w:bCs/>
        </w:rPr>
        <w:t xml:space="preserve"> basamağına göre</w:t>
      </w:r>
      <w:r w:rsidRPr="009272B8">
        <w:rPr>
          <w:b/>
          <w:bCs/>
        </w:rPr>
        <w:t xml:space="preserve">  yuvarlanmış </w:t>
      </w:r>
      <w:r>
        <w:rPr>
          <w:b/>
          <w:bCs/>
        </w:rPr>
        <w:t xml:space="preserve"> </w:t>
      </w:r>
      <w:r w:rsidRPr="009272B8">
        <w:rPr>
          <w:b/>
          <w:bCs/>
        </w:rPr>
        <w:t>şekli aşağıdakilerden hangisidir?</w:t>
      </w:r>
    </w:p>
    <w:p w:rsidR="003326AB" w:rsidRPr="009272B8" w:rsidRDefault="003326AB" w:rsidP="008D1C44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   A)  4               B)  3,7             C)  3,63            D) 3,6</w:t>
      </w:r>
    </w:p>
    <w:p w:rsidR="003326AB" w:rsidRPr="009272B8" w:rsidRDefault="003326AB" w:rsidP="008D1C44">
      <w:pPr>
        <w:spacing w:after="0"/>
        <w:ind w:left="-283" w:right="283"/>
        <w:rPr>
          <w:b/>
          <w:bCs/>
        </w:rPr>
      </w:pPr>
    </w:p>
    <w:p w:rsidR="003326AB" w:rsidRPr="009272B8" w:rsidRDefault="003326AB" w:rsidP="00F64B9F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18)  Arzu  Hanım kuruyemişçiden  1 </w:t>
      </w:r>
      <w:r w:rsidRPr="00B849FA">
        <w:rPr>
          <w:b/>
          <w:bCs/>
        </w:rPr>
        <w:fldChar w:fldCharType="begin"/>
      </w:r>
      <w:r w:rsidRPr="00B849FA">
        <w:rPr>
          <w:b/>
          <w:bCs/>
        </w:rPr>
        <w:instrText xml:space="preserve"> QUOTE </w:instrText>
      </w:r>
      <w:r w:rsidRPr="00B849FA">
        <w:pict>
          <v:shape id="_x0000_i1033" type="#_x0000_t75" style="width:21pt;height:23.25pt">
            <v:imagedata r:id="rId10" o:title="" chromakey="white"/>
          </v:shape>
        </w:pict>
      </w:r>
      <w:r w:rsidRPr="00B849FA">
        <w:rPr>
          <w:b/>
          <w:bCs/>
        </w:rPr>
        <w:instrText xml:space="preserve"> </w:instrText>
      </w:r>
      <w:r w:rsidRPr="00B849FA">
        <w:rPr>
          <w:b/>
          <w:bCs/>
        </w:rPr>
        <w:fldChar w:fldCharType="separate"/>
      </w:r>
      <w:r w:rsidRPr="00B849FA">
        <w:pict>
          <v:shape id="_x0000_i1034" type="#_x0000_t75" style="width:21pt;height:23.25pt">
            <v:imagedata r:id="rId10" o:title="" chromakey="white"/>
          </v:shape>
        </w:pict>
      </w:r>
      <w:r w:rsidRPr="00B849FA">
        <w:rPr>
          <w:b/>
          <w:bCs/>
        </w:rPr>
        <w:fldChar w:fldCharType="end"/>
      </w:r>
      <w:r w:rsidRPr="009272B8">
        <w:rPr>
          <w:b/>
          <w:bCs/>
        </w:rPr>
        <w:t xml:space="preserve">kg leblebi , </w:t>
      </w:r>
    </w:p>
    <w:p w:rsidR="003326AB" w:rsidRPr="009272B8" w:rsidRDefault="003326AB" w:rsidP="00F64B9F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2 </w:t>
      </w:r>
      <w:r w:rsidRPr="00B849FA">
        <w:rPr>
          <w:b/>
          <w:bCs/>
        </w:rPr>
        <w:fldChar w:fldCharType="begin"/>
      </w:r>
      <w:r w:rsidRPr="00B849FA">
        <w:rPr>
          <w:b/>
          <w:bCs/>
        </w:rPr>
        <w:instrText xml:space="preserve"> QUOTE </w:instrText>
      </w:r>
      <w:r w:rsidRPr="00B849FA">
        <w:pict>
          <v:shape id="_x0000_i1035" type="#_x0000_t75" style="width:21pt;height:23.25pt">
            <v:imagedata r:id="rId11" o:title="" chromakey="white"/>
          </v:shape>
        </w:pict>
      </w:r>
      <w:r w:rsidRPr="00B849FA">
        <w:rPr>
          <w:b/>
          <w:bCs/>
        </w:rPr>
        <w:instrText xml:space="preserve"> </w:instrText>
      </w:r>
      <w:r w:rsidRPr="00B849FA">
        <w:rPr>
          <w:b/>
          <w:bCs/>
        </w:rPr>
        <w:fldChar w:fldCharType="separate"/>
      </w:r>
      <w:r w:rsidRPr="00B849FA">
        <w:pict>
          <v:shape id="_x0000_i1036" type="#_x0000_t75" style="width:21pt;height:23.25pt">
            <v:imagedata r:id="rId11" o:title="" chromakey="white"/>
          </v:shape>
        </w:pict>
      </w:r>
      <w:r w:rsidRPr="00B849FA">
        <w:rPr>
          <w:b/>
          <w:bCs/>
        </w:rPr>
        <w:fldChar w:fldCharType="end"/>
      </w:r>
      <w:r w:rsidRPr="009272B8">
        <w:rPr>
          <w:b/>
          <w:bCs/>
        </w:rPr>
        <w:t>kg fıstık ve  1</w:t>
      </w:r>
      <w:r w:rsidRPr="00B849FA">
        <w:rPr>
          <w:b/>
          <w:bCs/>
        </w:rPr>
        <w:fldChar w:fldCharType="begin"/>
      </w:r>
      <w:r w:rsidRPr="00B849FA">
        <w:rPr>
          <w:b/>
          <w:bCs/>
        </w:rPr>
        <w:instrText xml:space="preserve"> QUOTE </w:instrText>
      </w:r>
      <w:r w:rsidRPr="00B849FA">
        <w:pict>
          <v:shape id="_x0000_i1037" type="#_x0000_t75" style="width:21pt;height:23.25pt">
            <v:imagedata r:id="rId12" o:title="" chromakey="white"/>
          </v:shape>
        </w:pict>
      </w:r>
      <w:r w:rsidRPr="00B849FA">
        <w:rPr>
          <w:b/>
          <w:bCs/>
        </w:rPr>
        <w:instrText xml:space="preserve"> </w:instrText>
      </w:r>
      <w:r w:rsidRPr="00B849FA">
        <w:rPr>
          <w:b/>
          <w:bCs/>
        </w:rPr>
        <w:fldChar w:fldCharType="separate"/>
      </w:r>
      <w:r w:rsidRPr="00B849FA">
        <w:pict>
          <v:shape id="_x0000_i1038" type="#_x0000_t75" style="width:21pt;height:23.25pt">
            <v:imagedata r:id="rId12" o:title="" chromakey="white"/>
          </v:shape>
        </w:pict>
      </w:r>
      <w:r w:rsidRPr="00B849FA">
        <w:rPr>
          <w:b/>
          <w:bCs/>
        </w:rPr>
        <w:fldChar w:fldCharType="end"/>
      </w:r>
      <w:r w:rsidRPr="009272B8">
        <w:rPr>
          <w:b/>
          <w:bCs/>
        </w:rPr>
        <w:t xml:space="preserve">kg fındık almıştır. Aldıklarının          </w:t>
      </w:r>
    </w:p>
    <w:p w:rsidR="003326AB" w:rsidRPr="009272B8" w:rsidRDefault="003326AB" w:rsidP="00BA7220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hepsini  karıştırıp  </w:t>
      </w:r>
      <w:r w:rsidRPr="00B849FA">
        <w:rPr>
          <w:b/>
          <w:bCs/>
        </w:rPr>
        <w:fldChar w:fldCharType="begin"/>
      </w:r>
      <w:r w:rsidRPr="00B849FA">
        <w:rPr>
          <w:b/>
          <w:bCs/>
        </w:rPr>
        <w:instrText xml:space="preserve"> QUOTE </w:instrText>
      </w:r>
      <w:r w:rsidRPr="00B849FA">
        <w:pict>
          <v:shape id="_x0000_i1039" type="#_x0000_t75" style="width:21pt;height:23.25pt">
            <v:imagedata r:id="rId11" o:title="" chromakey="white"/>
          </v:shape>
        </w:pict>
      </w:r>
      <w:r w:rsidRPr="00B849FA">
        <w:rPr>
          <w:b/>
          <w:bCs/>
        </w:rPr>
        <w:instrText xml:space="preserve"> </w:instrText>
      </w:r>
      <w:r w:rsidRPr="00B849FA">
        <w:rPr>
          <w:b/>
          <w:bCs/>
        </w:rPr>
        <w:fldChar w:fldCharType="separate"/>
      </w:r>
      <w:r w:rsidRPr="00B849FA">
        <w:pict>
          <v:shape id="_x0000_i1040" type="#_x0000_t75" style="width:21pt;height:23.25pt">
            <v:imagedata r:id="rId11" o:title="" chromakey="white"/>
          </v:shape>
        </w:pict>
      </w:r>
      <w:r w:rsidRPr="00B849FA">
        <w:rPr>
          <w:b/>
          <w:bCs/>
        </w:rPr>
        <w:fldChar w:fldCharType="end"/>
      </w:r>
      <w:r w:rsidRPr="009272B8">
        <w:rPr>
          <w:b/>
          <w:bCs/>
        </w:rPr>
        <w:t xml:space="preserve">kg’lık paketler hazırladığına </w:t>
      </w:r>
      <w:r>
        <w:rPr>
          <w:b/>
          <w:bCs/>
        </w:rPr>
        <w:t xml:space="preserve">göre  </w:t>
      </w:r>
      <w:r w:rsidRPr="009272B8">
        <w:rPr>
          <w:b/>
          <w:bCs/>
        </w:rPr>
        <w:t>kaç paket kuruyemiş hazırlamıştır?</w:t>
      </w:r>
    </w:p>
    <w:p w:rsidR="003326AB" w:rsidRPr="009272B8" w:rsidRDefault="003326AB" w:rsidP="008D1C44">
      <w:pPr>
        <w:spacing w:after="0"/>
        <w:ind w:right="283"/>
        <w:rPr>
          <w:b/>
          <w:bCs/>
        </w:rPr>
      </w:pPr>
    </w:p>
    <w:p w:rsidR="003326AB" w:rsidRPr="009272B8" w:rsidRDefault="003326AB" w:rsidP="008D1C44">
      <w:pPr>
        <w:spacing w:after="0"/>
        <w:ind w:right="283"/>
        <w:rPr>
          <w:b/>
          <w:bCs/>
        </w:rPr>
      </w:pPr>
      <w:r w:rsidRPr="009272B8">
        <w:rPr>
          <w:b/>
          <w:bCs/>
        </w:rPr>
        <w:t xml:space="preserve">   A)  13           B)  14             C)  42              D)  24</w:t>
      </w:r>
    </w:p>
    <w:p w:rsidR="003326AB" w:rsidRPr="009272B8" w:rsidRDefault="003326AB" w:rsidP="008D1C44">
      <w:pPr>
        <w:spacing w:after="0"/>
        <w:ind w:right="283"/>
        <w:rPr>
          <w:b/>
          <w:bCs/>
        </w:rPr>
      </w:pPr>
    </w:p>
    <w:p w:rsidR="003326AB" w:rsidRPr="009272B8" w:rsidRDefault="003326AB" w:rsidP="00F64B9F">
      <w:pPr>
        <w:spacing w:after="0"/>
        <w:ind w:left="-283"/>
        <w:rPr>
          <w:b/>
          <w:bCs/>
        </w:rPr>
      </w:pPr>
      <w:r w:rsidRPr="009272B8">
        <w:rPr>
          <w:b/>
          <w:bCs/>
        </w:rPr>
        <w:t>19)  Yusuf parasının beşte üçü ile çanta , kalan parasının yarısı ile tanesi 2 TL olan kalemlerden 5 tane alıyor. Buna göre</w:t>
      </w:r>
      <w:r w:rsidRPr="00BA7220">
        <w:rPr>
          <w:b/>
          <w:bCs/>
          <w:u w:val="single"/>
        </w:rPr>
        <w:t>, çantanın fiyatı</w:t>
      </w:r>
      <w:r w:rsidRPr="009272B8">
        <w:rPr>
          <w:b/>
          <w:bCs/>
        </w:rPr>
        <w:t xml:space="preserve"> kaç TLdir?</w:t>
      </w:r>
    </w:p>
    <w:p w:rsidR="003326AB" w:rsidRPr="009272B8" w:rsidRDefault="003326AB" w:rsidP="00F64B9F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 </w:t>
      </w:r>
    </w:p>
    <w:p w:rsidR="003326AB" w:rsidRPr="009272B8" w:rsidRDefault="003326AB" w:rsidP="00F64B9F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 A)  30             B)  50             C) 60              D)  80</w:t>
      </w:r>
    </w:p>
    <w:p w:rsidR="003326AB" w:rsidRPr="009272B8" w:rsidRDefault="003326AB" w:rsidP="00F64B9F">
      <w:pPr>
        <w:spacing w:after="0"/>
        <w:ind w:left="-283"/>
        <w:rPr>
          <w:b/>
          <w:bCs/>
        </w:rPr>
      </w:pPr>
    </w:p>
    <w:p w:rsidR="003326AB" w:rsidRPr="009272B8" w:rsidRDefault="003326AB" w:rsidP="00F64B9F">
      <w:pPr>
        <w:spacing w:after="0"/>
        <w:ind w:left="-283"/>
        <w:rPr>
          <w:b/>
          <w:bCs/>
        </w:rPr>
      </w:pPr>
      <w:r w:rsidRPr="009272B8">
        <w:rPr>
          <w:b/>
          <w:bCs/>
        </w:rPr>
        <w:t>20)  Bir iş yerinde çalışan 20 kişiden 4’ü okula otobüs ile 8’i yürüyerek kalanlarda kendi arabaları ile gelmektedir.</w:t>
      </w:r>
    </w:p>
    <w:p w:rsidR="003326AB" w:rsidRPr="009272B8" w:rsidRDefault="003326AB" w:rsidP="00F64B9F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Buna göre iş yerine kendi </w:t>
      </w:r>
      <w:r w:rsidRPr="00BA7220">
        <w:rPr>
          <w:b/>
          <w:bCs/>
          <w:u w:val="single"/>
        </w:rPr>
        <w:t>arabalarıyla</w:t>
      </w:r>
      <w:r w:rsidRPr="009272B8">
        <w:rPr>
          <w:b/>
          <w:bCs/>
        </w:rPr>
        <w:t xml:space="preserve"> gelenlerin sayısının </w:t>
      </w:r>
      <w:r w:rsidRPr="00BA7220">
        <w:rPr>
          <w:b/>
          <w:bCs/>
          <w:u w:val="single"/>
        </w:rPr>
        <w:t>otobüs</w:t>
      </w:r>
      <w:r w:rsidRPr="009272B8">
        <w:rPr>
          <w:b/>
          <w:bCs/>
        </w:rPr>
        <w:t xml:space="preserve"> ile gelenlerin sayısına oranı kaçtır?</w:t>
      </w:r>
    </w:p>
    <w:p w:rsidR="003326AB" w:rsidRPr="009272B8" w:rsidRDefault="003326AB" w:rsidP="00F64B9F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</w:t>
      </w:r>
    </w:p>
    <w:p w:rsidR="003326AB" w:rsidRPr="009272B8" w:rsidRDefault="003326AB" w:rsidP="00F64B9F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A)  </w:t>
      </w:r>
      <w:r w:rsidRPr="00B849FA">
        <w:rPr>
          <w:b/>
          <w:bCs/>
        </w:rPr>
        <w:fldChar w:fldCharType="begin"/>
      </w:r>
      <w:r w:rsidRPr="00B849FA">
        <w:rPr>
          <w:b/>
          <w:bCs/>
        </w:rPr>
        <w:instrText xml:space="preserve"> QUOTE </w:instrText>
      </w:r>
      <w:r w:rsidRPr="00B849FA">
        <w:pict>
          <v:shape id="_x0000_i1041" type="#_x0000_t75" style="width:21pt;height:23.25pt">
            <v:imagedata r:id="rId13" o:title="" chromakey="white"/>
          </v:shape>
        </w:pict>
      </w:r>
      <w:r w:rsidRPr="00B849FA">
        <w:rPr>
          <w:b/>
          <w:bCs/>
        </w:rPr>
        <w:instrText xml:space="preserve"> </w:instrText>
      </w:r>
      <w:r w:rsidRPr="00B849FA">
        <w:rPr>
          <w:b/>
          <w:bCs/>
        </w:rPr>
        <w:fldChar w:fldCharType="separate"/>
      </w:r>
      <w:r w:rsidRPr="00B849FA">
        <w:pict>
          <v:shape id="_x0000_i1042" type="#_x0000_t75" style="width:21pt;height:23.25pt">
            <v:imagedata r:id="rId13" o:title="" chromakey="white"/>
          </v:shape>
        </w:pict>
      </w:r>
      <w:r w:rsidRPr="00B849FA">
        <w:rPr>
          <w:b/>
          <w:bCs/>
        </w:rPr>
        <w:fldChar w:fldCharType="end"/>
      </w:r>
      <w:r w:rsidRPr="009272B8">
        <w:rPr>
          <w:b/>
          <w:bCs/>
        </w:rPr>
        <w:t xml:space="preserve">            B)  </w:t>
      </w:r>
      <w:r w:rsidRPr="00B849FA">
        <w:rPr>
          <w:b/>
          <w:bCs/>
        </w:rPr>
        <w:fldChar w:fldCharType="begin"/>
      </w:r>
      <w:r w:rsidRPr="00B849FA">
        <w:rPr>
          <w:b/>
          <w:bCs/>
        </w:rPr>
        <w:instrText xml:space="preserve"> QUOTE </w:instrText>
      </w:r>
      <w:r w:rsidRPr="00B849FA">
        <w:pict>
          <v:shape id="_x0000_i1043" type="#_x0000_t75" style="width:21pt;height:23.25pt">
            <v:imagedata r:id="rId14" o:title="" chromakey="white"/>
          </v:shape>
        </w:pict>
      </w:r>
      <w:r w:rsidRPr="00B849FA">
        <w:rPr>
          <w:b/>
          <w:bCs/>
        </w:rPr>
        <w:instrText xml:space="preserve"> </w:instrText>
      </w:r>
      <w:r w:rsidRPr="00B849FA">
        <w:rPr>
          <w:b/>
          <w:bCs/>
        </w:rPr>
        <w:fldChar w:fldCharType="separate"/>
      </w:r>
      <w:r w:rsidRPr="00B849FA">
        <w:pict>
          <v:shape id="_x0000_i1044" type="#_x0000_t75" style="width:21pt;height:23.25pt">
            <v:imagedata r:id="rId14" o:title="" chromakey="white"/>
          </v:shape>
        </w:pict>
      </w:r>
      <w:r w:rsidRPr="00B849FA">
        <w:rPr>
          <w:b/>
          <w:bCs/>
        </w:rPr>
        <w:fldChar w:fldCharType="end"/>
      </w:r>
      <w:r w:rsidRPr="009272B8">
        <w:rPr>
          <w:b/>
          <w:bCs/>
        </w:rPr>
        <w:t xml:space="preserve">             C)  </w:t>
      </w:r>
      <w:r w:rsidRPr="00B849FA">
        <w:rPr>
          <w:b/>
          <w:bCs/>
        </w:rPr>
        <w:fldChar w:fldCharType="begin"/>
      </w:r>
      <w:r w:rsidRPr="00B849FA">
        <w:rPr>
          <w:b/>
          <w:bCs/>
        </w:rPr>
        <w:instrText xml:space="preserve"> QUOTE </w:instrText>
      </w:r>
      <w:r w:rsidRPr="00B849FA">
        <w:pict>
          <v:shape id="_x0000_i1045" type="#_x0000_t75" style="width:21pt;height:23.25pt">
            <v:imagedata r:id="rId15" o:title="" chromakey="white"/>
          </v:shape>
        </w:pict>
      </w:r>
      <w:r w:rsidRPr="00B849FA">
        <w:rPr>
          <w:b/>
          <w:bCs/>
        </w:rPr>
        <w:instrText xml:space="preserve"> </w:instrText>
      </w:r>
      <w:r w:rsidRPr="00B849FA">
        <w:rPr>
          <w:b/>
          <w:bCs/>
        </w:rPr>
        <w:fldChar w:fldCharType="separate"/>
      </w:r>
      <w:r w:rsidRPr="00B849FA">
        <w:pict>
          <v:shape id="_x0000_i1046" type="#_x0000_t75" style="width:21pt;height:23.25pt">
            <v:imagedata r:id="rId15" o:title="" chromakey="white"/>
          </v:shape>
        </w:pict>
      </w:r>
      <w:r w:rsidRPr="00B849FA">
        <w:rPr>
          <w:b/>
          <w:bCs/>
        </w:rPr>
        <w:fldChar w:fldCharType="end"/>
      </w:r>
      <w:r w:rsidRPr="009272B8">
        <w:rPr>
          <w:b/>
          <w:bCs/>
        </w:rPr>
        <w:t xml:space="preserve">            D)  2</w:t>
      </w:r>
    </w:p>
    <w:p w:rsidR="003326AB" w:rsidRPr="009272B8" w:rsidRDefault="003326AB" w:rsidP="00F64B9F">
      <w:pPr>
        <w:spacing w:after="0"/>
        <w:ind w:left="-283"/>
        <w:rPr>
          <w:b/>
          <w:bCs/>
        </w:rPr>
      </w:pPr>
    </w:p>
    <w:p w:rsidR="003326AB" w:rsidRPr="009272B8" w:rsidRDefault="003326AB" w:rsidP="00F64B9F">
      <w:pPr>
        <w:spacing w:after="0"/>
        <w:ind w:left="-283"/>
        <w:rPr>
          <w:b/>
          <w:b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38.7pt;margin-top:7.1pt;width:50.3pt;height:74.7pt;flip:x y;z-index:251689472" o:connectortype="straight">
            <v:stroke endarrow="block"/>
          </v:shape>
        </w:pict>
      </w:r>
      <w:r w:rsidRPr="009272B8">
        <w:rPr>
          <w:b/>
          <w:bCs/>
        </w:rPr>
        <w:t xml:space="preserve">21)  </w:t>
      </w:r>
    </w:p>
    <w:p w:rsidR="003326AB" w:rsidRPr="009272B8" w:rsidRDefault="003326AB" w:rsidP="007D3EF0">
      <w:pPr>
        <w:spacing w:after="0"/>
        <w:ind w:left="-283" w:right="283"/>
        <w:rPr>
          <w:b/>
          <w:bCs/>
        </w:rPr>
      </w:pPr>
      <w:r>
        <w:rPr>
          <w:noProof/>
        </w:rPr>
        <w:pict>
          <v:shape id="_x0000_s1089" type="#_x0000_t32" style="position:absolute;left:0;text-align:left;margin-left:89pt;margin-top:4.6pt;width:69.95pt;height:61.8pt;flip:y;z-index:251688448" o:connectortype="straight">
            <v:stroke endarrow="block"/>
          </v:shape>
        </w:pict>
      </w:r>
      <w:r w:rsidRPr="009272B8">
        <w:rPr>
          <w:b/>
          <w:bCs/>
        </w:rPr>
        <w:t xml:space="preserve">  </w: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  <w:r>
        <w:rPr>
          <w:noProof/>
        </w:rPr>
        <w:pict>
          <v:shape id="_x0000_s1090" type="#_x0000_t32" style="position:absolute;left:0;text-align:left;margin-left:4.1pt;margin-top:4.6pt;width:177.25pt;height:0;z-index:251687424" o:connectortype="straight">
            <v:stroke startarrow="block" endarrow="block"/>
          </v:shape>
        </w:pic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  <w:r w:rsidRPr="009272B8">
        <w:rPr>
          <w:b/>
          <w:bCs/>
        </w:rPr>
        <w:t xml:space="preserve">    Yukarıdaki şekilde A, E ve B noktaları doğrudaştır.</w:t>
      </w:r>
    </w:p>
    <w:p w:rsidR="003326AB" w:rsidRPr="009272B8" w:rsidRDefault="003326AB" w:rsidP="009D62D5">
      <w:pPr>
        <w:spacing w:after="0"/>
        <w:ind w:left="-283"/>
        <w:rPr>
          <w:b/>
          <w:bCs/>
        </w:rPr>
      </w:pPr>
      <w:r w:rsidRPr="00BA7220">
        <w:rPr>
          <w:b/>
          <w:bCs/>
          <w:u w:val="single"/>
        </w:rPr>
        <w:t xml:space="preserve">   AED açısının bütünleri</w:t>
      </w:r>
      <w:r w:rsidRPr="009272B8">
        <w:rPr>
          <w:b/>
          <w:bCs/>
        </w:rPr>
        <w:t xml:space="preserve">  110</w:t>
      </w:r>
      <w:r w:rsidRPr="009272B8">
        <w:rPr>
          <w:b/>
          <w:bCs/>
          <w:vertAlign w:val="superscript"/>
        </w:rPr>
        <w:t>0</w:t>
      </w:r>
      <w:r w:rsidRPr="009272B8">
        <w:rPr>
          <w:b/>
          <w:bCs/>
        </w:rPr>
        <w:t xml:space="preserve"> C olduğuna göre DEC                           açısının  ölçüsü kaç derecedir?</w:t>
      </w:r>
    </w:p>
    <w:p w:rsidR="003326AB" w:rsidRPr="009272B8" w:rsidRDefault="003326AB" w:rsidP="009D62D5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 A)  </w:t>
      </w:r>
      <w:r>
        <w:rPr>
          <w:b/>
          <w:bCs/>
        </w:rPr>
        <w:t>40</w:t>
      </w:r>
      <w:r w:rsidRPr="009272B8">
        <w:rPr>
          <w:b/>
          <w:bCs/>
        </w:rPr>
        <w:t xml:space="preserve">             B)  75             C)  80             D)  90</w:t>
      </w:r>
    </w:p>
    <w:p w:rsidR="003326AB" w:rsidRPr="009272B8" w:rsidRDefault="003326AB" w:rsidP="009D62D5">
      <w:pPr>
        <w:spacing w:after="0"/>
        <w:ind w:left="-283"/>
        <w:rPr>
          <w:b/>
          <w:bCs/>
        </w:rPr>
      </w:pPr>
    </w:p>
    <w:p w:rsidR="003326AB" w:rsidRPr="009272B8" w:rsidRDefault="003326AB" w:rsidP="009D62D5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22)       4567  .  5  =  4567 . ( 7 - A )  olduğuna göre ,  </w:t>
      </w:r>
    </w:p>
    <w:p w:rsidR="003326AB" w:rsidRPr="009272B8" w:rsidRDefault="003326AB" w:rsidP="009D62D5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 A kaçtır?</w:t>
      </w:r>
    </w:p>
    <w:p w:rsidR="003326AB" w:rsidRPr="009272B8" w:rsidRDefault="003326AB" w:rsidP="009D62D5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  </w:t>
      </w:r>
    </w:p>
    <w:p w:rsidR="003326AB" w:rsidRPr="009272B8" w:rsidRDefault="003326AB" w:rsidP="009D62D5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   A)  1              B)  2              C)  3               D)  4</w:t>
      </w:r>
    </w:p>
    <w:p w:rsidR="003326AB" w:rsidRPr="009272B8" w:rsidRDefault="003326AB" w:rsidP="009D62D5">
      <w:pPr>
        <w:spacing w:after="0"/>
        <w:ind w:left="-283"/>
        <w:rPr>
          <w:b/>
          <w:bCs/>
        </w:rPr>
      </w:pPr>
    </w:p>
    <w:p w:rsidR="003326AB" w:rsidRPr="009272B8" w:rsidRDefault="003326AB" w:rsidP="009D62D5">
      <w:pPr>
        <w:spacing w:after="0"/>
        <w:ind w:left="-283"/>
        <w:rPr>
          <w:b/>
          <w:bCs/>
        </w:rPr>
      </w:pPr>
    </w:p>
    <w:p w:rsidR="003326AB" w:rsidRPr="009272B8" w:rsidRDefault="003326AB" w:rsidP="009D62D5">
      <w:pPr>
        <w:spacing w:after="0"/>
        <w:ind w:left="-283"/>
        <w:rPr>
          <w:b/>
          <w:bCs/>
        </w:rPr>
      </w:pPr>
    </w:p>
    <w:p w:rsidR="003326AB" w:rsidRPr="009272B8" w:rsidRDefault="003326AB" w:rsidP="009D62D5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23)         75 : 5 + 10 . 18 – 13    işleminin sonucu kaçtır?</w:t>
      </w:r>
    </w:p>
    <w:p w:rsidR="003326AB" w:rsidRPr="009272B8" w:rsidRDefault="003326AB" w:rsidP="009D62D5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</w:t>
      </w:r>
    </w:p>
    <w:p w:rsidR="003326AB" w:rsidRPr="009272B8" w:rsidRDefault="003326AB" w:rsidP="00D6584E">
      <w:pPr>
        <w:spacing w:after="0"/>
        <w:ind w:left="-283"/>
        <w:rPr>
          <w:b/>
          <w:bCs/>
        </w:rPr>
      </w:pPr>
      <w:r w:rsidRPr="009272B8">
        <w:rPr>
          <w:b/>
          <w:bCs/>
        </w:rPr>
        <w:t xml:space="preserve">             A)  </w:t>
      </w:r>
      <w:r>
        <w:rPr>
          <w:b/>
          <w:bCs/>
        </w:rPr>
        <w:t>437</w:t>
      </w:r>
      <w:r w:rsidRPr="009272B8">
        <w:rPr>
          <w:b/>
          <w:bCs/>
        </w:rPr>
        <w:t xml:space="preserve">            B)  77            C)  112          D)  182</w:t>
      </w:r>
    </w:p>
    <w:p w:rsidR="003326AB" w:rsidRPr="009272B8" w:rsidRDefault="003326AB" w:rsidP="00D6584E">
      <w:pPr>
        <w:spacing w:after="0"/>
        <w:ind w:left="-283"/>
        <w:rPr>
          <w:b/>
          <w:bCs/>
        </w:rPr>
      </w:pPr>
    </w:p>
    <w:p w:rsidR="003326AB" w:rsidRPr="009272B8" w:rsidRDefault="003326AB" w:rsidP="00D6584E">
      <w:pPr>
        <w:spacing w:after="0"/>
        <w:rPr>
          <w:b/>
          <w:bCs/>
        </w:rPr>
      </w:pPr>
      <w:r w:rsidRPr="009272B8">
        <w:rPr>
          <w:b/>
          <w:bCs/>
        </w:rPr>
        <w:t>24)   Dört basamaklı 5A5A sayısı , 9 ile kalansız      bölünebilmektedir. Buna göre , A kaçtır?</w:t>
      </w:r>
    </w:p>
    <w:p w:rsidR="003326AB" w:rsidRPr="009272B8" w:rsidRDefault="003326AB" w:rsidP="00D6584E">
      <w:pPr>
        <w:spacing w:after="0"/>
        <w:rPr>
          <w:b/>
          <w:bCs/>
        </w:rPr>
      </w:pPr>
    </w:p>
    <w:p w:rsidR="003326AB" w:rsidRPr="009272B8" w:rsidRDefault="003326AB" w:rsidP="00D6584E">
      <w:pPr>
        <w:spacing w:after="0"/>
        <w:rPr>
          <w:b/>
          <w:bCs/>
        </w:rPr>
      </w:pPr>
      <w:r w:rsidRPr="009272B8">
        <w:rPr>
          <w:b/>
          <w:bCs/>
        </w:rPr>
        <w:t xml:space="preserve">         A) 2              B) 4               C)  5             D)  7</w:t>
      </w:r>
    </w:p>
    <w:p w:rsidR="003326AB" w:rsidRPr="009272B8" w:rsidRDefault="003326AB" w:rsidP="00D6584E">
      <w:pPr>
        <w:spacing w:after="0"/>
        <w:rPr>
          <w:b/>
          <w:bCs/>
        </w:rPr>
      </w:pPr>
    </w:p>
    <w:p w:rsidR="003326AB" w:rsidRPr="009272B8" w:rsidRDefault="003326AB" w:rsidP="00D6584E">
      <w:pPr>
        <w:spacing w:after="0"/>
        <w:rPr>
          <w:b/>
          <w:bCs/>
        </w:rPr>
      </w:pPr>
      <w:r w:rsidRPr="009272B8">
        <w:rPr>
          <w:b/>
          <w:bCs/>
        </w:rPr>
        <w:t xml:space="preserve">25)   Aşağıdakilerden hangisi 140 sayısının asal çarpanlarından biri </w:t>
      </w:r>
      <w:r w:rsidRPr="00BA7220">
        <w:rPr>
          <w:b/>
          <w:bCs/>
          <w:u w:val="single"/>
        </w:rPr>
        <w:t>değildir</w:t>
      </w:r>
      <w:r w:rsidRPr="009272B8">
        <w:rPr>
          <w:b/>
          <w:bCs/>
        </w:rPr>
        <w:t>?</w:t>
      </w:r>
    </w:p>
    <w:p w:rsidR="003326AB" w:rsidRPr="009272B8" w:rsidRDefault="003326AB" w:rsidP="00D6584E">
      <w:pPr>
        <w:spacing w:after="0"/>
        <w:rPr>
          <w:b/>
          <w:bCs/>
        </w:rPr>
      </w:pPr>
      <w:r w:rsidRPr="009272B8">
        <w:rPr>
          <w:b/>
          <w:bCs/>
        </w:rPr>
        <w:t xml:space="preserve">    </w:t>
      </w:r>
    </w:p>
    <w:p w:rsidR="003326AB" w:rsidRPr="009272B8" w:rsidRDefault="003326AB" w:rsidP="00D6584E">
      <w:pPr>
        <w:spacing w:after="0"/>
        <w:rPr>
          <w:b/>
          <w:bCs/>
        </w:rPr>
      </w:pPr>
      <w:r w:rsidRPr="009272B8">
        <w:rPr>
          <w:b/>
          <w:bCs/>
        </w:rPr>
        <w:t xml:space="preserve">         A) 2             B)  3               C) 5              D) 7</w:t>
      </w:r>
    </w:p>
    <w:p w:rsidR="003326AB" w:rsidRPr="009272B8" w:rsidRDefault="003326AB" w:rsidP="00D6584E">
      <w:pPr>
        <w:spacing w:after="0"/>
        <w:rPr>
          <w:b/>
          <w:bCs/>
        </w:rPr>
      </w:pPr>
    </w:p>
    <w:p w:rsidR="003326AB" w:rsidRPr="009272B8" w:rsidRDefault="003326AB" w:rsidP="00D6584E">
      <w:pPr>
        <w:spacing w:after="0"/>
        <w:rPr>
          <w:b/>
          <w:bCs/>
        </w:rPr>
      </w:pPr>
    </w:p>
    <w:p w:rsidR="003326AB" w:rsidRPr="009272B8" w:rsidRDefault="003326AB" w:rsidP="00D6584E">
      <w:pPr>
        <w:spacing w:after="0"/>
        <w:rPr>
          <w:b/>
          <w:bCs/>
        </w:rPr>
      </w:pPr>
    </w:p>
    <w:p w:rsidR="003326AB" w:rsidRPr="009272B8" w:rsidRDefault="003326AB" w:rsidP="00D6584E">
      <w:pPr>
        <w:spacing w:after="0"/>
        <w:rPr>
          <w:b/>
          <w:bCs/>
        </w:rPr>
      </w:pPr>
    </w:p>
    <w:p w:rsidR="003326AB" w:rsidRPr="009272B8" w:rsidRDefault="003326AB" w:rsidP="00D6584E">
      <w:pPr>
        <w:spacing w:after="0"/>
        <w:jc w:val="center"/>
        <w:rPr>
          <w:b/>
          <w:bCs/>
        </w:rPr>
      </w:pPr>
      <w:r w:rsidRPr="009272B8">
        <w:rPr>
          <w:b/>
          <w:bCs/>
        </w:rPr>
        <w:t>Her soru 4 puan değerindedir.</w:t>
      </w:r>
    </w:p>
    <w:p w:rsidR="003326AB" w:rsidRPr="009272B8" w:rsidRDefault="003326AB" w:rsidP="00D6584E">
      <w:pPr>
        <w:spacing w:after="0"/>
        <w:jc w:val="center"/>
        <w:rPr>
          <w:b/>
          <w:bCs/>
        </w:rPr>
      </w:pPr>
      <w:r w:rsidRPr="009272B8">
        <w:rPr>
          <w:b/>
          <w:bCs/>
        </w:rPr>
        <w:t xml:space="preserve">Başarılar dilerim </w:t>
      </w:r>
      <w:r w:rsidRPr="009272B8">
        <w:rPr>
          <w:b/>
          <w:bCs/>
        </w:rPr>
        <w:sym w:font="Wingdings" w:char="F04A"/>
      </w:r>
      <w:r w:rsidRPr="009272B8">
        <w:rPr>
          <w:b/>
          <w:bCs/>
        </w:rPr>
        <w:sym w:font="Wingdings" w:char="F04A"/>
      </w:r>
      <w:r w:rsidRPr="009272B8">
        <w:rPr>
          <w:b/>
          <w:bCs/>
        </w:rPr>
        <w:sym w:font="Wingdings" w:char="F04A"/>
      </w:r>
      <w:r w:rsidRPr="009272B8">
        <w:rPr>
          <w:b/>
          <w:bCs/>
        </w:rPr>
        <w:sym w:font="Wingdings" w:char="F04A"/>
      </w:r>
      <w:r w:rsidRPr="009272B8">
        <w:rPr>
          <w:b/>
          <w:bCs/>
        </w:rPr>
        <w:sym w:font="Wingdings" w:char="F04A"/>
      </w:r>
      <w:r w:rsidRPr="009272B8">
        <w:rPr>
          <w:b/>
          <w:bCs/>
        </w:rPr>
        <w:sym w:font="Wingdings" w:char="F04A"/>
      </w:r>
      <w:r w:rsidRPr="009272B8">
        <w:rPr>
          <w:b/>
          <w:bCs/>
        </w:rPr>
        <w:sym w:font="Wingdings" w:char="F04A"/>
      </w:r>
      <w:r w:rsidRPr="009272B8">
        <w:rPr>
          <w:b/>
          <w:bCs/>
        </w:rPr>
        <w:sym w:font="Wingdings" w:char="F04A"/>
      </w:r>
      <w:r w:rsidRPr="009272B8">
        <w:rPr>
          <w:b/>
          <w:bCs/>
        </w:rPr>
        <w:sym w:font="Wingdings" w:char="F04A"/>
      </w:r>
      <w:r w:rsidRPr="009272B8">
        <w:rPr>
          <w:b/>
          <w:bCs/>
        </w:rPr>
        <w:sym w:font="Wingdings" w:char="F04A"/>
      </w:r>
      <w:r w:rsidRPr="009272B8">
        <w:rPr>
          <w:b/>
          <w:bCs/>
        </w:rPr>
        <w:sym w:font="Wingdings" w:char="F04A"/>
      </w:r>
      <w:r w:rsidRPr="009272B8">
        <w:rPr>
          <w:b/>
          <w:bCs/>
        </w:rPr>
        <w:sym w:font="Wingdings" w:char="F04A"/>
      </w:r>
      <w:r w:rsidRPr="009272B8">
        <w:rPr>
          <w:b/>
          <w:bCs/>
        </w:rPr>
        <w:sym w:font="Wingdings" w:char="F04A"/>
      </w:r>
      <w:r w:rsidRPr="009272B8">
        <w:rPr>
          <w:b/>
          <w:bCs/>
        </w:rPr>
        <w:sym w:font="Wingdings" w:char="F04A"/>
      </w:r>
    </w:p>
    <w:p w:rsidR="003326AB" w:rsidRPr="009272B8" w:rsidRDefault="003326AB" w:rsidP="00D6584E">
      <w:pPr>
        <w:spacing w:after="0"/>
        <w:jc w:val="center"/>
        <w:rPr>
          <w:b/>
          <w:bCs/>
        </w:rPr>
      </w:pPr>
    </w:p>
    <w:p w:rsidR="003326AB" w:rsidRPr="009272B8" w:rsidRDefault="003326AB" w:rsidP="00D6584E">
      <w:pPr>
        <w:spacing w:after="0"/>
        <w:jc w:val="center"/>
        <w:rPr>
          <w:b/>
          <w:bCs/>
        </w:rPr>
      </w:pPr>
      <w:r w:rsidRPr="009272B8">
        <w:rPr>
          <w:b/>
          <w:bCs/>
        </w:rPr>
        <w:t>ARZU TAKKAÇ</w:t>
      </w:r>
    </w:p>
    <w:p w:rsidR="003326AB" w:rsidRPr="009272B8" w:rsidRDefault="003326AB" w:rsidP="00D6584E">
      <w:pPr>
        <w:spacing w:after="0"/>
        <w:jc w:val="center"/>
        <w:rPr>
          <w:b/>
          <w:bCs/>
        </w:rPr>
      </w:pPr>
      <w:r w:rsidRPr="009272B8">
        <w:rPr>
          <w:b/>
          <w:bCs/>
        </w:rPr>
        <w:t>MATEMATİK ÖĞRETMENİ</w:t>
      </w: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p w:rsidR="003326AB" w:rsidRPr="009272B8" w:rsidRDefault="003326AB" w:rsidP="00235EE7">
      <w:pPr>
        <w:spacing w:after="0"/>
        <w:ind w:left="-283" w:right="283"/>
        <w:rPr>
          <w:b/>
          <w:bCs/>
        </w:rPr>
      </w:pPr>
    </w:p>
    <w:sectPr w:rsidR="003326AB" w:rsidRPr="009272B8" w:rsidSect="00CB693B"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93B"/>
    <w:rsid w:val="00015C86"/>
    <w:rsid w:val="000477D4"/>
    <w:rsid w:val="00096189"/>
    <w:rsid w:val="00160ABE"/>
    <w:rsid w:val="00235EE7"/>
    <w:rsid w:val="00331365"/>
    <w:rsid w:val="003326AB"/>
    <w:rsid w:val="00367FCD"/>
    <w:rsid w:val="00452FB8"/>
    <w:rsid w:val="005405F5"/>
    <w:rsid w:val="00554862"/>
    <w:rsid w:val="005958A6"/>
    <w:rsid w:val="005E002D"/>
    <w:rsid w:val="00775123"/>
    <w:rsid w:val="0079142C"/>
    <w:rsid w:val="007C2E37"/>
    <w:rsid w:val="007D3EF0"/>
    <w:rsid w:val="007D743C"/>
    <w:rsid w:val="008C751C"/>
    <w:rsid w:val="008D1C44"/>
    <w:rsid w:val="009272B8"/>
    <w:rsid w:val="009D62D5"/>
    <w:rsid w:val="00A313F2"/>
    <w:rsid w:val="00AA760B"/>
    <w:rsid w:val="00B849FA"/>
    <w:rsid w:val="00BA7220"/>
    <w:rsid w:val="00BC5032"/>
    <w:rsid w:val="00C008B8"/>
    <w:rsid w:val="00C9495C"/>
    <w:rsid w:val="00CB693B"/>
    <w:rsid w:val="00CE5C1B"/>
    <w:rsid w:val="00D6584E"/>
    <w:rsid w:val="00D76296"/>
    <w:rsid w:val="00EA4710"/>
    <w:rsid w:val="00F41783"/>
    <w:rsid w:val="00F64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36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0AB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6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0A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C2E3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8C75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31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3</Pages>
  <Words>843</Words>
  <Characters>4809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edanur</cp:lastModifiedBy>
  <cp:revision>22</cp:revision>
  <cp:lastPrinted>2015-03-21T21:33:00Z</cp:lastPrinted>
  <dcterms:created xsi:type="dcterms:W3CDTF">2015-03-21T18:52:00Z</dcterms:created>
  <dcterms:modified xsi:type="dcterms:W3CDTF">2015-04-01T20:51:00Z</dcterms:modified>
</cp:coreProperties>
</file>