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B14" w:rsidRDefault="008D2B14" w:rsidP="009B662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NAME &amp; </w:t>
      </w:r>
      <w:r w:rsidRPr="00197EB8">
        <w:rPr>
          <w:rFonts w:ascii="Times New Roman" w:hAnsi="Times New Roman" w:cs="Times New Roman"/>
          <w:b/>
          <w:bCs/>
        </w:rPr>
        <w:t>SURNAME</w:t>
      </w:r>
      <w:r>
        <w:rPr>
          <w:rFonts w:ascii="Times New Roman" w:hAnsi="Times New Roman" w:cs="Times New Roman"/>
          <w:b/>
          <w:bCs/>
        </w:rPr>
        <w:t>:</w:t>
      </w:r>
      <w:r w:rsidRPr="00197EB8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SCORE:    </w:t>
      </w:r>
      <w:r w:rsidRPr="00197EB8">
        <w:rPr>
          <w:rFonts w:ascii="Times New Roman" w:hAnsi="Times New Roman" w:cs="Times New Roman"/>
          <w:b/>
          <w:bCs/>
        </w:rPr>
        <w:t xml:space="preserve">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</w:t>
      </w:r>
      <w:r w:rsidRPr="00197EB8">
        <w:rPr>
          <w:rFonts w:ascii="Times New Roman" w:hAnsi="Times New Roman" w:cs="Times New Roman"/>
          <w:b/>
          <w:bCs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</w:rPr>
        <w:t>NUMBER:</w:t>
      </w:r>
      <w:r w:rsidRPr="00197EB8">
        <w:rPr>
          <w:rFonts w:ascii="Times New Roman" w:hAnsi="Times New Roman" w:cs="Times New Roman"/>
          <w:b/>
          <w:bCs/>
        </w:rPr>
        <w:t xml:space="preserve">         </w:t>
      </w:r>
    </w:p>
    <w:p w:rsidR="008D2B14" w:rsidRPr="00197EB8" w:rsidRDefault="008D2B14" w:rsidP="009B6620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CLASS:</w:t>
      </w:r>
      <w:r w:rsidRPr="00197EB8">
        <w:rPr>
          <w:rFonts w:ascii="Times New Roman" w:hAnsi="Times New Roman" w:cs="Times New Roman"/>
          <w:b/>
          <w:bCs/>
        </w:rPr>
        <w:t xml:space="preserve">     </w:t>
      </w:r>
    </w:p>
    <w:p w:rsidR="008D2B14" w:rsidRPr="00197EB8" w:rsidRDefault="008D2B14" w:rsidP="009B662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197EB8">
        <w:rPr>
          <w:rFonts w:ascii="Times New Roman" w:hAnsi="Times New Roman" w:cs="Times New Roman"/>
          <w:b/>
          <w:bCs/>
        </w:rPr>
        <w:t>DÖĞER ORTAOKU</w:t>
      </w:r>
      <w:r>
        <w:rPr>
          <w:rFonts w:ascii="Times New Roman" w:hAnsi="Times New Roman" w:cs="Times New Roman"/>
          <w:b/>
          <w:bCs/>
        </w:rPr>
        <w:t>LU 2014-2015 ACADEMIC YEAR SECOND</w:t>
      </w:r>
      <w:r w:rsidRPr="00197EB8">
        <w:rPr>
          <w:rFonts w:ascii="Times New Roman" w:hAnsi="Times New Roman" w:cs="Times New Roman"/>
          <w:b/>
          <w:bCs/>
        </w:rPr>
        <w:t xml:space="preserve"> TERM</w:t>
      </w:r>
    </w:p>
    <w:p w:rsidR="008D2B14" w:rsidRDefault="008D2B14" w:rsidP="009B662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SIXTH</w:t>
      </w:r>
      <w:r w:rsidRPr="00197EB8">
        <w:rPr>
          <w:rFonts w:ascii="Times New Roman" w:hAnsi="Times New Roman" w:cs="Times New Roman"/>
          <w:b/>
          <w:bCs/>
        </w:rPr>
        <w:t xml:space="preserve"> CLASS</w:t>
      </w:r>
      <w:r>
        <w:rPr>
          <w:rFonts w:ascii="Times New Roman" w:hAnsi="Times New Roman" w:cs="Times New Roman"/>
          <w:b/>
          <w:bCs/>
        </w:rPr>
        <w:t xml:space="preserve"> FIRST ELECTIVE COURSE</w:t>
      </w:r>
      <w:r w:rsidRPr="00197EB8">
        <w:rPr>
          <w:rFonts w:ascii="Times New Roman" w:hAnsi="Times New Roman" w:cs="Times New Roman"/>
          <w:b/>
          <w:bCs/>
        </w:rPr>
        <w:t xml:space="preserve"> WRITTEN ENGLISH EXAM</w:t>
      </w:r>
    </w:p>
    <w:p w:rsidR="008D2B14" w:rsidRDefault="008D2B1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1) Match the words with the pictures. (Resimleri kelimlerle eşleştiriniz.) (6x4=24 pts)</w:t>
      </w:r>
    </w:p>
    <w:tbl>
      <w:tblPr>
        <w:tblpPr w:leftFromText="141" w:rightFromText="141" w:vertAnchor="text" w:horzAnchor="margin" w:tblpY="1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80"/>
      </w:tblGrid>
      <w:tr w:rsidR="008D2B14" w:rsidRPr="00847C73">
        <w:trPr>
          <w:trHeight w:val="841"/>
        </w:trPr>
        <w:tc>
          <w:tcPr>
            <w:tcW w:w="10080" w:type="dxa"/>
          </w:tcPr>
          <w:p w:rsidR="008D2B14" w:rsidRPr="00847C73" w:rsidRDefault="008D2B14" w:rsidP="0020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Roller Coaster            *  Carrousel                 * Wave Swinger                 </w:t>
            </w:r>
          </w:p>
          <w:p w:rsidR="008D2B14" w:rsidRPr="00847C73" w:rsidRDefault="008D2B14" w:rsidP="0020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*Bumper Cars               * Ghost Train                 * Big Wheel                </w:t>
            </w:r>
          </w:p>
        </w:tc>
      </w:tr>
    </w:tbl>
    <w:p w:rsidR="008D2B14" w:rsidRDefault="008D2B1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D2B14" w:rsidRDefault="008D2B1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D2B14" w:rsidRDefault="008D2B14" w:rsidP="00813D4A">
      <w:pPr>
        <w:tabs>
          <w:tab w:val="left" w:pos="6450"/>
        </w:tabs>
        <w:rPr>
          <w:rFonts w:ascii="Times New Roman" w:hAnsi="Times New Roman" w:cs="Times New Roman"/>
          <w:noProof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  <w:lang w:eastAsia="zh-CN"/>
        </w:rPr>
        <w:t xml:space="preserve"> </w:t>
      </w:r>
      <w:r w:rsidRPr="00847C7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05.75pt;height:104.25pt;visibility:visible">
            <v:imagedata r:id="rId4" o:title="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zh-CN"/>
        </w:rPr>
        <w:t xml:space="preserve">                       </w:t>
      </w:r>
      <w:r w:rsidRPr="00847C7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" o:spid="_x0000_i1026" type="#_x0000_t75" style="width:116.25pt;height:108.75pt;visibility:visible">
            <v:imagedata r:id="rId5" o:title="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zh-CN"/>
        </w:rPr>
        <w:tab/>
        <w:t xml:space="preserve">               </w:t>
      </w:r>
      <w:r w:rsidRPr="00847C7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" o:spid="_x0000_i1027" type="#_x0000_t75" style="width:108pt;height:98.25pt;visibility:visible">
            <v:imagedata r:id="rId6" o:title=""/>
          </v:shape>
        </w:pict>
      </w:r>
    </w:p>
    <w:p w:rsidR="008D2B14" w:rsidRDefault="008D2B14" w:rsidP="00813D4A">
      <w:pPr>
        <w:tabs>
          <w:tab w:val="left" w:pos="6450"/>
        </w:tabs>
        <w:rPr>
          <w:rFonts w:ascii="Times New Roman" w:hAnsi="Times New Roman" w:cs="Times New Roman"/>
          <w:b/>
          <w:bCs/>
          <w:noProof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zh-CN"/>
        </w:rPr>
        <w:t>1) _____________________       2) _______________________            3) ___________________________</w:t>
      </w:r>
    </w:p>
    <w:p w:rsidR="008D2B14" w:rsidRDefault="008D2B14" w:rsidP="00813D4A">
      <w:pPr>
        <w:tabs>
          <w:tab w:val="left" w:pos="6450"/>
        </w:tabs>
        <w:rPr>
          <w:rFonts w:ascii="Times New Roman" w:hAnsi="Times New Roman" w:cs="Times New Roman"/>
          <w:b/>
          <w:bCs/>
          <w:noProof/>
          <w:sz w:val="24"/>
          <w:szCs w:val="24"/>
          <w:lang w:eastAsia="zh-CN"/>
        </w:rPr>
      </w:pPr>
      <w:r w:rsidRPr="00847C7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4" o:spid="_x0000_i1028" type="#_x0000_t75" style="width:129.75pt;height:107.25pt;visibility:visible">
            <v:imagedata r:id="rId7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zh-CN"/>
        </w:rPr>
        <w:t xml:space="preserve">               </w:t>
      </w:r>
      <w:r w:rsidRPr="00847C7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5" o:spid="_x0000_i1029" type="#_x0000_t75" style="width:130.5pt;height:105pt;visibility:visible">
            <v:imagedata r:id="rId8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zh-CN"/>
        </w:rPr>
        <w:t xml:space="preserve">                </w:t>
      </w:r>
      <w:r w:rsidRPr="00847C7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6" o:spid="_x0000_i1030" type="#_x0000_t75" style="width:158.25pt;height:103.5pt;visibility:visible">
            <v:imagedata r:id="rId9" o:title=""/>
          </v:shape>
        </w:pict>
      </w:r>
    </w:p>
    <w:p w:rsidR="008D2B14" w:rsidRDefault="008D2B14" w:rsidP="00813D4A">
      <w:pPr>
        <w:tabs>
          <w:tab w:val="left" w:pos="6450"/>
        </w:tabs>
        <w:rPr>
          <w:rFonts w:ascii="Times New Roman" w:hAnsi="Times New Roman" w:cs="Times New Roman"/>
          <w:b/>
          <w:bCs/>
          <w:noProof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zh-CN"/>
        </w:rPr>
        <w:t>4) ______________________     5) ________________________      6) ____________________________</w:t>
      </w:r>
    </w:p>
    <w:p w:rsidR="008D2B14" w:rsidRDefault="008D2B14" w:rsidP="00813D4A">
      <w:pPr>
        <w:tabs>
          <w:tab w:val="left" w:pos="6450"/>
        </w:tabs>
        <w:rPr>
          <w:rFonts w:ascii="Times New Roman" w:hAnsi="Times New Roman" w:cs="Times New Roman"/>
          <w:b/>
          <w:bCs/>
          <w:noProof/>
          <w:sz w:val="24"/>
          <w:szCs w:val="24"/>
          <w:lang w:eastAsia="zh-CN"/>
        </w:rPr>
      </w:pPr>
    </w:p>
    <w:p w:rsidR="008D2B14" w:rsidRPr="0036170E" w:rsidRDefault="008D2B14" w:rsidP="0036170E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1) Fill in the Blanks With Simple Past Tense ( Cümleleri Geçmiş Zamanla Doldurun.) (7x4=28 pts) </w:t>
      </w:r>
    </w:p>
    <w:p w:rsidR="008D2B14" w:rsidRPr="00851245" w:rsidRDefault="008D2B14" w:rsidP="0036170E">
      <w:pPr>
        <w:pStyle w:val="Default"/>
        <w:spacing w:line="360" w:lineRule="auto"/>
        <w:rPr>
          <w:rFonts w:ascii="Times New Roman" w:hAnsi="Times New Roman" w:cs="Times New Roman"/>
        </w:rPr>
      </w:pPr>
      <w:r w:rsidRPr="00851245">
        <w:t xml:space="preserve"> </w:t>
      </w:r>
      <w:r w:rsidRPr="00851245">
        <w:rPr>
          <w:rFonts w:ascii="Times New Roman" w:hAnsi="Times New Roman" w:cs="Times New Roman"/>
        </w:rPr>
        <w:t xml:space="preserve">Example: I / You / We / They / He / She / It (clean) cleaned on Monday. </w:t>
      </w:r>
    </w:p>
    <w:p w:rsidR="008D2B14" w:rsidRPr="00C54C98" w:rsidRDefault="008D2B14" w:rsidP="00C54C98">
      <w:pPr>
        <w:pStyle w:val="Default"/>
        <w:spacing w:line="480" w:lineRule="auto"/>
        <w:rPr>
          <w:rFonts w:ascii="Times New Roman" w:hAnsi="Times New Roman" w:cs="Times New Roman"/>
        </w:rPr>
      </w:pPr>
      <w:r w:rsidRPr="00C54C98">
        <w:rPr>
          <w:rFonts w:ascii="Times New Roman" w:hAnsi="Times New Roman" w:cs="Times New Roman"/>
        </w:rPr>
        <w:t xml:space="preserve">1) I (clean) ____________________ my car on Monday </w:t>
      </w:r>
    </w:p>
    <w:p w:rsidR="008D2B14" w:rsidRPr="00C54C98" w:rsidRDefault="008D2B14" w:rsidP="00C54C98">
      <w:pPr>
        <w:pStyle w:val="Default"/>
        <w:spacing w:line="480" w:lineRule="auto"/>
        <w:rPr>
          <w:rFonts w:ascii="Times New Roman" w:hAnsi="Times New Roman" w:cs="Times New Roman"/>
        </w:rPr>
      </w:pPr>
      <w:r w:rsidRPr="00C54C98">
        <w:rPr>
          <w:rFonts w:ascii="Times New Roman" w:hAnsi="Times New Roman" w:cs="Times New Roman"/>
        </w:rPr>
        <w:t xml:space="preserve">2) You (walk) _____________________ three miles on Tuesday. </w:t>
      </w:r>
    </w:p>
    <w:p w:rsidR="008D2B14" w:rsidRPr="00C54C98" w:rsidRDefault="008D2B14" w:rsidP="00C54C98">
      <w:pPr>
        <w:pStyle w:val="Default"/>
        <w:spacing w:line="480" w:lineRule="auto"/>
        <w:rPr>
          <w:rFonts w:ascii="Times New Roman" w:hAnsi="Times New Roman" w:cs="Times New Roman"/>
        </w:rPr>
      </w:pPr>
      <w:r w:rsidRPr="00C54C98">
        <w:rPr>
          <w:rFonts w:ascii="Times New Roman" w:hAnsi="Times New Roman" w:cs="Times New Roman"/>
        </w:rPr>
        <w:t xml:space="preserve">3) We (cook) ____________________ lunch on Wednesday. </w:t>
      </w:r>
    </w:p>
    <w:p w:rsidR="008D2B14" w:rsidRPr="00C54C98" w:rsidRDefault="008D2B14" w:rsidP="00C54C98">
      <w:pPr>
        <w:pStyle w:val="Default"/>
        <w:spacing w:line="480" w:lineRule="auto"/>
        <w:rPr>
          <w:rFonts w:ascii="Times New Roman" w:hAnsi="Times New Roman" w:cs="Times New Roman"/>
        </w:rPr>
      </w:pPr>
      <w:r w:rsidRPr="00C54C98">
        <w:rPr>
          <w:rFonts w:ascii="Times New Roman" w:hAnsi="Times New Roman" w:cs="Times New Roman"/>
        </w:rPr>
        <w:t xml:space="preserve">4) They (sew) ___________________ curtains on Thursday. </w:t>
      </w:r>
    </w:p>
    <w:p w:rsidR="008D2B14" w:rsidRPr="00C54C98" w:rsidRDefault="008D2B14" w:rsidP="00C54C98">
      <w:pPr>
        <w:pStyle w:val="Default"/>
        <w:spacing w:line="480" w:lineRule="auto"/>
        <w:rPr>
          <w:rFonts w:ascii="Times New Roman" w:hAnsi="Times New Roman" w:cs="Times New Roman"/>
        </w:rPr>
      </w:pPr>
      <w:r w:rsidRPr="00C54C98">
        <w:rPr>
          <w:rFonts w:ascii="Times New Roman" w:hAnsi="Times New Roman" w:cs="Times New Roman"/>
        </w:rPr>
        <w:t xml:space="preserve">5) He (film) __________________ the movie on Friday. </w:t>
      </w:r>
    </w:p>
    <w:p w:rsidR="008D2B14" w:rsidRPr="00C54C98" w:rsidRDefault="008D2B14" w:rsidP="00C54C98">
      <w:pPr>
        <w:pStyle w:val="Default"/>
        <w:spacing w:line="480" w:lineRule="auto"/>
        <w:rPr>
          <w:rFonts w:ascii="Times New Roman" w:hAnsi="Times New Roman" w:cs="Times New Roman"/>
        </w:rPr>
      </w:pPr>
      <w:r w:rsidRPr="00C54C98">
        <w:rPr>
          <w:rFonts w:ascii="Times New Roman" w:hAnsi="Times New Roman" w:cs="Times New Roman"/>
        </w:rPr>
        <w:t xml:space="preserve">6) She (play) ___________________ chess on Saturday. </w:t>
      </w:r>
    </w:p>
    <w:p w:rsidR="008D2B14" w:rsidRDefault="008D2B14" w:rsidP="006507F1">
      <w:pPr>
        <w:tabs>
          <w:tab w:val="left" w:pos="645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4C98">
        <w:rPr>
          <w:rFonts w:ascii="Times New Roman" w:hAnsi="Times New Roman" w:cs="Times New Roman"/>
          <w:sz w:val="24"/>
          <w:szCs w:val="24"/>
        </w:rPr>
        <w:t>7) It (rest) ___________________ from its work on Sunday.</w:t>
      </w:r>
    </w:p>
    <w:p w:rsidR="008D2B14" w:rsidRPr="00C54C98" w:rsidRDefault="008D2B14" w:rsidP="006507F1">
      <w:pPr>
        <w:tabs>
          <w:tab w:val="left" w:pos="645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They (stay)_________________ at a comfortable hotel. </w:t>
      </w:r>
    </w:p>
    <w:p w:rsidR="008D2B14" w:rsidRDefault="008D2B14" w:rsidP="0036170E">
      <w:pPr>
        <w:tabs>
          <w:tab w:val="left" w:pos="645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D2B14" w:rsidRPr="006507F1" w:rsidRDefault="008D2B14" w:rsidP="00A9721B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A9721B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3)</w:t>
      </w: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A9721B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Complete with </w:t>
      </w:r>
      <w:r w:rsidRPr="00A9721B">
        <w:rPr>
          <w:rFonts w:ascii="Times New Roman" w:hAnsi="Times New Roman" w:cs="Times New Roman"/>
          <w:b/>
          <w:bCs/>
          <w:i/>
          <w:iCs/>
          <w:sz w:val="24"/>
          <w:szCs w:val="24"/>
          <w:lang w:eastAsia="zh-CN"/>
        </w:rPr>
        <w:t xml:space="preserve">was </w:t>
      </w:r>
      <w:r w:rsidRPr="00A9721B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or </w:t>
      </w:r>
      <w:r w:rsidRPr="00A9721B">
        <w:rPr>
          <w:rFonts w:ascii="Times New Roman" w:hAnsi="Times New Roman" w:cs="Times New Roman"/>
          <w:b/>
          <w:bCs/>
          <w:i/>
          <w:iCs/>
          <w:sz w:val="24"/>
          <w:szCs w:val="24"/>
          <w:lang w:eastAsia="zh-CN"/>
        </w:rPr>
        <w:t>were</w:t>
      </w: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  <w:r w:rsidRPr="00A9721B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(Cümlerleri Was/Were ile Tamamlayınız.) (8x3=24 pts)</w:t>
      </w:r>
    </w:p>
    <w:p w:rsidR="008D2B14" w:rsidRPr="00A9721B" w:rsidRDefault="008D2B14" w:rsidP="00A97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1. John </w:t>
      </w:r>
      <w:r>
        <w:rPr>
          <w:rFonts w:ascii="Times New Roman" w:hAnsi="Times New Roman" w:cs="Times New Roman"/>
          <w:sz w:val="24"/>
          <w:szCs w:val="24"/>
          <w:lang w:eastAsia="zh-CN"/>
        </w:rPr>
        <w:t>____________________</w:t>
      </w: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 at home last week.</w:t>
      </w:r>
    </w:p>
    <w:p w:rsidR="008D2B14" w:rsidRPr="00A9721B" w:rsidRDefault="008D2B14" w:rsidP="00A97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2. They </w:t>
      </w:r>
      <w:r>
        <w:rPr>
          <w:rFonts w:ascii="Times New Roman" w:hAnsi="Times New Roman" w:cs="Times New Roman"/>
          <w:sz w:val="24"/>
          <w:szCs w:val="24"/>
          <w:lang w:eastAsia="zh-CN"/>
        </w:rPr>
        <w:t>____________________</w:t>
      </w: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 at the cinema yesterday.</w:t>
      </w:r>
    </w:p>
    <w:p w:rsidR="008D2B14" w:rsidRPr="00A9721B" w:rsidRDefault="008D2B14" w:rsidP="00A97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3. Your parents </w:t>
      </w:r>
      <w:r>
        <w:rPr>
          <w:rFonts w:ascii="Times New Roman" w:hAnsi="Times New Roman" w:cs="Times New Roman"/>
          <w:sz w:val="24"/>
          <w:szCs w:val="24"/>
          <w:lang w:eastAsia="zh-CN"/>
        </w:rPr>
        <w:t>____________________</w:t>
      </w: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 at the station at nine o´clock.</w:t>
      </w:r>
    </w:p>
    <w:p w:rsidR="008D2B14" w:rsidRPr="00A9721B" w:rsidRDefault="008D2B14" w:rsidP="00A97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4. Mary </w:t>
      </w:r>
      <w:r>
        <w:rPr>
          <w:rFonts w:ascii="Times New Roman" w:hAnsi="Times New Roman" w:cs="Times New Roman"/>
          <w:sz w:val="24"/>
          <w:szCs w:val="24"/>
          <w:lang w:eastAsia="zh-CN"/>
        </w:rPr>
        <w:t>____________________</w:t>
      </w: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 in the street this morning.</w:t>
      </w:r>
    </w:p>
    <w:p w:rsidR="008D2B14" w:rsidRPr="00A9721B" w:rsidRDefault="008D2B14" w:rsidP="00A97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5. My aunt </w:t>
      </w:r>
      <w:r>
        <w:rPr>
          <w:rFonts w:ascii="Times New Roman" w:hAnsi="Times New Roman" w:cs="Times New Roman"/>
          <w:sz w:val="24"/>
          <w:szCs w:val="24"/>
          <w:lang w:eastAsia="zh-CN"/>
        </w:rPr>
        <w:t>____________________</w:t>
      </w: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 in hospital yesterday morning.</w:t>
      </w:r>
    </w:p>
    <w:p w:rsidR="008D2B14" w:rsidRPr="00A9721B" w:rsidRDefault="008D2B14" w:rsidP="00A97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6. I </w:t>
      </w:r>
      <w:r>
        <w:rPr>
          <w:rFonts w:ascii="Times New Roman" w:hAnsi="Times New Roman" w:cs="Times New Roman"/>
          <w:sz w:val="24"/>
          <w:szCs w:val="24"/>
          <w:lang w:eastAsia="zh-CN"/>
        </w:rPr>
        <w:t>____________________</w:t>
      </w: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 at school this morning.</w:t>
      </w:r>
    </w:p>
    <w:p w:rsidR="008D2B14" w:rsidRPr="00A9721B" w:rsidRDefault="008D2B14" w:rsidP="00A97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7. Jill and Kevin </w:t>
      </w:r>
      <w:r>
        <w:rPr>
          <w:rFonts w:ascii="Times New Roman" w:hAnsi="Times New Roman" w:cs="Times New Roman"/>
          <w:sz w:val="24"/>
          <w:szCs w:val="24"/>
          <w:lang w:eastAsia="zh-CN"/>
        </w:rPr>
        <w:t>____________________</w:t>
      </w: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 at the zoo las Sunday.</w:t>
      </w:r>
    </w:p>
    <w:p w:rsidR="008D2B14" w:rsidRDefault="008D2B14" w:rsidP="00A9721B">
      <w:pPr>
        <w:tabs>
          <w:tab w:val="left" w:pos="6450"/>
        </w:tabs>
        <w:spacing w:line="48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8. We </w:t>
      </w:r>
      <w:r>
        <w:rPr>
          <w:rFonts w:ascii="Times New Roman" w:hAnsi="Times New Roman" w:cs="Times New Roman"/>
          <w:sz w:val="24"/>
          <w:szCs w:val="24"/>
          <w:lang w:eastAsia="zh-CN"/>
        </w:rPr>
        <w:t>____________________</w:t>
      </w:r>
      <w:r w:rsidRPr="00A9721B">
        <w:rPr>
          <w:rFonts w:ascii="Times New Roman" w:hAnsi="Times New Roman" w:cs="Times New Roman"/>
          <w:sz w:val="24"/>
          <w:szCs w:val="24"/>
          <w:lang w:eastAsia="zh-CN"/>
        </w:rPr>
        <w:t xml:space="preserve"> in </w:t>
      </w:r>
      <w:r>
        <w:rPr>
          <w:rFonts w:ascii="Times New Roman" w:hAnsi="Times New Roman" w:cs="Times New Roman"/>
          <w:sz w:val="24"/>
          <w:szCs w:val="24"/>
          <w:lang w:eastAsia="zh-CN"/>
        </w:rPr>
        <w:t>a Chinese restaurant last night.</w:t>
      </w:r>
    </w:p>
    <w:p w:rsidR="008D2B14" w:rsidRDefault="008D2B14" w:rsidP="00A9721B">
      <w:pPr>
        <w:tabs>
          <w:tab w:val="left" w:pos="6450"/>
        </w:tabs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4) Match the Occupations with the Pictures. (Resimleri Mesleklerle Eşleştiriniz.) (6x3=18 pts)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85"/>
      </w:tblGrid>
      <w:tr w:rsidR="008D2B14" w:rsidRPr="00847C73">
        <w:trPr>
          <w:trHeight w:val="755"/>
        </w:trPr>
        <w:tc>
          <w:tcPr>
            <w:tcW w:w="10185" w:type="dxa"/>
          </w:tcPr>
          <w:p w:rsidR="008D2B14" w:rsidRPr="00066EA8" w:rsidRDefault="008D2B14" w:rsidP="00066EA8">
            <w:pPr>
              <w:tabs>
                <w:tab w:val="left" w:pos="6450"/>
              </w:tabs>
              <w:spacing w:line="480" w:lineRule="auto"/>
              <w:ind w:left="-33"/>
              <w:rPr>
                <w:rFonts w:ascii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zh-CN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Doctor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zh-CN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Nurse  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zh-CN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Teacher  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zh-CN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Farmer  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zh-CN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Tailor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zh-CN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Hair Dresser</w:t>
            </w:r>
          </w:p>
        </w:tc>
      </w:tr>
    </w:tbl>
    <w:p w:rsidR="008D2B14" w:rsidRDefault="008D2B14" w:rsidP="00A9721B">
      <w:pPr>
        <w:tabs>
          <w:tab w:val="left" w:pos="6450"/>
        </w:tabs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C7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4" o:spid="_x0000_i1031" type="#_x0000_t75" style="width:109.5pt;height:96pt;visibility:visible">
            <v:imagedata r:id="rId10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Pr="00847C7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5" o:spid="_x0000_i1032" type="#_x0000_t75" style="width:103.5pt;height:93pt;visibility:visible">
            <v:imagedata r:id="rId11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Pr="00847C7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6" o:spid="_x0000_i1033" type="#_x0000_t75" style="width:129pt;height:94.5pt;visibility:visible">
            <v:imagedata r:id="rId12" o:title=""/>
          </v:shape>
        </w:pict>
      </w:r>
    </w:p>
    <w:p w:rsidR="008D2B14" w:rsidRDefault="008D2B14" w:rsidP="00A9721B">
      <w:pPr>
        <w:tabs>
          <w:tab w:val="left" w:pos="6450"/>
        </w:tabs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1) _____________________         2) __________________________         3) _________________________</w:t>
      </w:r>
    </w:p>
    <w:p w:rsidR="008D2B14" w:rsidRDefault="008D2B14" w:rsidP="00A9721B">
      <w:pPr>
        <w:tabs>
          <w:tab w:val="left" w:pos="6450"/>
        </w:tabs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C7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7" o:spid="_x0000_i1034" type="#_x0000_t75" style="width:132.75pt;height:106.5pt;visibility:visible">
            <v:imagedata r:id="rId13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847C7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8" o:spid="_x0000_i1035" type="#_x0000_t75" style="width:146.25pt;height:103.5pt;visibility:visible">
            <v:imagedata r:id="rId14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Pr="00D25D07">
        <w:rPr>
          <w:noProof/>
          <w:lang w:eastAsia="tr-TR"/>
        </w:rPr>
        <w:pict>
          <v:shape id="Resim 29" o:spid="_x0000_i1036" type="#_x0000_t75" style="width:132pt;height:103.5pt;visibility:visible">
            <v:imagedata r:id="rId15" o:title=""/>
          </v:shape>
        </w:pict>
      </w:r>
    </w:p>
    <w:p w:rsidR="008D2B14" w:rsidRDefault="008D2B14" w:rsidP="00A9721B">
      <w:pPr>
        <w:tabs>
          <w:tab w:val="left" w:pos="6450"/>
        </w:tabs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4) _______________________   5) ____________________________  6) _________________________</w:t>
      </w:r>
    </w:p>
    <w:p w:rsidR="008D2B14" w:rsidRDefault="008D2B14" w:rsidP="00A9721B">
      <w:pPr>
        <w:tabs>
          <w:tab w:val="left" w:pos="6450"/>
        </w:tabs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5) Write a job what you want to. ( Olmak istediğiniz mesleği yazınız.) (2 pts.)</w:t>
      </w:r>
    </w:p>
    <w:p w:rsidR="008D2B14" w:rsidRPr="005C3E89" w:rsidRDefault="008D2B14" w:rsidP="005C3E89">
      <w:pPr>
        <w:tabs>
          <w:tab w:val="left" w:pos="6450"/>
        </w:tabs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What’s your dream job? ______________________________________________________</w:t>
      </w:r>
    </w:p>
    <w:p w:rsidR="008D2B14" w:rsidRPr="00567247" w:rsidRDefault="008D2B14" w:rsidP="0056724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GOOD LUCK </w:t>
      </w:r>
      <w:r w:rsidRPr="00567247">
        <w:rPr>
          <w:rFonts w:ascii="Times New Roman" w:hAnsi="Times New Roman" w:cs="Times New Roman"/>
          <w:b/>
          <w:bCs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hyperlink r:id="rId16" w:history="1">
        <w:r>
          <w:rPr>
            <w:rStyle w:val="Hyperlink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ŞEBNEM ÇETİN</w:t>
      </w:r>
      <w:bookmarkStart w:id="0" w:name="_GoBack"/>
      <w:bookmarkEnd w:id="0"/>
    </w:p>
    <w:sectPr w:rsidR="008D2B14" w:rsidRPr="00567247" w:rsidSect="00BB463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5E6"/>
    <w:rsid w:val="00066EA8"/>
    <w:rsid w:val="001210CE"/>
    <w:rsid w:val="00195B95"/>
    <w:rsid w:val="00197EB8"/>
    <w:rsid w:val="00204ADB"/>
    <w:rsid w:val="00233F20"/>
    <w:rsid w:val="002C4B90"/>
    <w:rsid w:val="0036170E"/>
    <w:rsid w:val="003E3953"/>
    <w:rsid w:val="004777BA"/>
    <w:rsid w:val="00567247"/>
    <w:rsid w:val="005C090B"/>
    <w:rsid w:val="005C3E89"/>
    <w:rsid w:val="006507F1"/>
    <w:rsid w:val="00683B10"/>
    <w:rsid w:val="006C12E0"/>
    <w:rsid w:val="00813D4A"/>
    <w:rsid w:val="00847C73"/>
    <w:rsid w:val="00851245"/>
    <w:rsid w:val="008D2B14"/>
    <w:rsid w:val="00917AC9"/>
    <w:rsid w:val="009335AF"/>
    <w:rsid w:val="009565E6"/>
    <w:rsid w:val="0096233E"/>
    <w:rsid w:val="009B6620"/>
    <w:rsid w:val="00A22F1E"/>
    <w:rsid w:val="00A8064B"/>
    <w:rsid w:val="00A9721B"/>
    <w:rsid w:val="00AE58D0"/>
    <w:rsid w:val="00B73F44"/>
    <w:rsid w:val="00B9114A"/>
    <w:rsid w:val="00BB4635"/>
    <w:rsid w:val="00C54C98"/>
    <w:rsid w:val="00D25D07"/>
    <w:rsid w:val="00DB11A9"/>
    <w:rsid w:val="00E83B63"/>
    <w:rsid w:val="00ED12CD"/>
    <w:rsid w:val="00F87B7D"/>
    <w:rsid w:val="00FA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62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3617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5C0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090B"/>
    <w:rPr>
      <w:rFonts w:ascii="Tahoma" w:eastAsia="Times New Roman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5C090B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424</Words>
  <Characters>2419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Şebnem ASAN</dc:creator>
  <cp:keywords>www.sorubak.com</cp:keywords>
  <dc:description/>
  <cp:lastModifiedBy>edanur</cp:lastModifiedBy>
  <cp:revision>3</cp:revision>
  <dcterms:created xsi:type="dcterms:W3CDTF">2015-03-24T17:53:00Z</dcterms:created>
  <dcterms:modified xsi:type="dcterms:W3CDTF">2015-03-25T09:52:00Z</dcterms:modified>
  <cp:category>www.sorubak.com</cp:category>
  <cp:contentType>www.sorubak.com</cp:contentType>
</cp:coreProperties>
</file>