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CCF" w:rsidRPr="007853DD" w:rsidRDefault="00AD7CCF" w:rsidP="007853DD">
      <w:pPr>
        <w:spacing w:line="200" w:lineRule="atLeast"/>
        <w:jc w:val="center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Hz</w:t>
      </w:r>
      <w:r>
        <w:rPr>
          <w:rFonts w:ascii="Times New Roman" w:hAnsi="Times New Roman" w:cs="Times New Roman"/>
          <w:b/>
          <w:bCs/>
          <w:lang w:eastAsia="tr-TR"/>
        </w:rPr>
        <w:t xml:space="preserve">. Muhammmed’in Hayatı Dersi 2014-2015 </w:t>
      </w:r>
      <w:r w:rsidRPr="007853DD">
        <w:rPr>
          <w:rFonts w:ascii="Times New Roman" w:hAnsi="Times New Roman" w:cs="Times New Roman"/>
          <w:b/>
          <w:bCs/>
          <w:lang w:eastAsia="tr-TR"/>
        </w:rPr>
        <w:t xml:space="preserve"> Eğitim ve Öğretim Yılı</w:t>
      </w:r>
    </w:p>
    <w:p w:rsidR="00AD7CCF" w:rsidRDefault="00AD7CCF" w:rsidP="007853DD">
      <w:pPr>
        <w:spacing w:line="200" w:lineRule="atLeast"/>
        <w:jc w:val="center"/>
        <w:rPr>
          <w:rFonts w:ascii="Times New Roman" w:hAnsi="Times New Roman" w:cs="Times New Roman"/>
          <w:b/>
          <w:bCs/>
          <w:lang w:eastAsia="tr-TR"/>
        </w:rPr>
      </w:pPr>
      <w:r>
        <w:rPr>
          <w:rFonts w:ascii="Times New Roman" w:hAnsi="Times New Roman" w:cs="Times New Roman"/>
          <w:b/>
          <w:bCs/>
          <w:lang w:eastAsia="tr-TR"/>
        </w:rPr>
        <w:t>6</w:t>
      </w:r>
      <w:r w:rsidRPr="007853DD">
        <w:rPr>
          <w:rFonts w:ascii="Times New Roman" w:hAnsi="Times New Roman" w:cs="Times New Roman"/>
          <w:b/>
          <w:bCs/>
          <w:lang w:eastAsia="tr-TR"/>
        </w:rPr>
        <w:t>. Sınıf II</w:t>
      </w:r>
      <w:r>
        <w:rPr>
          <w:rFonts w:ascii="Times New Roman" w:hAnsi="Times New Roman" w:cs="Times New Roman"/>
          <w:b/>
          <w:bCs/>
          <w:lang w:eastAsia="tr-TR"/>
        </w:rPr>
        <w:t>. Dönem I. Yazılı Yoklama</w:t>
      </w:r>
    </w:p>
    <w:p w:rsidR="00AD7CCF" w:rsidRDefault="00AD7CCF" w:rsidP="007853DD">
      <w:pPr>
        <w:spacing w:line="200" w:lineRule="atLeast"/>
        <w:jc w:val="center"/>
        <w:rPr>
          <w:rFonts w:ascii="Times New Roman" w:hAnsi="Times New Roman" w:cs="Times New Roman"/>
          <w:b/>
          <w:bCs/>
          <w:lang w:eastAsia="tr-TR"/>
        </w:rPr>
      </w:pPr>
    </w:p>
    <w:p w:rsidR="00AD7CCF" w:rsidRPr="007853DD" w:rsidRDefault="00AD7CCF" w:rsidP="007853DD">
      <w:pPr>
        <w:spacing w:line="200" w:lineRule="atLeast"/>
        <w:jc w:val="center"/>
        <w:rPr>
          <w:rFonts w:ascii="Times New Roman" w:hAnsi="Times New Roman" w:cs="Times New Roman"/>
          <w:b/>
          <w:bCs/>
          <w:lang w:eastAsia="tr-TR"/>
        </w:rPr>
        <w:sectPr w:rsidR="00AD7CCF" w:rsidRPr="007853DD" w:rsidSect="007853DD">
          <w:footerReference w:type="default" r:id="rId6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D7CCF" w:rsidRPr="007853DD" w:rsidRDefault="00AD7CC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</w:rPr>
        <w:t>1-)</w:t>
      </w:r>
      <w:r w:rsidRPr="007853DD">
        <w:rPr>
          <w:rFonts w:ascii="Times New Roman" w:hAnsi="Times New Roman" w:cs="Times New Roman"/>
          <w:b/>
          <w:bCs/>
          <w:lang w:eastAsia="tr-TR"/>
        </w:rPr>
        <w:t>Aşağıdakilerden hangisi Kur’an’da Allah’ın varlığının açık delillerinden biri olarak bahsedilen konulardan biridir.</w:t>
      </w:r>
    </w:p>
    <w:p w:rsidR="00AD7CCF" w:rsidRPr="007853DD" w:rsidRDefault="00AD7CC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A)</w:t>
      </w:r>
      <w:r w:rsidRPr="007853DD">
        <w:rPr>
          <w:rFonts w:ascii="Times New Roman" w:hAnsi="Times New Roman" w:cs="Times New Roman"/>
        </w:rPr>
        <w:t xml:space="preserve"> Oruç ibadetinin başlama ve bitiş vakti</w:t>
      </w:r>
      <w:r w:rsidRPr="007853DD">
        <w:rPr>
          <w:rFonts w:ascii="Times New Roman" w:hAnsi="Times New Roman" w:cs="Times New Roman"/>
        </w:rPr>
        <w:tab/>
      </w:r>
    </w:p>
    <w:p w:rsidR="00AD7CCF" w:rsidRPr="007853DD" w:rsidRDefault="00AD7CC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B)</w:t>
      </w:r>
      <w:r w:rsidRPr="007853DD">
        <w:rPr>
          <w:rFonts w:ascii="Times New Roman" w:hAnsi="Times New Roman" w:cs="Times New Roman"/>
        </w:rPr>
        <w:t>Evrenin denge ve düzen içindeki işleyişi</w:t>
      </w:r>
    </w:p>
    <w:p w:rsidR="00AD7CCF" w:rsidRPr="007853DD" w:rsidRDefault="00AD7CC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>İnsanın doğaya verdiği zarardan yine kendisinin etkilenmesi</w:t>
      </w:r>
    </w:p>
    <w:p w:rsidR="00AD7CCF" w:rsidRPr="007853DD" w:rsidRDefault="00AD7CC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</w:rPr>
        <w:t>D</w:t>
      </w:r>
      <w:r w:rsidRPr="007853DD">
        <w:rPr>
          <w:rFonts w:ascii="Times New Roman" w:hAnsi="Times New Roman" w:cs="Times New Roman"/>
        </w:rPr>
        <w:t>) Kulun Allaha en yakın olduğu zamanın secde ettiği zaman olması.</w:t>
      </w:r>
    </w:p>
    <w:p w:rsidR="00AD7CCF" w:rsidRPr="007853DD" w:rsidRDefault="00AD7CC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F2553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 xml:space="preserve">2-)“Şüphesiz biz her şeyi bir ölçü ile yarattık” (Kamer 49) </w:t>
      </w:r>
    </w:p>
    <w:p w:rsidR="00AD7CCF" w:rsidRPr="007853DD" w:rsidRDefault="00AD7CCF" w:rsidP="00F2553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7853DD">
        <w:rPr>
          <w:rFonts w:ascii="Times New Roman" w:hAnsi="Times New Roman" w:cs="Times New Roman"/>
          <w:b/>
          <w:bCs/>
        </w:rPr>
        <w:t xml:space="preserve">Aşağıdakilerden hangisi bu âyet ile </w:t>
      </w:r>
      <w:r w:rsidRPr="007853DD">
        <w:rPr>
          <w:rFonts w:ascii="Times New Roman" w:hAnsi="Times New Roman" w:cs="Times New Roman"/>
          <w:b/>
          <w:bCs/>
          <w:u w:val="single"/>
        </w:rPr>
        <w:t>açıklanamaz.</w:t>
      </w:r>
    </w:p>
    <w:p w:rsidR="00AD7CCF" w:rsidRPr="007853DD" w:rsidRDefault="00AD7CCF" w:rsidP="00F2553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F2553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A)</w:t>
      </w:r>
      <w:r w:rsidRPr="007853DD">
        <w:rPr>
          <w:rFonts w:ascii="Times New Roman" w:hAnsi="Times New Roman" w:cs="Times New Roman"/>
        </w:rPr>
        <w:t>Gece ile gündüzün birbiri ardınca gelmesi</w:t>
      </w:r>
      <w:r w:rsidRPr="007853DD">
        <w:rPr>
          <w:rFonts w:ascii="Times New Roman" w:hAnsi="Times New Roman" w:cs="Times New Roman"/>
        </w:rPr>
        <w:tab/>
      </w:r>
    </w:p>
    <w:p w:rsidR="00AD7CCF" w:rsidRPr="007853DD" w:rsidRDefault="00AD7CCF" w:rsidP="00102C9C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B) </w:t>
      </w:r>
      <w:r w:rsidRPr="007853DD">
        <w:rPr>
          <w:rFonts w:ascii="Times New Roman" w:hAnsi="Times New Roman" w:cs="Times New Roman"/>
        </w:rPr>
        <w:t>Ay’ın dünya etrafında dönmesi</w:t>
      </w:r>
      <w:r w:rsidRPr="007853DD">
        <w:rPr>
          <w:rFonts w:ascii="Times New Roman" w:hAnsi="Times New Roman" w:cs="Times New Roman"/>
          <w:b/>
          <w:bCs/>
        </w:rPr>
        <w:t xml:space="preserve"> </w:t>
      </w:r>
    </w:p>
    <w:p w:rsidR="00AD7CCF" w:rsidRPr="007853DD" w:rsidRDefault="00AD7CCF" w:rsidP="008F45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 xml:space="preserve"> Verilen nimetlere şükredilince daha da arttırılması </w:t>
      </w:r>
    </w:p>
    <w:p w:rsidR="00AD7CCF" w:rsidRPr="007853DD" w:rsidRDefault="00AD7CCF" w:rsidP="008F45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</w:t>
      </w:r>
      <w:r w:rsidRPr="007853DD">
        <w:rPr>
          <w:rFonts w:ascii="Times New Roman" w:hAnsi="Times New Roman" w:cs="Times New Roman"/>
        </w:rPr>
        <w:t>) Dünya’nın Güneş’in etrafında dönmesi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343F1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3-) Peygamber efendimiz, Güneş ve Ay tutulmaları, yıldız kayması vb. gibi doğa olaylarını nasıl değerlendirmektedir.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A)</w:t>
      </w:r>
      <w:r w:rsidRPr="007853DD">
        <w:rPr>
          <w:rFonts w:ascii="Times New Roman" w:hAnsi="Times New Roman" w:cs="Times New Roman"/>
        </w:rPr>
        <w:t>Bu olaylar Allah’ın evrene koyduğu kurallardır.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</w:rPr>
        <w:t xml:space="preserve"> </w:t>
      </w:r>
      <w:r w:rsidRPr="007853DD">
        <w:rPr>
          <w:rFonts w:ascii="Times New Roman" w:hAnsi="Times New Roman" w:cs="Times New Roman"/>
          <w:b/>
          <w:bCs/>
        </w:rPr>
        <w:t>B)</w:t>
      </w:r>
      <w:r w:rsidRPr="007853DD">
        <w:rPr>
          <w:rFonts w:ascii="Times New Roman" w:hAnsi="Times New Roman" w:cs="Times New Roman"/>
        </w:rPr>
        <w:t>Bu olaylar bazı kötü olayların olacağına işarettir.</w:t>
      </w:r>
      <w:r w:rsidRPr="007853DD">
        <w:rPr>
          <w:rFonts w:ascii="Times New Roman" w:hAnsi="Times New Roman" w:cs="Times New Roman"/>
        </w:rPr>
        <w:tab/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>Bu olaylar dünyada bazı önemli kimselerin ölmesine işarettir.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D)</w:t>
      </w:r>
      <w:r w:rsidRPr="007853DD">
        <w:rPr>
          <w:rFonts w:ascii="Times New Roman" w:hAnsi="Times New Roman" w:cs="Times New Roman"/>
        </w:rPr>
        <w:t xml:space="preserve"> Bu olaylar kıyametin yaklaştığına işarettir.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</w:p>
    <w:p w:rsidR="00AD7CCF" w:rsidRPr="007853DD" w:rsidRDefault="00AD7CCF" w:rsidP="00565F9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>4-) “O Yedi göğü kat kat yaratandır. Rahman’ın yaratışında hiçbir ………….. göremezsin. Bir kere daha bak hiçbir …………….. görüyor musun? (Mülk:4) Ayetteki boşluklar aşağıdaki kelime guruplarından hangisi ile tamamlanmalıdır.</w:t>
      </w:r>
    </w:p>
    <w:p w:rsidR="00AD7CCF" w:rsidRPr="007853DD" w:rsidRDefault="00AD7CCF" w:rsidP="00565F9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8D42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A) </w:t>
      </w:r>
      <w:r w:rsidRPr="007853DD">
        <w:rPr>
          <w:rFonts w:ascii="Times New Roman" w:hAnsi="Times New Roman" w:cs="Times New Roman"/>
        </w:rPr>
        <w:t xml:space="preserve">Ayrıntı- Kusur </w:t>
      </w:r>
    </w:p>
    <w:p w:rsidR="00AD7CCF" w:rsidRPr="007853DD" w:rsidRDefault="00AD7CCF" w:rsidP="008D42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B) </w:t>
      </w:r>
      <w:r w:rsidRPr="007853DD">
        <w:rPr>
          <w:rFonts w:ascii="Times New Roman" w:hAnsi="Times New Roman" w:cs="Times New Roman"/>
        </w:rPr>
        <w:t xml:space="preserve">Düzen-Çelişki </w:t>
      </w:r>
    </w:p>
    <w:p w:rsidR="00AD7CCF" w:rsidRPr="007853DD" w:rsidRDefault="00AD7CCF" w:rsidP="008D42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C) </w:t>
      </w:r>
      <w:r w:rsidRPr="007853DD">
        <w:rPr>
          <w:rFonts w:ascii="Times New Roman" w:hAnsi="Times New Roman" w:cs="Times New Roman"/>
        </w:rPr>
        <w:t xml:space="preserve">Uyumsuzluk-Düzensizlik  </w:t>
      </w:r>
    </w:p>
    <w:p w:rsidR="00AD7CCF" w:rsidRPr="007853DD" w:rsidRDefault="00AD7CCF" w:rsidP="008D42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 xml:space="preserve">D) </w:t>
      </w:r>
      <w:r w:rsidRPr="007853DD">
        <w:rPr>
          <w:rFonts w:ascii="Times New Roman" w:hAnsi="Times New Roman" w:cs="Times New Roman"/>
        </w:rPr>
        <w:t>Terslik-Delil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i/>
          <w:iCs/>
        </w:rPr>
      </w:pP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7853DD">
        <w:rPr>
          <w:rFonts w:ascii="Times New Roman" w:hAnsi="Times New Roman" w:cs="Times New Roman"/>
          <w:b/>
          <w:bCs/>
        </w:rPr>
        <w:t xml:space="preserve">5-) Allah evrenin yaratılışı ile ilgili; uzaydaki düzen ve işleyiş ile ilgili birçok âyet indirmiştir. Aşağıdakilerden hangisi bu ayetlerin gönderiliş gayesi </w:t>
      </w:r>
      <w:r w:rsidRPr="007853DD">
        <w:rPr>
          <w:rFonts w:ascii="Times New Roman" w:hAnsi="Times New Roman" w:cs="Times New Roman"/>
          <w:b/>
          <w:bCs/>
          <w:u w:val="single"/>
        </w:rPr>
        <w:t>olamaz.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BD104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A) </w:t>
      </w:r>
      <w:r w:rsidRPr="007853DD">
        <w:rPr>
          <w:rFonts w:ascii="Times New Roman" w:hAnsi="Times New Roman" w:cs="Times New Roman"/>
        </w:rPr>
        <w:t>İnsanı, evrendeki denge ve düzeni inceleyerek Allah’ın varlığına ulaştırması</w:t>
      </w:r>
    </w:p>
    <w:p w:rsidR="00AD7CCF" w:rsidRPr="007853DD" w:rsidRDefault="00AD7CCF" w:rsidP="008E7A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B)</w:t>
      </w:r>
      <w:r w:rsidRPr="007853DD">
        <w:rPr>
          <w:rFonts w:ascii="Times New Roman" w:hAnsi="Times New Roman" w:cs="Times New Roman"/>
        </w:rPr>
        <w:t>Evrendeki tüm işleyişin insana hizmet için yaratıldığı</w:t>
      </w:r>
    </w:p>
    <w:p w:rsidR="00AD7CCF" w:rsidRPr="007853DD" w:rsidRDefault="00AD7CCF" w:rsidP="00B91FA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C) </w:t>
      </w:r>
      <w:r w:rsidRPr="007853DD">
        <w:rPr>
          <w:rFonts w:ascii="Times New Roman" w:hAnsi="Times New Roman" w:cs="Times New Roman"/>
        </w:rPr>
        <w:t>İnsanların bu ayetleri inceleyerek kıyametin kopması ile ilgili tahminlerde bulunması</w:t>
      </w:r>
      <w:r w:rsidRPr="007853DD">
        <w:rPr>
          <w:rFonts w:ascii="Times New Roman" w:hAnsi="Times New Roman" w:cs="Times New Roman"/>
          <w:b/>
          <w:bCs/>
        </w:rPr>
        <w:t xml:space="preserve">  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</w:rPr>
        <w:t xml:space="preserve"> </w:t>
      </w:r>
      <w:r w:rsidRPr="007853DD">
        <w:rPr>
          <w:rFonts w:ascii="Times New Roman" w:hAnsi="Times New Roman" w:cs="Times New Roman"/>
          <w:b/>
          <w:bCs/>
        </w:rPr>
        <w:t>D)</w:t>
      </w:r>
      <w:r w:rsidRPr="007853DD">
        <w:rPr>
          <w:rFonts w:ascii="Times New Roman" w:hAnsi="Times New Roman" w:cs="Times New Roman"/>
        </w:rPr>
        <w:t>İnsanların Allah’ın yüceliğini ve kudretini fark etmesini sağlaması</w:t>
      </w:r>
      <w:r w:rsidRPr="007853DD">
        <w:rPr>
          <w:rFonts w:ascii="Times New Roman" w:hAnsi="Times New Roman" w:cs="Times New Roman"/>
          <w:b/>
          <w:bCs/>
        </w:rPr>
        <w:t xml:space="preserve"> 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B91FA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>6-)Peygamber Efendimiz insanları evrenin düzen ve güzellikleri üzerinde düşünmelerini tavsiye etmiş bu tavsiyeye uyanları “…………………………….” olarak nitelemiştir.</w:t>
      </w:r>
    </w:p>
    <w:p w:rsidR="00AD7CCF" w:rsidRPr="007853DD" w:rsidRDefault="00AD7CCF" w:rsidP="00B91FA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 xml:space="preserve"> Yukarıdaki boşluk aşağıdakilerden hangisi ile tamamlanmalıdır. 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 xml:space="preserve">A) </w:t>
      </w:r>
      <w:r w:rsidRPr="007853DD">
        <w:rPr>
          <w:rFonts w:ascii="Times New Roman" w:hAnsi="Times New Roman" w:cs="Times New Roman"/>
        </w:rPr>
        <w:t>Allah’ın en âlim kulları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B</w:t>
      </w:r>
      <w:r w:rsidRPr="007853DD">
        <w:rPr>
          <w:rFonts w:ascii="Times New Roman" w:hAnsi="Times New Roman" w:cs="Times New Roman"/>
        </w:rPr>
        <w:t xml:space="preserve">) Allah’ın en akıllı kulları 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 xml:space="preserve"> Allah’ın en hayırlı kulları 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D)</w:t>
      </w:r>
      <w:r w:rsidRPr="007853DD">
        <w:rPr>
          <w:rFonts w:ascii="Times New Roman" w:hAnsi="Times New Roman" w:cs="Times New Roman"/>
        </w:rPr>
        <w:t xml:space="preserve"> Allah’ın düşünceli kulları</w:t>
      </w:r>
    </w:p>
    <w:p w:rsidR="00AD7CCF" w:rsidRPr="007853DD" w:rsidRDefault="00AD7CCF" w:rsidP="007520A9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6A2DC8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>7-) İslam ahlakı ortak yaşam alanlarını kullanırken bize bazı sorumluluklar yükler. Bu sorumluluklara dikkat etmediğimizde ahirette nasıl bir durumla karşılaşırız.</w:t>
      </w:r>
    </w:p>
    <w:p w:rsidR="00AD7CCF" w:rsidRPr="007853DD" w:rsidRDefault="00AD7CCF" w:rsidP="007520A9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C05262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A) </w:t>
      </w:r>
      <w:r w:rsidRPr="007853DD">
        <w:rPr>
          <w:rFonts w:ascii="Times New Roman" w:hAnsi="Times New Roman" w:cs="Times New Roman"/>
        </w:rPr>
        <w:t xml:space="preserve">Kul Hakkıyla yargılanırız.   </w:t>
      </w:r>
    </w:p>
    <w:p w:rsidR="00AD7CCF" w:rsidRPr="007853DD" w:rsidRDefault="00AD7CCF" w:rsidP="00C05262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B) </w:t>
      </w:r>
      <w:r w:rsidRPr="007853DD">
        <w:rPr>
          <w:rFonts w:ascii="Times New Roman" w:hAnsi="Times New Roman" w:cs="Times New Roman"/>
        </w:rPr>
        <w:t xml:space="preserve">Yerine getirmediğimiz ibadetlerin cezasını çekeriz.   </w:t>
      </w:r>
    </w:p>
    <w:p w:rsidR="00AD7CCF" w:rsidRPr="007853DD" w:rsidRDefault="00AD7CCF" w:rsidP="00646E51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 xml:space="preserve"> Yaptığımız en küçük bir iyiliğin bile mükafatını alırız.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D)</w:t>
      </w:r>
      <w:r w:rsidRPr="007853DD">
        <w:rPr>
          <w:rFonts w:ascii="Times New Roman" w:hAnsi="Times New Roman" w:cs="Times New Roman"/>
        </w:rPr>
        <w:t xml:space="preserve"> Allah, dilerse yapmadığımız ibadetlerden dolayı bizi cezalandırmayabilir.</w:t>
      </w:r>
      <w:r w:rsidRPr="007853DD">
        <w:rPr>
          <w:rFonts w:ascii="Times New Roman" w:hAnsi="Times New Roman" w:cs="Times New Roman"/>
          <w:b/>
          <w:bCs/>
        </w:rPr>
        <w:t xml:space="preserve">  </w:t>
      </w:r>
      <w:r w:rsidRPr="007853DD">
        <w:rPr>
          <w:rFonts w:ascii="Times New Roman" w:hAnsi="Times New Roman" w:cs="Times New Roman"/>
        </w:rPr>
        <w:t xml:space="preserve"> 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E10D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u w:val="single"/>
          <w:lang w:eastAsia="tr-TR"/>
        </w:rPr>
      </w:pPr>
      <w:r w:rsidRPr="007853DD">
        <w:rPr>
          <w:rFonts w:ascii="Times New Roman" w:hAnsi="Times New Roman" w:cs="Times New Roman"/>
          <w:b/>
          <w:bCs/>
        </w:rPr>
        <w:t xml:space="preserve">8-)Müslüman, başkalarının …………-………………… olduğu kimsedir. (Müslim, İman 5) Peygamber efendimizin bu hadisi aşağıdaki ifadelerden hangisi ile tamamlanmalıdır. 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lang w:eastAsia="tr-TR"/>
        </w:rPr>
      </w:pPr>
    </w:p>
    <w:p w:rsidR="00AD7CCF" w:rsidRPr="007853DD" w:rsidRDefault="00AD7CCF" w:rsidP="00E10D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A</w:t>
      </w:r>
      <w:r w:rsidRPr="007853DD">
        <w:rPr>
          <w:rFonts w:ascii="Times New Roman" w:hAnsi="Times New Roman" w:cs="Times New Roman"/>
          <w:lang w:eastAsia="tr-TR"/>
        </w:rPr>
        <w:t xml:space="preserve">) Elinden ve dilinden emin… </w:t>
      </w:r>
      <w:r w:rsidRPr="007853DD">
        <w:rPr>
          <w:rFonts w:ascii="Times New Roman" w:hAnsi="Times New Roman" w:cs="Times New Roman"/>
          <w:lang w:eastAsia="tr-TR"/>
        </w:rPr>
        <w:tab/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B) </w:t>
      </w:r>
      <w:r w:rsidRPr="007853DD">
        <w:rPr>
          <w:rFonts w:ascii="Times New Roman" w:hAnsi="Times New Roman" w:cs="Times New Roman"/>
          <w:lang w:eastAsia="tr-TR"/>
        </w:rPr>
        <w:t>Kendisinden rahatsız…</w:t>
      </w:r>
      <w:r w:rsidRPr="007853DD">
        <w:rPr>
          <w:rFonts w:ascii="Times New Roman" w:hAnsi="Times New Roman" w:cs="Times New Roman"/>
          <w:b/>
          <w:bCs/>
          <w:lang w:eastAsia="tr-TR"/>
        </w:rPr>
        <w:t xml:space="preserve"> </w:t>
      </w:r>
      <w:r w:rsidRPr="007853DD">
        <w:rPr>
          <w:rFonts w:ascii="Times New Roman" w:hAnsi="Times New Roman" w:cs="Times New Roman"/>
          <w:lang w:eastAsia="tr-TR"/>
        </w:rPr>
        <w:tab/>
      </w:r>
    </w:p>
    <w:p w:rsidR="00AD7CCF" w:rsidRPr="007853DD" w:rsidRDefault="00AD7CCF" w:rsidP="00E10D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C)</w:t>
      </w:r>
      <w:r w:rsidRPr="007853DD">
        <w:rPr>
          <w:rFonts w:ascii="Times New Roman" w:hAnsi="Times New Roman" w:cs="Times New Roman"/>
          <w:lang w:eastAsia="tr-TR"/>
        </w:rPr>
        <w:t xml:space="preserve"> Haksızlığına razı…</w:t>
      </w:r>
    </w:p>
    <w:p w:rsidR="00AD7CCF" w:rsidRPr="007853DD" w:rsidRDefault="00AD7CCF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D)</w:t>
      </w:r>
      <w:r w:rsidRPr="007853DD">
        <w:rPr>
          <w:rFonts w:ascii="Times New Roman" w:hAnsi="Times New Roman" w:cs="Times New Roman"/>
          <w:lang w:eastAsia="tr-TR"/>
        </w:rPr>
        <w:t xml:space="preserve"> Kendisine muhtaç…</w:t>
      </w:r>
    </w:p>
    <w:p w:rsidR="00AD7CCF" w:rsidRPr="007853DD" w:rsidRDefault="00AD7CCF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lang w:eastAsia="tr-TR"/>
        </w:rPr>
      </w:pPr>
    </w:p>
    <w:p w:rsidR="00AD7CCF" w:rsidRPr="007853DD" w:rsidRDefault="00AD7CCF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u w:val="single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9-) Aşağıdakilerden hangisi ahirette kul hakkı ile karşılaşacağımız bir durumdur.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lang w:eastAsia="tr-TR"/>
        </w:rPr>
      </w:pPr>
    </w:p>
    <w:p w:rsidR="00AD7CCF" w:rsidRPr="007853DD" w:rsidRDefault="00AD7CCF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A</w:t>
      </w:r>
      <w:r w:rsidRPr="007853DD">
        <w:rPr>
          <w:rFonts w:ascii="Times New Roman" w:hAnsi="Times New Roman" w:cs="Times New Roman"/>
          <w:lang w:eastAsia="tr-TR"/>
        </w:rPr>
        <w:t>) Akşam namazını vaktinde kılmamak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B) </w:t>
      </w:r>
      <w:r w:rsidRPr="007853DD">
        <w:rPr>
          <w:rFonts w:ascii="Times New Roman" w:hAnsi="Times New Roman" w:cs="Times New Roman"/>
          <w:lang w:eastAsia="tr-TR"/>
        </w:rPr>
        <w:t>Aşure günü oruç tutmamak</w:t>
      </w:r>
    </w:p>
    <w:p w:rsidR="00AD7CCF" w:rsidRPr="007853DD" w:rsidRDefault="00AD7CCF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C) </w:t>
      </w:r>
      <w:r w:rsidRPr="007853DD">
        <w:rPr>
          <w:rFonts w:ascii="Times New Roman" w:hAnsi="Times New Roman" w:cs="Times New Roman"/>
          <w:lang w:eastAsia="tr-TR"/>
        </w:rPr>
        <w:t>Ortak kullanım alanlarını kirletmek</w:t>
      </w:r>
    </w:p>
    <w:p w:rsidR="00AD7CCF" w:rsidRPr="007853DD" w:rsidRDefault="00AD7CCF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D) </w:t>
      </w:r>
      <w:r w:rsidRPr="007853DD">
        <w:rPr>
          <w:rFonts w:ascii="Times New Roman" w:hAnsi="Times New Roman" w:cs="Times New Roman"/>
          <w:lang w:eastAsia="tr-TR"/>
        </w:rPr>
        <w:t>İmkanımız olduğu halde hacca gitmemek</w:t>
      </w:r>
    </w:p>
    <w:p w:rsidR="00AD7CCF" w:rsidRPr="007853DD" w:rsidRDefault="00AD7CCF" w:rsidP="00D52C4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lang w:eastAsia="tr-TR"/>
        </w:rPr>
      </w:pPr>
    </w:p>
    <w:p w:rsidR="00AD7CCF" w:rsidRPr="007853DD" w:rsidRDefault="00AD7CCF" w:rsidP="00D52C4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10-) </w:t>
      </w:r>
      <w:r w:rsidRPr="007853DD">
        <w:rPr>
          <w:rFonts w:ascii="Times New Roman" w:hAnsi="Times New Roman" w:cs="Times New Roman"/>
          <w:b/>
          <w:bCs/>
        </w:rPr>
        <w:t>Aşağıdakilerden hangisi peygamber efendimizin ulaşımı kolaylaştırmak konusundaki tavsiyelerindendir.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D52C4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A) </w:t>
      </w:r>
      <w:r w:rsidRPr="007853DD">
        <w:rPr>
          <w:rFonts w:ascii="Times New Roman" w:hAnsi="Times New Roman" w:cs="Times New Roman"/>
        </w:rPr>
        <w:t xml:space="preserve">Yollardan insanların ulaşımına engel olacak ve onlara rahatsızlık verecek şeyleri kaldırmak </w:t>
      </w:r>
    </w:p>
    <w:p w:rsidR="00AD7CCF" w:rsidRPr="007853DD" w:rsidRDefault="00AD7CCF" w:rsidP="00D52C4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B)</w:t>
      </w:r>
      <w:r w:rsidRPr="007853DD">
        <w:rPr>
          <w:rFonts w:ascii="Times New Roman" w:hAnsi="Times New Roman" w:cs="Times New Roman"/>
        </w:rPr>
        <w:t xml:space="preserve"> Su kuyularının hayvan barınaklarının uzağına yaptırmak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 xml:space="preserve">Binaların genel görüntüyü bozacak şekilde yapılmasına izin vermemek </w:t>
      </w:r>
    </w:p>
    <w:p w:rsidR="00AD7CCF" w:rsidRPr="007853DD" w:rsidRDefault="00AD7CCF" w:rsidP="007853D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D) </w:t>
      </w:r>
      <w:r w:rsidRPr="007853DD">
        <w:rPr>
          <w:rFonts w:ascii="Times New Roman" w:hAnsi="Times New Roman" w:cs="Times New Roman"/>
        </w:rPr>
        <w:t>Peygamber efendimizin Medine’deki bazı bölgeleri özel koruma bölgesi ilan etmesi</w:t>
      </w:r>
    </w:p>
    <w:p w:rsidR="00AD7CCF" w:rsidRPr="007853DD" w:rsidRDefault="00AD7CCF" w:rsidP="00151D5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>11-) Aşağıdakilerden hangisi Peygamber Efendimizin doğayı ve fizikî çevreyi koru</w:t>
      </w:r>
      <w:r>
        <w:rPr>
          <w:rFonts w:ascii="Times New Roman" w:hAnsi="Times New Roman" w:cs="Times New Roman"/>
          <w:b/>
          <w:bCs/>
        </w:rPr>
        <w:t>makla ilgili</w:t>
      </w:r>
      <w:r w:rsidRPr="007853DD">
        <w:rPr>
          <w:rFonts w:ascii="Times New Roman" w:hAnsi="Times New Roman" w:cs="Times New Roman"/>
          <w:b/>
          <w:bCs/>
        </w:rPr>
        <w:t xml:space="preserve"> uygulamasına bir örnek değildir.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151D5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A)</w:t>
      </w:r>
      <w:r w:rsidRPr="007853DD">
        <w:rPr>
          <w:rFonts w:ascii="Times New Roman" w:hAnsi="Times New Roman" w:cs="Times New Roman"/>
        </w:rPr>
        <w:t xml:space="preserve"> Amcasının üst kata ilave olarak yaptırdığı odayı manzarayı bozuyor diye yıktırması</w:t>
      </w:r>
    </w:p>
    <w:p w:rsidR="00AD7CCF" w:rsidRPr="007853DD" w:rsidRDefault="00AD7CCF" w:rsidP="00151D5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</w:rPr>
        <w:t xml:space="preserve"> </w:t>
      </w:r>
      <w:r w:rsidRPr="007853DD">
        <w:rPr>
          <w:rFonts w:ascii="Times New Roman" w:hAnsi="Times New Roman" w:cs="Times New Roman"/>
          <w:b/>
          <w:bCs/>
        </w:rPr>
        <w:t>B)</w:t>
      </w:r>
      <w:r w:rsidRPr="007853DD">
        <w:rPr>
          <w:rFonts w:ascii="Times New Roman" w:hAnsi="Times New Roman" w:cs="Times New Roman"/>
        </w:rPr>
        <w:t>Su kuyularının yanına hayvan barınaklarının yapılmasını yasaklaması.</w:t>
      </w:r>
    </w:p>
    <w:p w:rsidR="00AD7CCF" w:rsidRPr="007853DD" w:rsidRDefault="00AD7CCF" w:rsidP="00CE7F3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 xml:space="preserve"> Medine’nin etrafında 20 km lik alanı özel koruma bölgesi ilan etmesi.</w:t>
      </w:r>
    </w:p>
    <w:p w:rsidR="00AD7CCF" w:rsidRPr="007853DD" w:rsidRDefault="00AD7CCF" w:rsidP="0018505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</w:t>
      </w:r>
      <w:r w:rsidRPr="007853DD">
        <w:rPr>
          <w:rFonts w:ascii="Times New Roman" w:hAnsi="Times New Roman" w:cs="Times New Roman"/>
        </w:rPr>
        <w:t>) Abdest alırken aşırı su kullanan bir sahâbîyi uyarması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D669D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12-) Peygamber efendimiz, düzenli olarak Mescidi süpüren zenci bir kadın, öldüğünde mezarına gidip hayır duada bulunmuştur. Bunu hangi amaçla yapmıştır.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D669D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A)</w:t>
      </w:r>
      <w:r w:rsidRPr="007853DD">
        <w:rPr>
          <w:rFonts w:ascii="Times New Roman" w:hAnsi="Times New Roman" w:cs="Times New Roman"/>
        </w:rPr>
        <w:t xml:space="preserve"> Derisinin renginden dolayı hiç kimsenin aşağılanmayacağını göstermek için </w:t>
      </w:r>
    </w:p>
    <w:p w:rsidR="00AD7CCF" w:rsidRPr="007853DD" w:rsidRDefault="00AD7CCF" w:rsidP="00432732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B) </w:t>
      </w:r>
      <w:r w:rsidRPr="007853DD">
        <w:rPr>
          <w:rFonts w:ascii="Times New Roman" w:hAnsi="Times New Roman" w:cs="Times New Roman"/>
        </w:rPr>
        <w:t>Çevre konusunda emek harcayan insanlara değer verdiğini göstermek için</w:t>
      </w:r>
      <w:r w:rsidRPr="007853DD">
        <w:rPr>
          <w:rFonts w:ascii="Times New Roman" w:hAnsi="Times New Roman" w:cs="Times New Roman"/>
        </w:rPr>
        <w:tab/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 xml:space="preserve"> Kadınlara değer verdiğini göstermek için          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D)</w:t>
      </w:r>
      <w:r w:rsidRPr="007853DD">
        <w:rPr>
          <w:rFonts w:ascii="Times New Roman" w:hAnsi="Times New Roman" w:cs="Times New Roman"/>
        </w:rPr>
        <w:t xml:space="preserve"> Fakir ve kimsesizlere değer verdiğini göstermek için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707A4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 xml:space="preserve">13-) “Göklerdeki ve yerdeki her şeyi kendi katından bir nimet olarak sizin hizmetinize veren Allah’tır” </w:t>
      </w:r>
      <w:r w:rsidRPr="00707A46">
        <w:rPr>
          <w:rFonts w:ascii="Times New Roman" w:hAnsi="Times New Roman" w:cs="Times New Roman"/>
          <w:b/>
          <w:bCs/>
          <w:sz w:val="16"/>
          <w:szCs w:val="16"/>
        </w:rPr>
        <w:t>(Casiye 13)</w:t>
      </w:r>
      <w:r w:rsidRPr="007853DD">
        <w:rPr>
          <w:rFonts w:ascii="Times New Roman" w:hAnsi="Times New Roman" w:cs="Times New Roman"/>
          <w:b/>
          <w:bCs/>
        </w:rPr>
        <w:t xml:space="preserve"> Bu ayetten çıkarılabilecek sonuç aşağıdakilerden hangisidir.</w:t>
      </w:r>
    </w:p>
    <w:p w:rsidR="00AD7CCF" w:rsidRPr="007853DD" w:rsidRDefault="00AD7CCF" w:rsidP="00D669D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A) </w:t>
      </w:r>
      <w:r w:rsidRPr="007853DD">
        <w:rPr>
          <w:rFonts w:ascii="Times New Roman" w:hAnsi="Times New Roman" w:cs="Times New Roman"/>
        </w:rPr>
        <w:t xml:space="preserve">İnsan kainattaki denge ve düzenden hareketle Allah’ın varlığına ulaşabilir. </w:t>
      </w:r>
      <w:r w:rsidRPr="007853DD">
        <w:rPr>
          <w:rFonts w:ascii="Times New Roman" w:hAnsi="Times New Roman" w:cs="Times New Roman"/>
        </w:rPr>
        <w:tab/>
      </w:r>
      <w:r w:rsidRPr="007853DD">
        <w:rPr>
          <w:rFonts w:ascii="Times New Roman" w:hAnsi="Times New Roman" w:cs="Times New Roman"/>
        </w:rPr>
        <w:tab/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B)</w:t>
      </w:r>
      <w:r w:rsidRPr="007853DD">
        <w:rPr>
          <w:rFonts w:ascii="Times New Roman" w:hAnsi="Times New Roman" w:cs="Times New Roman"/>
        </w:rPr>
        <w:t xml:space="preserve"> Allah’ın verdiği nimetlere şükredersek Allah arttırır. </w:t>
      </w:r>
    </w:p>
    <w:p w:rsidR="00AD7CCF" w:rsidRPr="007853DD" w:rsidRDefault="00AD7CCF" w:rsidP="00BA2D0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C) </w:t>
      </w:r>
      <w:r w:rsidRPr="007853DD">
        <w:rPr>
          <w:rFonts w:ascii="Times New Roman" w:hAnsi="Times New Roman" w:cs="Times New Roman"/>
        </w:rPr>
        <w:t>Allah dünyayı idare etme yetkisini insana vermiştir.</w:t>
      </w:r>
    </w:p>
    <w:p w:rsidR="00AD7CCF" w:rsidRPr="007853DD" w:rsidRDefault="00AD7CCF" w:rsidP="00BA2D0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>Yedi kat gök ve yer evrendeki</w:t>
      </w:r>
      <w:r w:rsidRPr="007853DD">
        <w:rPr>
          <w:rFonts w:ascii="Times New Roman" w:hAnsi="Times New Roman" w:cs="Times New Roman"/>
        </w:rPr>
        <w:t xml:space="preserve"> düzenin bir parçası</w:t>
      </w:r>
      <w:r>
        <w:rPr>
          <w:rFonts w:ascii="Times New Roman" w:hAnsi="Times New Roman" w:cs="Times New Roman"/>
        </w:rPr>
        <w:t>dır</w:t>
      </w:r>
    </w:p>
    <w:p w:rsidR="00AD7CCF" w:rsidRPr="007853DD" w:rsidRDefault="00AD7CCF" w:rsidP="007520A9">
      <w:pPr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7853DD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</w:rPr>
        <w:t xml:space="preserve">14-) </w:t>
      </w:r>
      <w:r w:rsidRPr="007853DD">
        <w:rPr>
          <w:rFonts w:ascii="Times New Roman" w:hAnsi="Times New Roman" w:cs="Times New Roman"/>
          <w:b/>
          <w:bCs/>
          <w:lang w:eastAsia="tr-TR"/>
        </w:rPr>
        <w:t xml:space="preserve">İnsanların kendi işledikleri (kötülükler) sebebi ile karada ve denizde bozulma ortaya çıktı. </w:t>
      </w:r>
      <w:r w:rsidRPr="00707A46">
        <w:rPr>
          <w:rFonts w:ascii="Times New Roman" w:hAnsi="Times New Roman" w:cs="Times New Roman"/>
          <w:b/>
          <w:bCs/>
          <w:sz w:val="16"/>
          <w:szCs w:val="16"/>
          <w:lang w:eastAsia="tr-TR"/>
        </w:rPr>
        <w:t>(Rum 41)</w:t>
      </w:r>
      <w:r w:rsidRPr="007853DD">
        <w:rPr>
          <w:rFonts w:ascii="Times New Roman" w:hAnsi="Times New Roman" w:cs="Times New Roman"/>
          <w:b/>
          <w:bCs/>
          <w:lang w:eastAsia="tr-TR"/>
        </w:rPr>
        <w:t xml:space="preserve"> Bu ayet aşağıdakilerden hangisi ile ilgilidir. </w:t>
      </w:r>
    </w:p>
    <w:p w:rsidR="00AD7CCF" w:rsidRPr="007853DD" w:rsidRDefault="00AD7CCF" w:rsidP="007520A9">
      <w:pPr>
        <w:jc w:val="both"/>
        <w:rPr>
          <w:rFonts w:ascii="Times New Roman" w:hAnsi="Times New Roman" w:cs="Times New Roman"/>
          <w:b/>
          <w:bCs/>
          <w:lang w:eastAsia="tr-TR"/>
        </w:rPr>
      </w:pPr>
    </w:p>
    <w:p w:rsidR="00AD7CCF" w:rsidRPr="007853DD" w:rsidRDefault="00AD7CCF" w:rsidP="004B24BC">
      <w:pPr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A) </w:t>
      </w:r>
      <w:r w:rsidRPr="007853DD">
        <w:rPr>
          <w:rFonts w:ascii="Times New Roman" w:hAnsi="Times New Roman" w:cs="Times New Roman"/>
          <w:lang w:eastAsia="tr-TR"/>
        </w:rPr>
        <w:t>Deniz ve kara ulaşımını kolaylaştırmak</w:t>
      </w:r>
    </w:p>
    <w:p w:rsidR="00AD7CCF" w:rsidRPr="007853DD" w:rsidRDefault="00AD7CCF" w:rsidP="004B24BC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B) </w:t>
      </w:r>
      <w:r w:rsidRPr="007853DD">
        <w:rPr>
          <w:rFonts w:ascii="Times New Roman" w:hAnsi="Times New Roman" w:cs="Times New Roman"/>
          <w:lang w:eastAsia="tr-TR"/>
        </w:rPr>
        <w:t xml:space="preserve">Ekolojik dengeyi korumak </w:t>
      </w:r>
    </w:p>
    <w:p w:rsidR="00AD7CCF" w:rsidRPr="007853DD" w:rsidRDefault="00AD7CCF" w:rsidP="007520A9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C) </w:t>
      </w:r>
      <w:r w:rsidRPr="007853DD">
        <w:rPr>
          <w:rFonts w:ascii="Times New Roman" w:hAnsi="Times New Roman" w:cs="Times New Roman"/>
          <w:lang w:eastAsia="tr-TR"/>
        </w:rPr>
        <w:t>Toprak ve suyun nimetlerinden faydalanmak</w:t>
      </w:r>
    </w:p>
    <w:p w:rsidR="00AD7CCF" w:rsidRPr="007853DD" w:rsidRDefault="00AD7CCF" w:rsidP="004B24BC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D)</w:t>
      </w:r>
      <w:r w:rsidRPr="007853DD">
        <w:rPr>
          <w:rFonts w:ascii="Times New Roman" w:hAnsi="Times New Roman" w:cs="Times New Roman"/>
          <w:lang w:eastAsia="tr-TR"/>
        </w:rPr>
        <w:t xml:space="preserve"> Deniz ürünlerinde ve toprak mahsullerinde çeşitliliği arttırmak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i/>
          <w:iCs/>
        </w:rPr>
      </w:pPr>
      <w:r w:rsidRPr="007853DD">
        <w:rPr>
          <w:rFonts w:ascii="Times New Roman" w:hAnsi="Times New Roman" w:cs="Times New Roman"/>
        </w:rPr>
        <w:tab/>
      </w:r>
    </w:p>
    <w:p w:rsidR="00AD7CCF" w:rsidRPr="007853DD" w:rsidRDefault="00AD7CCF" w:rsidP="00D452B6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</w:rPr>
        <w:t xml:space="preserve">15)Kur’an-ı Kerim’in ve Hz. Peygamberin ekolojik dengeyle ilgili yaklaşımı aşağıdakilerden hangisi ile açıklanabilir. </w:t>
      </w:r>
    </w:p>
    <w:p w:rsidR="00AD7CCF" w:rsidRPr="007853DD" w:rsidRDefault="00AD7CCF" w:rsidP="007520A9">
      <w:pPr>
        <w:jc w:val="both"/>
        <w:rPr>
          <w:rFonts w:ascii="Times New Roman" w:hAnsi="Times New Roman" w:cs="Times New Roman"/>
          <w:b/>
          <w:bCs/>
          <w:lang w:eastAsia="tr-TR"/>
        </w:rPr>
      </w:pPr>
    </w:p>
    <w:p w:rsidR="00AD7CCF" w:rsidRPr="007853DD" w:rsidRDefault="00AD7CCF" w:rsidP="005B79D0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A)</w:t>
      </w:r>
      <w:r w:rsidRPr="007853DD">
        <w:rPr>
          <w:rFonts w:ascii="Times New Roman" w:hAnsi="Times New Roman" w:cs="Times New Roman"/>
          <w:lang w:eastAsia="tr-TR"/>
        </w:rPr>
        <w:t xml:space="preserve">Ekolojik dengeyle ilgili yaklaşım koruyucu ve önleyici tedbirler çerçevesindedir.  </w:t>
      </w:r>
    </w:p>
    <w:p w:rsidR="00AD7CCF" w:rsidRPr="007853DD" w:rsidRDefault="00AD7CCF" w:rsidP="00FA1074">
      <w:pPr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B)</w:t>
      </w:r>
      <w:r w:rsidRPr="007853DD">
        <w:rPr>
          <w:rFonts w:ascii="Times New Roman" w:hAnsi="Times New Roman" w:cs="Times New Roman"/>
          <w:lang w:eastAsia="tr-TR"/>
        </w:rPr>
        <w:t xml:space="preserve"> Yasaklayıcı tedbirler çerçevesindedir.</w:t>
      </w:r>
    </w:p>
    <w:p w:rsidR="00AD7CCF" w:rsidRPr="007853DD" w:rsidRDefault="00AD7CCF" w:rsidP="00FA1074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C)</w:t>
      </w:r>
      <w:r w:rsidRPr="007853DD">
        <w:rPr>
          <w:rFonts w:ascii="Times New Roman" w:hAnsi="Times New Roman" w:cs="Times New Roman"/>
          <w:lang w:eastAsia="tr-TR"/>
        </w:rPr>
        <w:t xml:space="preserve"> Özgürlükçü tedbirler çerçevesindedir. </w:t>
      </w:r>
    </w:p>
    <w:p w:rsidR="00AD7CCF" w:rsidRPr="00707A46" w:rsidRDefault="00AD7CCF" w:rsidP="00707A4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D)</w:t>
      </w:r>
      <w:r w:rsidRPr="007853DD">
        <w:rPr>
          <w:rFonts w:ascii="Times New Roman" w:hAnsi="Times New Roman" w:cs="Times New Roman"/>
          <w:lang w:eastAsia="tr-TR"/>
        </w:rPr>
        <w:t xml:space="preserve"> Baskıcı tedbirler çerçevesindedir.</w:t>
      </w:r>
    </w:p>
    <w:p w:rsidR="00AD7CCF" w:rsidRPr="007853DD" w:rsidRDefault="00AD7CCF" w:rsidP="007520A9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16-) “Hiçbir Müslüman bir meyve fidanı dikmez ki; ondan her yenen hatta kuşların ve yırtıcıların yedikleri bile o fidan sahibi için sadaka olmasın” </w:t>
      </w:r>
    </w:p>
    <w:p w:rsidR="00AD7CCF" w:rsidRPr="007853DD" w:rsidRDefault="00AD7CCF" w:rsidP="00707A46">
      <w:pPr>
        <w:ind w:firstLine="426"/>
        <w:jc w:val="both"/>
        <w:rPr>
          <w:rFonts w:ascii="Times New Roman" w:hAnsi="Times New Roman" w:cs="Times New Roman"/>
          <w:b/>
          <w:bCs/>
          <w:lang w:eastAsia="tr-TR"/>
        </w:rPr>
      </w:pPr>
      <w:bookmarkStart w:id="0" w:name="_GoBack"/>
      <w:bookmarkEnd w:id="0"/>
      <w:r w:rsidRPr="007853DD">
        <w:rPr>
          <w:rFonts w:ascii="Times New Roman" w:hAnsi="Times New Roman" w:cs="Times New Roman"/>
          <w:b/>
          <w:bCs/>
          <w:lang w:eastAsia="tr-TR"/>
        </w:rPr>
        <w:t>Bu</w:t>
      </w:r>
      <w:r w:rsidRPr="007853DD">
        <w:rPr>
          <w:rFonts w:ascii="Times New Roman" w:hAnsi="Times New Roman" w:cs="Times New Roman"/>
          <w:lang w:eastAsia="tr-TR"/>
        </w:rPr>
        <w:t xml:space="preserve"> </w:t>
      </w:r>
      <w:r w:rsidRPr="007853DD">
        <w:rPr>
          <w:rFonts w:ascii="Times New Roman" w:hAnsi="Times New Roman" w:cs="Times New Roman"/>
          <w:b/>
          <w:bCs/>
          <w:lang w:eastAsia="tr-TR"/>
        </w:rPr>
        <w:t>hadis ile kastedilen ifade aşağıdakilerden hangisidir.</w:t>
      </w:r>
    </w:p>
    <w:p w:rsidR="00AD7CCF" w:rsidRPr="007853DD" w:rsidRDefault="00AD7CCF" w:rsidP="007520A9">
      <w:pPr>
        <w:jc w:val="both"/>
        <w:rPr>
          <w:rFonts w:ascii="Times New Roman" w:hAnsi="Times New Roman" w:cs="Times New Roman"/>
          <w:b/>
          <w:bCs/>
          <w:lang w:eastAsia="tr-TR"/>
        </w:rPr>
      </w:pPr>
    </w:p>
    <w:p w:rsidR="00AD7CCF" w:rsidRPr="007853DD" w:rsidRDefault="00AD7CCF" w:rsidP="005B73DA">
      <w:pPr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A) </w:t>
      </w:r>
      <w:r w:rsidRPr="007853DD">
        <w:rPr>
          <w:rFonts w:ascii="Times New Roman" w:hAnsi="Times New Roman" w:cs="Times New Roman"/>
          <w:lang w:eastAsia="tr-TR"/>
        </w:rPr>
        <w:t>Kuşların ve yırtıcıların yedikleri, fidan sahibi için sadaka olmaz.</w:t>
      </w:r>
    </w:p>
    <w:p w:rsidR="00AD7CCF" w:rsidRPr="007853DD" w:rsidRDefault="00AD7CCF" w:rsidP="005B73DA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B)</w:t>
      </w:r>
      <w:r w:rsidRPr="007853DD">
        <w:rPr>
          <w:rFonts w:ascii="Times New Roman" w:hAnsi="Times New Roman" w:cs="Times New Roman"/>
          <w:lang w:eastAsia="tr-TR"/>
        </w:rPr>
        <w:t>Bir müslümanın diktiği meyve fidanından yenilen her meyve fidan sahibine sadaka olur.</w:t>
      </w:r>
    </w:p>
    <w:p w:rsidR="00AD7CCF" w:rsidRPr="007853DD" w:rsidRDefault="00AD7CCF" w:rsidP="00ED458E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C) </w:t>
      </w:r>
      <w:r w:rsidRPr="007853DD">
        <w:rPr>
          <w:rFonts w:ascii="Times New Roman" w:hAnsi="Times New Roman" w:cs="Times New Roman"/>
          <w:lang w:eastAsia="tr-TR"/>
        </w:rPr>
        <w:t>Meyve vermeyen ağaç dikmek dinî açıdan bir fayda sağlamaz</w:t>
      </w:r>
    </w:p>
    <w:p w:rsidR="00AD7CCF" w:rsidRPr="007853DD" w:rsidRDefault="00AD7CCF" w:rsidP="005B73DA">
      <w:pPr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D) </w:t>
      </w:r>
      <w:r w:rsidRPr="007853DD">
        <w:rPr>
          <w:rFonts w:ascii="Times New Roman" w:hAnsi="Times New Roman" w:cs="Times New Roman"/>
          <w:lang w:eastAsia="tr-TR"/>
        </w:rPr>
        <w:t>Hiçbir Müslüman, kuşlar ve yırtıcılar için bir meyve fidanı dikmez.</w:t>
      </w:r>
    </w:p>
    <w:p w:rsidR="00AD7CCF" w:rsidRPr="007853DD" w:rsidRDefault="00AD7CCF" w:rsidP="007520A9">
      <w:pPr>
        <w:jc w:val="both"/>
        <w:rPr>
          <w:rFonts w:ascii="Times New Roman" w:hAnsi="Times New Roman" w:cs="Times New Roman"/>
          <w:b/>
          <w:bCs/>
          <w:lang w:eastAsia="tr-TR"/>
        </w:rPr>
      </w:pPr>
    </w:p>
    <w:p w:rsidR="00AD7CCF" w:rsidRPr="007853DD" w:rsidRDefault="00AD7CCF" w:rsidP="00203A7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spacing w:val="-3"/>
        </w:rPr>
      </w:pPr>
      <w:r w:rsidRPr="007853DD">
        <w:rPr>
          <w:rFonts w:ascii="Times New Roman" w:hAnsi="Times New Roman" w:cs="Times New Roman"/>
          <w:b/>
          <w:bCs/>
        </w:rPr>
        <w:t>17-) Aşağıdakilerden hangisi doğal dengenin bozulmasına yol açan etkenlerdendir.</w:t>
      </w:r>
    </w:p>
    <w:p w:rsidR="00AD7CCF" w:rsidRPr="007853DD" w:rsidRDefault="00AD7CCF" w:rsidP="00203A7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spacing w:val="-3"/>
        </w:rPr>
      </w:pPr>
    </w:p>
    <w:p w:rsidR="00AD7CCF" w:rsidRPr="007853DD" w:rsidRDefault="00AD7CCF" w:rsidP="00203A70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3"/>
        </w:rPr>
      </w:pPr>
      <w:r w:rsidRPr="007853DD">
        <w:rPr>
          <w:rFonts w:ascii="Times New Roman" w:hAnsi="Times New Roman" w:cs="Times New Roman"/>
          <w:b/>
          <w:bCs/>
          <w:spacing w:val="-3"/>
        </w:rPr>
        <w:t>A)</w:t>
      </w:r>
      <w:r w:rsidRPr="007853DD">
        <w:rPr>
          <w:rFonts w:ascii="Times New Roman" w:hAnsi="Times New Roman" w:cs="Times New Roman"/>
          <w:spacing w:val="-3"/>
        </w:rPr>
        <w:t>Tarımda organik gübre ve ilaç kullanmak</w:t>
      </w:r>
      <w:r w:rsidRPr="007853DD">
        <w:rPr>
          <w:rFonts w:ascii="Times New Roman" w:hAnsi="Times New Roman" w:cs="Times New Roman"/>
          <w:b/>
          <w:bCs/>
          <w:spacing w:val="-3"/>
        </w:rPr>
        <w:t xml:space="preserve">  </w:t>
      </w:r>
    </w:p>
    <w:p w:rsidR="00AD7CCF" w:rsidRPr="007853DD" w:rsidRDefault="00AD7CCF" w:rsidP="00203A70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3"/>
        </w:rPr>
      </w:pPr>
      <w:r w:rsidRPr="007853DD">
        <w:rPr>
          <w:rFonts w:ascii="Times New Roman" w:hAnsi="Times New Roman" w:cs="Times New Roman"/>
          <w:b/>
          <w:bCs/>
          <w:spacing w:val="-3"/>
        </w:rPr>
        <w:t xml:space="preserve">B) </w:t>
      </w:r>
      <w:r w:rsidRPr="007853DD">
        <w:rPr>
          <w:rFonts w:ascii="Times New Roman" w:hAnsi="Times New Roman" w:cs="Times New Roman"/>
          <w:spacing w:val="-3"/>
        </w:rPr>
        <w:t>Sanayide yenilenebilir enerji kaynaklarını kullanmak.</w:t>
      </w:r>
    </w:p>
    <w:p w:rsidR="00AD7CCF" w:rsidRPr="007853DD" w:rsidRDefault="00AD7CCF" w:rsidP="007520A9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3"/>
        </w:rPr>
      </w:pPr>
      <w:r w:rsidRPr="007853DD">
        <w:rPr>
          <w:rFonts w:ascii="Times New Roman" w:hAnsi="Times New Roman" w:cs="Times New Roman"/>
          <w:b/>
          <w:bCs/>
          <w:spacing w:val="-3"/>
        </w:rPr>
        <w:t>C)</w:t>
      </w:r>
      <w:r w:rsidRPr="007853DD">
        <w:rPr>
          <w:rFonts w:ascii="Times New Roman" w:hAnsi="Times New Roman" w:cs="Times New Roman"/>
          <w:spacing w:val="-3"/>
        </w:rPr>
        <w:t>Aşırı tüketim-Hırs-Heves</w:t>
      </w:r>
    </w:p>
    <w:p w:rsidR="00AD7CCF" w:rsidRPr="007853DD" w:rsidRDefault="00AD7CCF" w:rsidP="003A01E8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pacing w:val="-3"/>
        </w:rPr>
      </w:pPr>
      <w:r w:rsidRPr="007853DD">
        <w:rPr>
          <w:rFonts w:ascii="Times New Roman" w:hAnsi="Times New Roman" w:cs="Times New Roman"/>
          <w:b/>
          <w:bCs/>
          <w:spacing w:val="-3"/>
        </w:rPr>
        <w:t>D)</w:t>
      </w:r>
      <w:r w:rsidRPr="007853DD">
        <w:rPr>
          <w:rFonts w:ascii="Times New Roman" w:hAnsi="Times New Roman" w:cs="Times New Roman"/>
          <w:spacing w:val="-3"/>
        </w:rPr>
        <w:t xml:space="preserve"> İhtiyacımız olan her aleti geri dönüşebilen malzemelerden üretmek  </w:t>
      </w:r>
    </w:p>
    <w:p w:rsidR="00AD7CCF" w:rsidRPr="007853DD" w:rsidRDefault="00AD7CCF" w:rsidP="00C34855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3"/>
        </w:rPr>
      </w:pPr>
    </w:p>
    <w:p w:rsidR="00AD7CCF" w:rsidRPr="007853DD" w:rsidRDefault="00AD7CCF" w:rsidP="003A01E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>18-) Kur’an-ı Kerimde dengeli toplum olarak tarif edilen kimselerin temel özelliği aşağıdakilerden hangisidir.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7853D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A)</w:t>
      </w:r>
      <w:r w:rsidRPr="007853DD">
        <w:rPr>
          <w:rFonts w:ascii="Times New Roman" w:hAnsi="Times New Roman" w:cs="Times New Roman"/>
        </w:rPr>
        <w:t>Çok şükredicidirler</w:t>
      </w:r>
    </w:p>
    <w:p w:rsidR="00AD7CCF" w:rsidRPr="007853DD" w:rsidRDefault="00AD7CCF" w:rsidP="00601C4B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B)</w:t>
      </w:r>
      <w:r w:rsidRPr="007853DD">
        <w:rPr>
          <w:rFonts w:ascii="Times New Roman" w:hAnsi="Times New Roman" w:cs="Times New Roman"/>
        </w:rPr>
        <w:t xml:space="preserve"> Doğal nimetleri ölçülü kullanırlar</w:t>
      </w:r>
      <w:r w:rsidRPr="007853DD">
        <w:rPr>
          <w:rFonts w:ascii="Times New Roman" w:hAnsi="Times New Roman" w:cs="Times New Roman"/>
          <w:b/>
          <w:bCs/>
        </w:rPr>
        <w:t xml:space="preserve"> 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C) </w:t>
      </w:r>
      <w:r w:rsidRPr="007853DD">
        <w:rPr>
          <w:rFonts w:ascii="Times New Roman" w:hAnsi="Times New Roman" w:cs="Times New Roman"/>
        </w:rPr>
        <w:t>Sahip oldukları nimetleri başkaları ile paylaşırlar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D)</w:t>
      </w:r>
      <w:r w:rsidRPr="007853DD">
        <w:rPr>
          <w:rFonts w:ascii="Times New Roman" w:hAnsi="Times New Roman" w:cs="Times New Roman"/>
        </w:rPr>
        <w:t xml:space="preserve"> Başkaları için kendilerini feda ederler</w:t>
      </w:r>
    </w:p>
    <w:p w:rsidR="00AD7CCF" w:rsidRPr="007853DD" w:rsidRDefault="00AD7CCF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</w:rPr>
        <w:t xml:space="preserve"> </w:t>
      </w:r>
    </w:p>
    <w:p w:rsidR="00AD7CCF" w:rsidRDefault="00AD7CCF" w:rsidP="00551EB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>19-)</w:t>
      </w:r>
      <w:r>
        <w:rPr>
          <w:rFonts w:ascii="Times New Roman" w:hAnsi="Times New Roman" w:cs="Times New Roman"/>
          <w:b/>
          <w:bCs/>
        </w:rPr>
        <w:t>Göğü yükseltti ve dengeyi koydu. Sakın dengeyi bozmayın (Rahman 7-8) Aşağıdakilerden hangisi bu ayet ile çelişmektedir.</w:t>
      </w:r>
    </w:p>
    <w:p w:rsidR="00AD7CCF" w:rsidRPr="007853DD" w:rsidRDefault="00AD7CCF" w:rsidP="00551EB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>Fabrika atıkları için arıtma tesisleri kurmak</w:t>
      </w:r>
    </w:p>
    <w:p w:rsidR="00AD7CCF" w:rsidRPr="007853DD" w:rsidRDefault="00AD7CCF" w:rsidP="00551EB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</w:rPr>
        <w:t xml:space="preserve"> Yakıt tüketiminde çevre dostu araç ve yöntemler kullanmak</w:t>
      </w:r>
      <w:r w:rsidRPr="007853DD">
        <w:rPr>
          <w:rFonts w:ascii="Times New Roman" w:hAnsi="Times New Roman" w:cs="Times New Roman"/>
          <w:b/>
          <w:bCs/>
        </w:rPr>
        <w:t xml:space="preserve"> </w:t>
      </w:r>
    </w:p>
    <w:p w:rsidR="00AD7CCF" w:rsidRPr="008C2A05" w:rsidRDefault="00AD7CCF" w:rsidP="008C2A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C)</w:t>
      </w:r>
      <w:r w:rsidRPr="008C2A05">
        <w:rPr>
          <w:rFonts w:ascii="Times New Roman" w:hAnsi="Times New Roman" w:cs="Times New Roman"/>
        </w:rPr>
        <w:t xml:space="preserve">Tarımda kimyasal ilaç ve gübre kullanmak  </w:t>
      </w:r>
    </w:p>
    <w:p w:rsidR="00AD7CCF" w:rsidRDefault="00AD7CCF" w:rsidP="00551EB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>Kesilen ormanların yerine yeni ormanlar kurmak</w:t>
      </w:r>
    </w:p>
    <w:p w:rsidR="00AD7CCF" w:rsidRPr="007853DD" w:rsidRDefault="00AD7CCF" w:rsidP="007853D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AD7CCF" w:rsidRPr="007853DD" w:rsidRDefault="00AD7CCF" w:rsidP="00F90CA2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>20-)  Aşağıdakilerden hangisi Peygamberimizin doğayı koruma ve sevmesinin bir göstergesi değildir.</w:t>
      </w:r>
    </w:p>
    <w:p w:rsidR="00AD7CCF" w:rsidRDefault="00AD7CCF" w:rsidP="00F90CA2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A)</w:t>
      </w:r>
      <w:r w:rsidRPr="007853DD">
        <w:rPr>
          <w:rFonts w:ascii="Times New Roman" w:hAnsi="Times New Roman" w:cs="Times New Roman"/>
        </w:rPr>
        <w:t xml:space="preserve">Hayvanları aç ve susuz bırakanları uyarması  </w:t>
      </w:r>
    </w:p>
    <w:p w:rsidR="00AD7CCF" w:rsidRPr="007853DD" w:rsidRDefault="00AD7CCF" w:rsidP="00F90CA2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B)</w:t>
      </w:r>
      <w:r w:rsidRPr="007853DD">
        <w:rPr>
          <w:rFonts w:ascii="Times New Roman" w:hAnsi="Times New Roman" w:cs="Times New Roman"/>
        </w:rPr>
        <w:t xml:space="preserve"> Savaş hallerinde ormanların kesilmesine izin vermesi </w:t>
      </w:r>
    </w:p>
    <w:p w:rsidR="00AD7CCF" w:rsidRPr="007853DD" w:rsidRDefault="00AD7CCF" w:rsidP="001229D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>Yeşil alanlarla ilgili koruyucu önlemler alması</w:t>
      </w:r>
    </w:p>
    <w:p w:rsidR="00AD7CCF" w:rsidRPr="007853DD" w:rsidRDefault="00AD7CCF" w:rsidP="001229D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D)</w:t>
      </w:r>
      <w:r w:rsidRPr="007853DD">
        <w:rPr>
          <w:rFonts w:ascii="Times New Roman" w:hAnsi="Times New Roman" w:cs="Times New Roman"/>
        </w:rPr>
        <w:t>Ağaç dikme konusunda teşvik edici olması</w:t>
      </w:r>
    </w:p>
    <w:p w:rsidR="00AD7CCF" w:rsidRPr="007853DD" w:rsidRDefault="00AD7CCF" w:rsidP="001229D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hyperlink r:id="rId7" w:history="1">
        <w:r>
          <w:rPr>
            <w:rStyle w:val="Hyperlink"/>
            <w:rFonts w:ascii="Times New Roman" w:hAnsi="Times New Roman" w:cs="Times New Roman"/>
            <w:lang w:eastAsia="tr-TR"/>
          </w:rPr>
          <w:t>www.sorubak.com</w:t>
        </w:r>
      </w:hyperlink>
    </w:p>
    <w:sectPr w:rsidR="00AD7CCF" w:rsidRPr="007853DD" w:rsidSect="007853D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CCF" w:rsidRDefault="00AD7CCF">
      <w:pPr>
        <w:rPr>
          <w:rFonts w:cs="Arial"/>
        </w:rPr>
      </w:pPr>
      <w:r>
        <w:rPr>
          <w:rFonts w:cs="Arial"/>
        </w:rPr>
        <w:separator/>
      </w:r>
    </w:p>
  </w:endnote>
  <w:endnote w:type="continuationSeparator" w:id="0">
    <w:p w:rsidR="00AD7CCF" w:rsidRDefault="00AD7CCF">
      <w:pPr>
        <w:rPr>
          <w:rFonts w:cs="Arial"/>
        </w:rPr>
      </w:pPr>
      <w:r>
        <w:rPr>
          <w:rFonts w:cs="Aria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CCF" w:rsidRDefault="00AD7CCF">
    <w:pPr>
      <w:pStyle w:val="Footer"/>
      <w:jc w:val="center"/>
      <w:rPr>
        <w:rFonts w:cs="Arial"/>
      </w:rPr>
    </w:pPr>
    <w:fldSimple w:instr="PAGE   \* MERGEFORMAT">
      <w:r>
        <w:rPr>
          <w:noProof/>
        </w:rPr>
        <w:t>1</w:t>
      </w:r>
    </w:fldSimple>
  </w:p>
  <w:p w:rsidR="00AD7CCF" w:rsidRDefault="00AD7CCF">
    <w:pPr>
      <w:pStyle w:val="Footer"/>
      <w:rPr>
        <w:rFonts w:cs="Arial"/>
      </w:rPr>
    </w:pPr>
  </w:p>
  <w:p w:rsidR="00AD7CCF" w:rsidRDefault="00AD7CCF">
    <w:pPr>
      <w:rPr>
        <w:rFonts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CCF" w:rsidRDefault="00AD7CCF">
      <w:pPr>
        <w:rPr>
          <w:rFonts w:cs="Arial"/>
        </w:rPr>
      </w:pPr>
      <w:r>
        <w:rPr>
          <w:rFonts w:cs="Arial"/>
        </w:rPr>
        <w:separator/>
      </w:r>
    </w:p>
  </w:footnote>
  <w:footnote w:type="continuationSeparator" w:id="0">
    <w:p w:rsidR="00AD7CCF" w:rsidRDefault="00AD7CCF">
      <w:pPr>
        <w:rPr>
          <w:rFonts w:cs="Arial"/>
        </w:rPr>
      </w:pPr>
      <w:r>
        <w:rPr>
          <w:rFonts w:cs="Arial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28BA"/>
    <w:rsid w:val="00025EAB"/>
    <w:rsid w:val="0008690A"/>
    <w:rsid w:val="000C1452"/>
    <w:rsid w:val="000C2202"/>
    <w:rsid w:val="000C7BBB"/>
    <w:rsid w:val="00102C9C"/>
    <w:rsid w:val="001229D0"/>
    <w:rsid w:val="00151D57"/>
    <w:rsid w:val="00185053"/>
    <w:rsid w:val="00203A70"/>
    <w:rsid w:val="00256325"/>
    <w:rsid w:val="00257E83"/>
    <w:rsid w:val="0026494A"/>
    <w:rsid w:val="002F72AF"/>
    <w:rsid w:val="00343F17"/>
    <w:rsid w:val="00352523"/>
    <w:rsid w:val="0037275B"/>
    <w:rsid w:val="003A01E8"/>
    <w:rsid w:val="00406110"/>
    <w:rsid w:val="004130BD"/>
    <w:rsid w:val="00432732"/>
    <w:rsid w:val="004A6E84"/>
    <w:rsid w:val="004B24BC"/>
    <w:rsid w:val="004D1513"/>
    <w:rsid w:val="00510FD1"/>
    <w:rsid w:val="0052676E"/>
    <w:rsid w:val="00551EB7"/>
    <w:rsid w:val="00565F97"/>
    <w:rsid w:val="005B73DA"/>
    <w:rsid w:val="005B79D0"/>
    <w:rsid w:val="00601C4B"/>
    <w:rsid w:val="00646E51"/>
    <w:rsid w:val="0065450B"/>
    <w:rsid w:val="006664E7"/>
    <w:rsid w:val="006723EA"/>
    <w:rsid w:val="00681266"/>
    <w:rsid w:val="006A2DC8"/>
    <w:rsid w:val="00707A46"/>
    <w:rsid w:val="00711C14"/>
    <w:rsid w:val="0073376E"/>
    <w:rsid w:val="007520A9"/>
    <w:rsid w:val="00765750"/>
    <w:rsid w:val="007853DD"/>
    <w:rsid w:val="00865B64"/>
    <w:rsid w:val="008858C7"/>
    <w:rsid w:val="008C2A05"/>
    <w:rsid w:val="008C5643"/>
    <w:rsid w:val="008D4266"/>
    <w:rsid w:val="008D462F"/>
    <w:rsid w:val="008E7A85"/>
    <w:rsid w:val="008F45F5"/>
    <w:rsid w:val="009103A9"/>
    <w:rsid w:val="009732FE"/>
    <w:rsid w:val="00AB547E"/>
    <w:rsid w:val="00AD7CCF"/>
    <w:rsid w:val="00B91FA3"/>
    <w:rsid w:val="00BA2D06"/>
    <w:rsid w:val="00BD1043"/>
    <w:rsid w:val="00C05262"/>
    <w:rsid w:val="00C34855"/>
    <w:rsid w:val="00C57172"/>
    <w:rsid w:val="00CB5E0F"/>
    <w:rsid w:val="00CE7F35"/>
    <w:rsid w:val="00CF4EA4"/>
    <w:rsid w:val="00D043E1"/>
    <w:rsid w:val="00D079CA"/>
    <w:rsid w:val="00D328BA"/>
    <w:rsid w:val="00D452B6"/>
    <w:rsid w:val="00D52C44"/>
    <w:rsid w:val="00D669D9"/>
    <w:rsid w:val="00DF47ED"/>
    <w:rsid w:val="00E10DF5"/>
    <w:rsid w:val="00E2490B"/>
    <w:rsid w:val="00E54967"/>
    <w:rsid w:val="00ED458E"/>
    <w:rsid w:val="00EF6DEF"/>
    <w:rsid w:val="00F035E8"/>
    <w:rsid w:val="00F2553A"/>
    <w:rsid w:val="00F46937"/>
    <w:rsid w:val="00F6788E"/>
    <w:rsid w:val="00F73B01"/>
    <w:rsid w:val="00F83979"/>
    <w:rsid w:val="00F90CA2"/>
    <w:rsid w:val="00FA1074"/>
    <w:rsid w:val="00FB4750"/>
    <w:rsid w:val="00FE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7E"/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B547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B547E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rsid w:val="004A6E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863</TotalTime>
  <Pages>2</Pages>
  <Words>1067</Words>
  <Characters>6086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http://www.sorubak.com; edogramaci</dc:creator>
  <cp:keywords>http:/www.sorubak.com</cp:keywords>
  <dc:description/>
  <cp:lastModifiedBy>edanur</cp:lastModifiedBy>
  <cp:revision>23</cp:revision>
  <dcterms:created xsi:type="dcterms:W3CDTF">2014-03-08T17:36:00Z</dcterms:created>
  <dcterms:modified xsi:type="dcterms:W3CDTF">2015-04-01T19:40:00Z</dcterms:modified>
</cp:coreProperties>
</file>