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5811"/>
        <w:gridCol w:w="1843"/>
      </w:tblGrid>
      <w:tr w:rsidR="00FD0C01" w:rsidRPr="00E0428D">
        <w:trPr>
          <w:jc w:val="center"/>
        </w:trPr>
        <w:tc>
          <w:tcPr>
            <w:tcW w:w="2235" w:type="dxa"/>
          </w:tcPr>
          <w:p w:rsidR="00FD0C01" w:rsidRPr="00E0428D" w:rsidRDefault="00FD0C01" w:rsidP="00E128A1">
            <w:pPr>
              <w:spacing w:after="0" w:line="240" w:lineRule="auto"/>
              <w:rPr>
                <w:b/>
                <w:bCs/>
              </w:rPr>
            </w:pPr>
            <w:r w:rsidRPr="00E0428D">
              <w:rPr>
                <w:b/>
                <w:bCs/>
              </w:rPr>
              <w:t>Adı:</w:t>
            </w:r>
          </w:p>
          <w:p w:rsidR="00FD0C01" w:rsidRPr="00E0428D" w:rsidRDefault="00FD0C01" w:rsidP="00E128A1">
            <w:pPr>
              <w:spacing w:after="0" w:line="240" w:lineRule="auto"/>
              <w:rPr>
                <w:b/>
                <w:bCs/>
              </w:rPr>
            </w:pPr>
            <w:r w:rsidRPr="00E0428D">
              <w:rPr>
                <w:b/>
                <w:bCs/>
              </w:rPr>
              <w:t>Soyadı:</w:t>
            </w:r>
          </w:p>
          <w:p w:rsidR="00FD0C01" w:rsidRPr="00E0428D" w:rsidRDefault="00FD0C01" w:rsidP="00E128A1">
            <w:pPr>
              <w:spacing w:after="0" w:line="240" w:lineRule="auto"/>
              <w:rPr>
                <w:b/>
                <w:bCs/>
              </w:rPr>
            </w:pPr>
            <w:r w:rsidRPr="00E0428D">
              <w:rPr>
                <w:b/>
                <w:bCs/>
              </w:rPr>
              <w:t>Sınıfı:</w:t>
            </w:r>
          </w:p>
          <w:p w:rsidR="00FD0C01" w:rsidRPr="00E0428D" w:rsidRDefault="00FD0C01" w:rsidP="00E128A1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0428D">
              <w:rPr>
                <w:b/>
                <w:bCs/>
              </w:rPr>
              <w:t>No:</w:t>
            </w:r>
          </w:p>
        </w:tc>
        <w:tc>
          <w:tcPr>
            <w:tcW w:w="5811" w:type="dxa"/>
          </w:tcPr>
          <w:p w:rsidR="00FD0C01" w:rsidRPr="00E0428D" w:rsidRDefault="00FD0C01" w:rsidP="00883F7F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2014-2015 </w:t>
            </w:r>
            <w:r w:rsidRPr="00E0428D">
              <w:rPr>
                <w:b/>
                <w:bCs/>
                <w:sz w:val="28"/>
                <w:szCs w:val="28"/>
              </w:rPr>
              <w:t xml:space="preserve"> EĞİTİM-ÖĞRETİM YILI</w:t>
            </w:r>
          </w:p>
          <w:p w:rsidR="00FD0C01" w:rsidRPr="00E0428D" w:rsidRDefault="00FD0C01" w:rsidP="00883F7F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0428D">
              <w:rPr>
                <w:b/>
                <w:bCs/>
                <w:sz w:val="28"/>
                <w:szCs w:val="28"/>
              </w:rPr>
              <w:t>BEYTEPE ORTAOKULU 6/A-B-C</w:t>
            </w:r>
          </w:p>
          <w:p w:rsidR="00FD0C01" w:rsidRPr="00E0428D" w:rsidRDefault="00FD0C01" w:rsidP="00883F7F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0428D">
              <w:rPr>
                <w:b/>
                <w:bCs/>
                <w:sz w:val="28"/>
                <w:szCs w:val="28"/>
              </w:rPr>
              <w:t>DİN KÜL.VE AH.BİLGİSİ DERSİ 2.DÖNEM 1.YAZILI SORULARIDIR.</w:t>
            </w:r>
          </w:p>
        </w:tc>
        <w:tc>
          <w:tcPr>
            <w:tcW w:w="1843" w:type="dxa"/>
          </w:tcPr>
          <w:p w:rsidR="00FD0C01" w:rsidRPr="00E0428D" w:rsidRDefault="00FD0C01" w:rsidP="00883F7F">
            <w:pPr>
              <w:spacing w:after="0" w:line="240" w:lineRule="auto"/>
              <w:jc w:val="center"/>
              <w:rPr>
                <w:b/>
                <w:bCs/>
              </w:rPr>
            </w:pPr>
            <w:r w:rsidRPr="00E0428D">
              <w:rPr>
                <w:b/>
                <w:bCs/>
              </w:rPr>
              <w:t>Aldığı Not:</w:t>
            </w:r>
          </w:p>
        </w:tc>
      </w:tr>
    </w:tbl>
    <w:p w:rsidR="00FD0C01" w:rsidRDefault="00FD0C01" w:rsidP="00883F7F"/>
    <w:p w:rsidR="00FD0C01" w:rsidRPr="004662F7" w:rsidRDefault="00FD0C01" w:rsidP="004662F7">
      <w:pPr>
        <w:spacing w:line="240" w:lineRule="auto"/>
        <w:rPr>
          <w:b/>
          <w:bCs/>
        </w:rPr>
      </w:pPr>
      <w:r w:rsidRPr="004662F7">
        <w:rPr>
          <w:b/>
          <w:bCs/>
        </w:rPr>
        <w:t>1.Peygamberlerin niteliklerinin maddeler halinde yazınız.(15 Puan)</w:t>
      </w:r>
    </w:p>
    <w:p w:rsidR="00FD0C01" w:rsidRPr="004662F7" w:rsidRDefault="00FD0C01" w:rsidP="004662F7">
      <w:pPr>
        <w:spacing w:line="240" w:lineRule="auto"/>
        <w:rPr>
          <w:b/>
          <w:bCs/>
        </w:rPr>
      </w:pPr>
      <w:r w:rsidRPr="004662F7">
        <w:rPr>
          <w:b/>
          <w:bCs/>
        </w:rPr>
        <w:t>2.K.Kerim’in belli başlı konularını yazınız.(8 Puan)</w:t>
      </w:r>
    </w:p>
    <w:p w:rsidR="00FD0C01" w:rsidRPr="004662F7" w:rsidRDefault="00FD0C01" w:rsidP="004662F7">
      <w:pPr>
        <w:spacing w:line="240" w:lineRule="auto"/>
        <w:rPr>
          <w:b/>
          <w:bCs/>
        </w:rPr>
      </w:pPr>
      <w:r w:rsidRPr="004662F7">
        <w:rPr>
          <w:b/>
          <w:bCs/>
        </w:rPr>
        <w:t>3.Peygamberimizin davetine karşılık veren ilk Müslümanları yazınız.(8 Puan)</w:t>
      </w:r>
    </w:p>
    <w:p w:rsidR="00FD0C01" w:rsidRPr="004662F7" w:rsidRDefault="00FD0C01" w:rsidP="004662F7">
      <w:pPr>
        <w:spacing w:line="240" w:lineRule="auto"/>
        <w:rPr>
          <w:b/>
          <w:bCs/>
        </w:rPr>
      </w:pPr>
      <w:r w:rsidRPr="004662F7">
        <w:rPr>
          <w:b/>
          <w:bCs/>
        </w:rPr>
        <w:t>4.Aşağıdaki namaz tablosunda boş bırakılan yerleri doldurunuz.</w:t>
      </w:r>
      <w:r>
        <w:rPr>
          <w:b/>
          <w:bCs/>
        </w:rPr>
        <w:t xml:space="preserve">(26 </w:t>
      </w:r>
      <w:r w:rsidRPr="004662F7">
        <w:rPr>
          <w:b/>
          <w:bCs/>
        </w:rPr>
        <w:t>Puan)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35"/>
        <w:gridCol w:w="1535"/>
        <w:gridCol w:w="1535"/>
        <w:gridCol w:w="1535"/>
        <w:gridCol w:w="1536"/>
        <w:gridCol w:w="1536"/>
      </w:tblGrid>
      <w:tr w:rsidR="00FD0C01" w:rsidRPr="00E0428D"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Beş  Vakit   Namaz</w:t>
            </w: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İlk Sünnnet</w:t>
            </w: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Farz</w:t>
            </w: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Son Sünnet</w:t>
            </w:r>
          </w:p>
        </w:tc>
        <w:tc>
          <w:tcPr>
            <w:tcW w:w="1536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Vitir</w:t>
            </w:r>
          </w:p>
        </w:tc>
        <w:tc>
          <w:tcPr>
            <w:tcW w:w="1536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Toplam</w:t>
            </w:r>
          </w:p>
        </w:tc>
      </w:tr>
      <w:tr w:rsidR="00FD0C01" w:rsidRPr="00E0428D"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SABAH</w:t>
            </w: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-</w:t>
            </w:r>
          </w:p>
        </w:tc>
        <w:tc>
          <w:tcPr>
            <w:tcW w:w="1536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-</w:t>
            </w:r>
          </w:p>
        </w:tc>
        <w:tc>
          <w:tcPr>
            <w:tcW w:w="1536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</w:p>
        </w:tc>
      </w:tr>
      <w:tr w:rsidR="00FD0C01" w:rsidRPr="00E0428D"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ÖĞLE</w:t>
            </w: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</w:p>
        </w:tc>
        <w:tc>
          <w:tcPr>
            <w:tcW w:w="1536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-</w:t>
            </w:r>
          </w:p>
        </w:tc>
        <w:tc>
          <w:tcPr>
            <w:tcW w:w="1536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</w:p>
        </w:tc>
      </w:tr>
      <w:tr w:rsidR="00FD0C01" w:rsidRPr="00E0428D"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İKİNDİ</w:t>
            </w: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-</w:t>
            </w:r>
          </w:p>
        </w:tc>
        <w:tc>
          <w:tcPr>
            <w:tcW w:w="1536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-</w:t>
            </w:r>
          </w:p>
        </w:tc>
        <w:tc>
          <w:tcPr>
            <w:tcW w:w="1536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</w:p>
        </w:tc>
      </w:tr>
      <w:tr w:rsidR="00FD0C01" w:rsidRPr="00E0428D"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AKŞAM</w:t>
            </w: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-</w:t>
            </w: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</w:p>
        </w:tc>
        <w:tc>
          <w:tcPr>
            <w:tcW w:w="1536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-</w:t>
            </w:r>
          </w:p>
        </w:tc>
        <w:tc>
          <w:tcPr>
            <w:tcW w:w="1536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</w:p>
        </w:tc>
      </w:tr>
      <w:tr w:rsidR="00FD0C01" w:rsidRPr="00E0428D"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>YATSI</w:t>
            </w: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</w:pP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</w:pPr>
          </w:p>
        </w:tc>
        <w:tc>
          <w:tcPr>
            <w:tcW w:w="1535" w:type="dxa"/>
          </w:tcPr>
          <w:p w:rsidR="00FD0C01" w:rsidRPr="00E0428D" w:rsidRDefault="00FD0C01" w:rsidP="00E0428D">
            <w:pPr>
              <w:spacing w:after="0" w:line="240" w:lineRule="auto"/>
            </w:pPr>
          </w:p>
        </w:tc>
        <w:tc>
          <w:tcPr>
            <w:tcW w:w="1536" w:type="dxa"/>
          </w:tcPr>
          <w:p w:rsidR="00FD0C01" w:rsidRPr="00E0428D" w:rsidRDefault="00FD0C01" w:rsidP="00E0428D">
            <w:pPr>
              <w:spacing w:after="0" w:line="240" w:lineRule="auto"/>
            </w:pPr>
          </w:p>
        </w:tc>
        <w:tc>
          <w:tcPr>
            <w:tcW w:w="1536" w:type="dxa"/>
          </w:tcPr>
          <w:p w:rsidR="00FD0C01" w:rsidRPr="00E0428D" w:rsidRDefault="00FD0C01" w:rsidP="00E0428D">
            <w:pPr>
              <w:spacing w:after="0" w:line="240" w:lineRule="auto"/>
            </w:pPr>
          </w:p>
        </w:tc>
      </w:tr>
      <w:tr w:rsidR="00FD0C01" w:rsidRPr="00E0428D">
        <w:tc>
          <w:tcPr>
            <w:tcW w:w="7676" w:type="dxa"/>
            <w:gridSpan w:val="5"/>
          </w:tcPr>
          <w:p w:rsidR="00FD0C01" w:rsidRPr="00E0428D" w:rsidRDefault="00FD0C01" w:rsidP="00E0428D">
            <w:pPr>
              <w:spacing w:after="0" w:line="240" w:lineRule="auto"/>
              <w:jc w:val="center"/>
            </w:pPr>
            <w:r w:rsidRPr="00E0428D">
              <w:t xml:space="preserve">                                                                                                                     GENEL TOPLAM</w:t>
            </w:r>
          </w:p>
        </w:tc>
        <w:tc>
          <w:tcPr>
            <w:tcW w:w="1536" w:type="dxa"/>
          </w:tcPr>
          <w:p w:rsidR="00FD0C01" w:rsidRPr="00E0428D" w:rsidRDefault="00FD0C01" w:rsidP="00E0428D">
            <w:pPr>
              <w:spacing w:after="0" w:line="240" w:lineRule="auto"/>
            </w:pPr>
          </w:p>
        </w:tc>
      </w:tr>
    </w:tbl>
    <w:p w:rsidR="00FD0C01" w:rsidRDefault="00FD0C01" w:rsidP="004662F7">
      <w:pPr>
        <w:tabs>
          <w:tab w:val="left" w:pos="2250"/>
        </w:tabs>
        <w:spacing w:after="0" w:line="240" w:lineRule="auto"/>
      </w:pPr>
      <w:r>
        <w:tab/>
      </w:r>
    </w:p>
    <w:p w:rsidR="00FD0C01" w:rsidRPr="004662F7" w:rsidRDefault="00FD0C01" w:rsidP="004662F7">
      <w:pPr>
        <w:spacing w:after="0" w:line="240" w:lineRule="auto"/>
        <w:rPr>
          <w:b/>
          <w:bCs/>
        </w:rPr>
      </w:pPr>
      <w:r w:rsidRPr="004662F7">
        <w:rPr>
          <w:b/>
          <w:bCs/>
        </w:rPr>
        <w:t>5.Aşağıdaki cümlelerdeki boşlukları uygun kelimelerle doldurunuz.(18 Puan)</w:t>
      </w:r>
    </w:p>
    <w:p w:rsidR="00FD0C01" w:rsidRDefault="00FD0C01" w:rsidP="004662F7">
      <w:pPr>
        <w:pStyle w:val="ListParagraph"/>
        <w:numPr>
          <w:ilvl w:val="0"/>
          <w:numId w:val="3"/>
        </w:numPr>
        <w:spacing w:after="0" w:line="240" w:lineRule="auto"/>
      </w:pPr>
      <w:r>
        <w:t>Hz.Muhammed(s.a.v)’e ilk vahiy ……………yılı ………………………..ayı………………………..gecesinde  inmeye başlamıştır.</w:t>
      </w:r>
    </w:p>
    <w:p w:rsidR="00FD0C01" w:rsidRDefault="00FD0C01" w:rsidP="004662F7">
      <w:pPr>
        <w:pStyle w:val="ListParagraph"/>
        <w:numPr>
          <w:ilvl w:val="0"/>
          <w:numId w:val="3"/>
        </w:numPr>
        <w:spacing w:line="240" w:lineRule="auto"/>
      </w:pPr>
      <w:r>
        <w:t>Ramazan ayında yatsıdan sonra kılınan sünnet namaza …………………………………namazı denir.</w:t>
      </w:r>
    </w:p>
    <w:p w:rsidR="00FD0C01" w:rsidRDefault="00FD0C01" w:rsidP="004662F7">
      <w:pPr>
        <w:pStyle w:val="ListParagraph"/>
        <w:numPr>
          <w:ilvl w:val="0"/>
          <w:numId w:val="3"/>
        </w:numPr>
        <w:spacing w:line="240" w:lineRule="auto"/>
      </w:pPr>
      <w:r>
        <w:t>Sabrı ile bilinen peygamber…………………………………..peygamberdir.</w:t>
      </w:r>
    </w:p>
    <w:p w:rsidR="00FD0C01" w:rsidRDefault="00FD0C01" w:rsidP="004662F7">
      <w:pPr>
        <w:pStyle w:val="ListParagraph"/>
        <w:numPr>
          <w:ilvl w:val="0"/>
          <w:numId w:val="3"/>
        </w:numPr>
        <w:spacing w:line="240" w:lineRule="auto"/>
      </w:pPr>
      <w:r>
        <w:t>Hz.Musa’ya indirilen ilahi kitap………………………………..tır.</w:t>
      </w:r>
    </w:p>
    <w:p w:rsidR="00FD0C01" w:rsidRDefault="00FD0C01" w:rsidP="004662F7">
      <w:pPr>
        <w:pStyle w:val="ListParagraph"/>
        <w:numPr>
          <w:ilvl w:val="0"/>
          <w:numId w:val="3"/>
        </w:numPr>
        <w:spacing w:line="240" w:lineRule="auto"/>
      </w:pPr>
      <w:r>
        <w:t>Kur’an’da adı geçen peygamber sayısı……………………………tir.</w:t>
      </w:r>
    </w:p>
    <w:p w:rsidR="00FD0C01" w:rsidRDefault="00FD0C01" w:rsidP="004662F7">
      <w:pPr>
        <w:pStyle w:val="ListParagraph"/>
        <w:numPr>
          <w:ilvl w:val="0"/>
          <w:numId w:val="3"/>
        </w:numPr>
        <w:spacing w:line="240" w:lineRule="auto"/>
      </w:pPr>
      <w:r>
        <w:t>Bir kimsenin yüzüne söylenildiğinde hoşlanmayacağı bir şeyi arkasından konuşmaya…………………..denir.</w:t>
      </w:r>
    </w:p>
    <w:p w:rsidR="00FD0C01" w:rsidRPr="004662F7" w:rsidRDefault="00FD0C01" w:rsidP="004662F7">
      <w:pPr>
        <w:spacing w:line="240" w:lineRule="auto"/>
        <w:rPr>
          <w:b/>
          <w:bCs/>
        </w:rPr>
      </w:pPr>
      <w:r w:rsidRPr="004662F7">
        <w:rPr>
          <w:b/>
          <w:bCs/>
        </w:rPr>
        <w:t xml:space="preserve">6. Aşağıdaki cümlelerin başına doğru ise </w:t>
      </w:r>
      <w:r w:rsidRPr="004662F7">
        <w:rPr>
          <w:b/>
          <w:bCs/>
          <w:u w:val="single"/>
        </w:rPr>
        <w:t>D,</w:t>
      </w:r>
      <w:r w:rsidRPr="004662F7">
        <w:rPr>
          <w:b/>
          <w:bCs/>
        </w:rPr>
        <w:t xml:space="preserve"> yanlış ise </w:t>
      </w:r>
      <w:r w:rsidRPr="004662F7">
        <w:rPr>
          <w:b/>
          <w:bCs/>
          <w:u w:val="single"/>
        </w:rPr>
        <w:t>Y</w:t>
      </w:r>
      <w:r w:rsidRPr="004662F7">
        <w:rPr>
          <w:b/>
          <w:bCs/>
        </w:rPr>
        <w:t xml:space="preserve"> yazınız.(15 Puan)</w:t>
      </w:r>
    </w:p>
    <w:p w:rsidR="00FD0C01" w:rsidRDefault="00FD0C01" w:rsidP="004662F7">
      <w:pPr>
        <w:tabs>
          <w:tab w:val="left" w:pos="7980"/>
        </w:tabs>
        <w:spacing w:line="240" w:lineRule="auto"/>
      </w:pPr>
      <w:r>
        <w:t>(…)Namazın farzları 24 tanedir.</w:t>
      </w:r>
      <w:r>
        <w:tab/>
      </w:r>
    </w:p>
    <w:p w:rsidR="00FD0C01" w:rsidRDefault="00FD0C01" w:rsidP="004662F7">
      <w:pPr>
        <w:spacing w:line="240" w:lineRule="auto"/>
      </w:pPr>
      <w:r>
        <w:t>(…)İlahi kitaplardan en son gönderileni İncil’dir.</w:t>
      </w:r>
    </w:p>
    <w:p w:rsidR="00FD0C01" w:rsidRDefault="00FD0C01" w:rsidP="004662F7">
      <w:pPr>
        <w:spacing w:line="240" w:lineRule="auto"/>
      </w:pPr>
      <w:r>
        <w:t>(…)Cenaze namazı rekatsız bir namazdır.</w:t>
      </w:r>
    </w:p>
    <w:p w:rsidR="00FD0C01" w:rsidRDefault="00FD0C01" w:rsidP="004662F7">
      <w:pPr>
        <w:spacing w:line="240" w:lineRule="auto"/>
      </w:pPr>
      <w:r>
        <w:t>(…)Cemaatle namaz kılmak sünnettir.</w:t>
      </w:r>
    </w:p>
    <w:p w:rsidR="00FD0C01" w:rsidRDefault="00FD0C01" w:rsidP="004662F7">
      <w:pPr>
        <w:spacing w:line="240" w:lineRule="auto"/>
      </w:pPr>
      <w:r>
        <w:t>(…)Yılda iki defa Bayram namazı kılınır.</w:t>
      </w:r>
    </w:p>
    <w:p w:rsidR="00FD0C01" w:rsidRPr="004662F7" w:rsidRDefault="00FD0C01" w:rsidP="005555AD">
      <w:pPr>
        <w:spacing w:line="240" w:lineRule="auto"/>
        <w:rPr>
          <w:b/>
          <w:bCs/>
        </w:rPr>
      </w:pPr>
      <w:r w:rsidRPr="004662F7">
        <w:rPr>
          <w:b/>
          <w:bCs/>
        </w:rPr>
        <w:t>7.Felak Sure</w:t>
      </w:r>
      <w:r>
        <w:rPr>
          <w:b/>
          <w:bCs/>
        </w:rPr>
        <w:t>sini yazınız.(10</w:t>
      </w:r>
      <w:r w:rsidRPr="004662F7">
        <w:rPr>
          <w:b/>
          <w:bCs/>
        </w:rPr>
        <w:t xml:space="preserve"> Puan)</w:t>
      </w:r>
    </w:p>
    <w:p w:rsidR="00FD0C01" w:rsidRPr="004662F7" w:rsidRDefault="00FD0C01" w:rsidP="004662F7"/>
    <w:p w:rsidR="00FD0C01" w:rsidRPr="004662F7" w:rsidRDefault="00FD0C01" w:rsidP="00E928A6">
      <w:pPr>
        <w:spacing w:after="0" w:line="240" w:lineRule="auto"/>
      </w:pPr>
      <w:r w:rsidRPr="004662F7">
        <w:t xml:space="preserve">Başarılar dilerim.                                                                                        </w:t>
      </w:r>
      <w:hyperlink r:id="rId7" w:history="1">
        <w:r>
          <w:rPr>
            <w:rStyle w:val="Hyperlink"/>
            <w:rFonts w:ascii="Times New Roman" w:hAnsi="Times New Roman" w:cs="Times New Roman"/>
          </w:rPr>
          <w:t>www.sorubak.com</w:t>
        </w:r>
      </w:hyperlink>
    </w:p>
    <w:sectPr w:rsidR="00FD0C01" w:rsidRPr="004662F7" w:rsidSect="00D12C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C01" w:rsidRDefault="00FD0C01" w:rsidP="00D4422C">
      <w:pPr>
        <w:spacing w:after="0" w:line="240" w:lineRule="auto"/>
      </w:pPr>
      <w:r>
        <w:separator/>
      </w:r>
    </w:p>
  </w:endnote>
  <w:endnote w:type="continuationSeparator" w:id="0">
    <w:p w:rsidR="00FD0C01" w:rsidRDefault="00FD0C01" w:rsidP="00D44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C01" w:rsidRDefault="00FD0C01" w:rsidP="00D4422C">
      <w:pPr>
        <w:spacing w:after="0" w:line="240" w:lineRule="auto"/>
      </w:pPr>
      <w:r>
        <w:separator/>
      </w:r>
    </w:p>
  </w:footnote>
  <w:footnote w:type="continuationSeparator" w:id="0">
    <w:p w:rsidR="00FD0C01" w:rsidRDefault="00FD0C01" w:rsidP="00D442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F6F76"/>
    <w:multiLevelType w:val="hybridMultilevel"/>
    <w:tmpl w:val="C526D9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1EC6D95"/>
    <w:multiLevelType w:val="hybridMultilevel"/>
    <w:tmpl w:val="5C8283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ECC7FD2"/>
    <w:multiLevelType w:val="hybridMultilevel"/>
    <w:tmpl w:val="2BC0CD0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22C"/>
    <w:rsid w:val="002074F2"/>
    <w:rsid w:val="00234176"/>
    <w:rsid w:val="004662F7"/>
    <w:rsid w:val="005555AD"/>
    <w:rsid w:val="005B60E7"/>
    <w:rsid w:val="006F4CA2"/>
    <w:rsid w:val="00883F7F"/>
    <w:rsid w:val="009E4CE2"/>
    <w:rsid w:val="00B331E5"/>
    <w:rsid w:val="00D12C64"/>
    <w:rsid w:val="00D4422C"/>
    <w:rsid w:val="00E0428D"/>
    <w:rsid w:val="00E128A1"/>
    <w:rsid w:val="00E928A6"/>
    <w:rsid w:val="00F075F6"/>
    <w:rsid w:val="00FA54DF"/>
    <w:rsid w:val="00FD0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C6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44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4422C"/>
  </w:style>
  <w:style w:type="paragraph" w:styleId="Footer">
    <w:name w:val="footer"/>
    <w:basedOn w:val="Normal"/>
    <w:link w:val="FooterChar"/>
    <w:uiPriority w:val="99"/>
    <w:semiHidden/>
    <w:rsid w:val="00D44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4422C"/>
  </w:style>
  <w:style w:type="table" w:styleId="TableGrid">
    <w:name w:val="Table Grid"/>
    <w:basedOn w:val="TableNormal"/>
    <w:uiPriority w:val="99"/>
    <w:rsid w:val="005555A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83F7F"/>
    <w:pPr>
      <w:ind w:left="720"/>
    </w:pPr>
  </w:style>
  <w:style w:type="character" w:styleId="Hyperlink">
    <w:name w:val="Hyperlink"/>
    <w:basedOn w:val="DefaultParagraphFont"/>
    <w:uiPriority w:val="99"/>
    <w:rsid w:val="00E928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0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1</Pages>
  <Words>248</Words>
  <Characters>1416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http://www.sorubak.com; ibrahim</dc:creator>
  <cp:keywords>http:/www.sorubak.com</cp:keywords>
  <dc:description/>
  <cp:lastModifiedBy>edanur</cp:lastModifiedBy>
  <cp:revision>5</cp:revision>
  <dcterms:created xsi:type="dcterms:W3CDTF">2014-03-29T21:59:00Z</dcterms:created>
  <dcterms:modified xsi:type="dcterms:W3CDTF">2015-04-01T19:43:00Z</dcterms:modified>
</cp:coreProperties>
</file>