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1A" w:rsidRDefault="00CB611A" w:rsidP="00DB7ACC">
      <w:pPr>
        <w:ind w:left="-851"/>
        <w:jc w:val="center"/>
        <w:rPr>
          <w:rFonts w:ascii="Comic Sans MS" w:hAnsi="Comic Sans MS" w:cs="Comic Sans MS"/>
          <w:b/>
          <w:bCs/>
          <w:i/>
          <w:iCs/>
          <w:highlight w:val="lightGray"/>
          <w:u w:val="single"/>
        </w:rPr>
      </w:pPr>
    </w:p>
    <w:p w:rsidR="00CB611A" w:rsidRDefault="00CB611A" w:rsidP="00DB7ACC">
      <w:pPr>
        <w:ind w:left="-851"/>
        <w:jc w:val="center"/>
        <w:rPr>
          <w:rFonts w:ascii="Comic Sans MS" w:hAnsi="Comic Sans MS" w:cs="Comic Sans MS"/>
          <w:b/>
          <w:bCs/>
          <w:i/>
          <w:iCs/>
          <w:highlight w:val="lightGray"/>
          <w:u w:val="single"/>
        </w:rPr>
      </w:pPr>
      <w:r w:rsidRPr="00E3771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nkfu.com/wp-content/uploads/2013/04/6-sayisi-boyama-4.jpg" style="width:43.5pt;height:30.75pt;visibility:visible">
            <v:imagedata r:id="rId5" o:title=""/>
          </v:shape>
        </w:pict>
      </w:r>
      <w:r>
        <w:rPr>
          <w:noProof/>
        </w:rPr>
        <w:pict>
          <v:shape id="Resim 2" o:spid="_x0000_s1026" type="#_x0000_t75" alt="Ataturk_karakalem_cizimi" style="position:absolute;left:0;text-align:left;margin-left:-55.1pt;margin-top:-36.25pt;width:86.6pt;height:80.15pt;z-index:-251659264;visibility:visible;mso-position-horizontal-relative:text;mso-position-vertical-relative:text">
            <v:imagedata r:id="rId6" o:title=""/>
          </v:shape>
        </w:pict>
      </w:r>
    </w:p>
    <w:p w:rsidR="00CB611A" w:rsidRDefault="00CB611A" w:rsidP="00DB7ACC">
      <w:pPr>
        <w:ind w:left="-851"/>
        <w:jc w:val="center"/>
        <w:rPr>
          <w:rFonts w:ascii="Comic Sans MS" w:hAnsi="Comic Sans MS" w:cs="Comic Sans MS"/>
          <w:b/>
          <w:bCs/>
          <w:i/>
          <w:iCs/>
          <w:highlight w:val="lightGray"/>
          <w:u w:val="single"/>
        </w:rPr>
      </w:pPr>
    </w:p>
    <w:p w:rsidR="00CB611A" w:rsidRPr="00BD7458" w:rsidRDefault="00CB611A" w:rsidP="00DB7ACC">
      <w:pPr>
        <w:ind w:left="-851"/>
        <w:jc w:val="center"/>
        <w:rPr>
          <w:rFonts w:ascii="Comic Sans MS" w:hAnsi="Comic Sans MS" w:cs="Comic Sans MS"/>
          <w:b/>
          <w:bCs/>
          <w:i/>
          <w:iCs/>
          <w:u w:val="single"/>
        </w:rPr>
      </w:pPr>
      <w:r w:rsidRPr="00BD7458">
        <w:rPr>
          <w:rFonts w:ascii="Comic Sans MS" w:hAnsi="Comic Sans MS" w:cs="Comic Sans MS"/>
          <w:b/>
          <w:bCs/>
          <w:i/>
          <w:iCs/>
          <w:highlight w:val="lightGray"/>
          <w:u w:val="single"/>
        </w:rPr>
        <w:t xml:space="preserve">2014-2015 </w:t>
      </w:r>
      <w:r>
        <w:rPr>
          <w:rFonts w:ascii="Comic Sans MS" w:hAnsi="Comic Sans MS" w:cs="Comic Sans MS"/>
          <w:b/>
          <w:bCs/>
          <w:i/>
          <w:iCs/>
          <w:highlight w:val="lightGray"/>
          <w:u w:val="single"/>
        </w:rPr>
        <w:t>6</w:t>
      </w:r>
      <w:r w:rsidRPr="00BD7458">
        <w:rPr>
          <w:rFonts w:ascii="Comic Sans MS" w:hAnsi="Comic Sans MS" w:cs="Comic Sans MS"/>
          <w:b/>
          <w:bCs/>
          <w:i/>
          <w:iCs/>
          <w:highlight w:val="lightGray"/>
          <w:u w:val="single"/>
        </w:rPr>
        <w:t>-</w:t>
      </w:r>
      <w:r>
        <w:rPr>
          <w:rFonts w:ascii="Comic Sans MS" w:hAnsi="Comic Sans MS" w:cs="Comic Sans MS"/>
          <w:b/>
          <w:bCs/>
          <w:i/>
          <w:iCs/>
          <w:highlight w:val="lightGray"/>
          <w:u w:val="single"/>
        </w:rPr>
        <w:t>F</w:t>
      </w:r>
      <w:r w:rsidRPr="00BD7458">
        <w:rPr>
          <w:rFonts w:ascii="Comic Sans MS" w:hAnsi="Comic Sans MS" w:cs="Comic Sans MS"/>
          <w:b/>
          <w:bCs/>
          <w:i/>
          <w:iCs/>
          <w:highlight w:val="lightGray"/>
          <w:u w:val="single"/>
        </w:rPr>
        <w:t xml:space="preserve"> II. Dönem 3. Yazılı Soruları</w:t>
      </w:r>
    </w:p>
    <w:p w:rsidR="00CB611A" w:rsidRPr="0088798E" w:rsidRDefault="00CB611A" w:rsidP="0088798E">
      <w:pPr>
        <w:ind w:left="-709"/>
        <w:jc w:val="center"/>
        <w:rPr>
          <w:rFonts w:ascii="Comic Sans MS" w:hAnsi="Comic Sans MS" w:cs="Comic Sans MS"/>
          <w:b/>
          <w:bCs/>
          <w:sz w:val="8"/>
          <w:szCs w:val="8"/>
        </w:rPr>
      </w:pPr>
    </w:p>
    <w:p w:rsidR="00CB611A" w:rsidRPr="003A4FBB" w:rsidRDefault="00CB611A" w:rsidP="00E55A19">
      <w:pPr>
        <w:pStyle w:val="NoSpacing"/>
        <w:ind w:left="-567"/>
        <w:rPr>
          <w:rFonts w:ascii="Comic Sans MS" w:hAnsi="Comic Sans MS" w:cs="Comic Sans MS"/>
          <w:sz w:val="20"/>
          <w:szCs w:val="20"/>
        </w:rPr>
      </w:pPr>
      <w:r w:rsidRPr="00AD59E0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1-</w:t>
      </w:r>
      <w:r w:rsidRPr="00E87B11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3A4FBB">
        <w:rPr>
          <w:rFonts w:ascii="Comic Sans MS" w:hAnsi="Comic Sans MS" w:cs="Comic Sans MS"/>
          <w:sz w:val="20"/>
          <w:szCs w:val="20"/>
        </w:rPr>
        <w:t>Yüzünü hatırlatıyor bakınca güle</w:t>
      </w:r>
    </w:p>
    <w:p w:rsidR="00CB611A" w:rsidRPr="003A4FBB" w:rsidRDefault="00CB611A" w:rsidP="00E55A19">
      <w:pPr>
        <w:pStyle w:val="NoSpacing"/>
        <w:rPr>
          <w:rFonts w:ascii="Comic Sans MS" w:hAnsi="Comic Sans MS" w:cs="Comic Sans MS"/>
          <w:sz w:val="20"/>
          <w:szCs w:val="20"/>
        </w:rPr>
      </w:pPr>
      <w:r w:rsidRPr="003A4FBB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ab/>
      </w:r>
      <w:r w:rsidRPr="003A4FBB">
        <w:rPr>
          <w:rFonts w:ascii="Comic Sans MS" w:hAnsi="Comic Sans MS" w:cs="Comic Sans MS"/>
          <w:sz w:val="20"/>
          <w:szCs w:val="20"/>
        </w:rPr>
        <w:t>Kokun bulaşmış şu esen yele</w:t>
      </w:r>
    </w:p>
    <w:p w:rsidR="00CB611A" w:rsidRPr="003A4FBB" w:rsidRDefault="00CB611A" w:rsidP="00E55A19">
      <w:pPr>
        <w:pStyle w:val="NoSpacing"/>
        <w:rPr>
          <w:rFonts w:ascii="Comic Sans MS" w:hAnsi="Comic Sans MS" w:cs="Comic Sans MS"/>
          <w:sz w:val="20"/>
          <w:szCs w:val="20"/>
        </w:rPr>
      </w:pPr>
      <w:r w:rsidRPr="003A4FBB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ab/>
      </w:r>
      <w:r w:rsidRPr="003A4FBB">
        <w:rPr>
          <w:rFonts w:ascii="Comic Sans MS" w:hAnsi="Comic Sans MS" w:cs="Comic Sans MS"/>
          <w:sz w:val="20"/>
          <w:szCs w:val="20"/>
        </w:rPr>
        <w:t>İki âşık görünce yan yana, el ele</w:t>
      </w:r>
    </w:p>
    <w:p w:rsidR="00CB611A" w:rsidRDefault="00CB611A" w:rsidP="00E55A19">
      <w:pPr>
        <w:pStyle w:val="NoSpacing"/>
        <w:rPr>
          <w:rFonts w:ascii="Comic Sans MS" w:hAnsi="Comic Sans MS" w:cs="Comic Sans MS"/>
          <w:sz w:val="20"/>
          <w:szCs w:val="20"/>
        </w:rPr>
      </w:pPr>
      <w:r w:rsidRPr="003A4FBB">
        <w:rPr>
          <w:rFonts w:ascii="Comic Sans MS" w:hAnsi="Comic Sans MS" w:cs="Comic Sans MS"/>
          <w:sz w:val="20"/>
          <w:szCs w:val="20"/>
        </w:rPr>
        <w:t xml:space="preserve">         </w:t>
      </w:r>
      <w:r>
        <w:rPr>
          <w:rFonts w:ascii="Comic Sans MS" w:hAnsi="Comic Sans MS" w:cs="Comic Sans MS"/>
          <w:sz w:val="20"/>
          <w:szCs w:val="20"/>
        </w:rPr>
        <w:tab/>
      </w:r>
      <w:r w:rsidRPr="003A4FBB">
        <w:rPr>
          <w:rFonts w:ascii="Comic Sans MS" w:hAnsi="Comic Sans MS" w:cs="Comic Sans MS"/>
          <w:sz w:val="20"/>
          <w:szCs w:val="20"/>
        </w:rPr>
        <w:t>Sen benim nasıl yandığımı bilemezsin</w:t>
      </w:r>
    </w:p>
    <w:p w:rsidR="00CB611A" w:rsidRPr="00E55A19" w:rsidRDefault="00CB611A" w:rsidP="00E55A19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CB611A" w:rsidRPr="00E55A19" w:rsidRDefault="00CB611A" w:rsidP="00E55A19">
      <w:pPr>
        <w:pStyle w:val="NoSpacing"/>
        <w:ind w:left="-567"/>
        <w:rPr>
          <w:rFonts w:ascii="Comic Sans MS" w:hAnsi="Comic Sans MS" w:cs="Comic Sans MS"/>
          <w:b/>
          <w:bCs/>
          <w:sz w:val="22"/>
          <w:szCs w:val="22"/>
        </w:rPr>
      </w:pPr>
      <w:r w:rsidRPr="00E55A19">
        <w:rPr>
          <w:rFonts w:ascii="Comic Sans MS" w:hAnsi="Comic Sans MS" w:cs="Comic Sans MS"/>
          <w:b/>
          <w:bCs/>
          <w:sz w:val="22"/>
          <w:szCs w:val="22"/>
        </w:rPr>
        <w:t xml:space="preserve">    Yukarıdaki dörtlüğün türü nedir?</w:t>
      </w:r>
    </w:p>
    <w:p w:rsidR="00CB611A" w:rsidRPr="00E55A19" w:rsidRDefault="00CB611A" w:rsidP="00E55A19">
      <w:pPr>
        <w:pStyle w:val="NoSpacing"/>
        <w:ind w:left="-567"/>
        <w:rPr>
          <w:rFonts w:ascii="Comic Sans MS" w:hAnsi="Comic Sans MS" w:cs="Comic Sans MS"/>
          <w:b/>
          <w:bCs/>
          <w:sz w:val="10"/>
          <w:szCs w:val="10"/>
        </w:rPr>
      </w:pPr>
    </w:p>
    <w:p w:rsidR="00CB611A" w:rsidRDefault="00CB611A" w:rsidP="00E55A19">
      <w:pPr>
        <w:pStyle w:val="NoSpacing"/>
        <w:ind w:left="-567"/>
        <w:rPr>
          <w:rFonts w:ascii="Comic Sans MS" w:hAnsi="Comic Sans MS" w:cs="Comic Sans MS"/>
          <w:sz w:val="18"/>
          <w:szCs w:val="18"/>
        </w:rPr>
      </w:pPr>
      <w:r w:rsidRPr="003A4FBB">
        <w:rPr>
          <w:rFonts w:ascii="Comic Sans MS" w:hAnsi="Comic Sans MS" w:cs="Comic Sans MS"/>
          <w:b/>
          <w:bCs/>
          <w:sz w:val="20"/>
          <w:szCs w:val="20"/>
        </w:rPr>
        <w:t xml:space="preserve">   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3A4FBB">
        <w:rPr>
          <w:rFonts w:ascii="Comic Sans MS" w:hAnsi="Comic Sans MS" w:cs="Comic Sans MS"/>
          <w:sz w:val="20"/>
          <w:szCs w:val="20"/>
        </w:rPr>
        <w:t>Didaktik</w:t>
      </w:r>
      <w:r w:rsidRPr="003A4FB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3A4FBB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3A4FBB">
        <w:rPr>
          <w:rFonts w:ascii="Comic Sans MS" w:hAnsi="Comic Sans MS" w:cs="Comic Sans MS"/>
          <w:sz w:val="20"/>
          <w:szCs w:val="20"/>
        </w:rPr>
        <w:t xml:space="preserve"> Pastoral  </w:t>
      </w:r>
      <w:r w:rsidRPr="003A4FBB">
        <w:rPr>
          <w:rFonts w:ascii="Comic Sans MS" w:hAnsi="Comic Sans MS" w:cs="Comic Sans MS"/>
          <w:b/>
          <w:bCs/>
          <w:sz w:val="20"/>
          <w:szCs w:val="20"/>
        </w:rPr>
        <w:t xml:space="preserve"> C) </w:t>
      </w:r>
      <w:r w:rsidRPr="003A4FBB">
        <w:rPr>
          <w:rFonts w:ascii="Comic Sans MS" w:hAnsi="Comic Sans MS" w:cs="Comic Sans MS"/>
          <w:sz w:val="20"/>
          <w:szCs w:val="20"/>
        </w:rPr>
        <w:t xml:space="preserve">Epik      </w:t>
      </w:r>
      <w:r w:rsidRPr="00E55A19">
        <w:rPr>
          <w:rFonts w:ascii="Comic Sans MS" w:hAnsi="Comic Sans MS" w:cs="Comic Sans MS"/>
          <w:b/>
          <w:bCs/>
          <w:sz w:val="20"/>
          <w:szCs w:val="20"/>
          <w:highlight w:val="yellow"/>
        </w:rPr>
        <w:t>D)</w:t>
      </w:r>
      <w:r w:rsidRPr="00E55A19">
        <w:rPr>
          <w:rFonts w:ascii="Comic Sans MS" w:hAnsi="Comic Sans MS" w:cs="Comic Sans MS"/>
          <w:sz w:val="20"/>
          <w:szCs w:val="20"/>
          <w:highlight w:val="yellow"/>
        </w:rPr>
        <w:t xml:space="preserve"> Lirik</w:t>
      </w:r>
    </w:p>
    <w:p w:rsidR="00CB611A" w:rsidRPr="00C023DC" w:rsidRDefault="00CB611A" w:rsidP="00DB7ACC">
      <w:pPr>
        <w:pStyle w:val="ListParagraph"/>
        <w:ind w:left="-567"/>
        <w:rPr>
          <w:rFonts w:ascii="Comic Sans MS" w:hAnsi="Comic Sans MS" w:cs="Comic Sans MS"/>
          <w:sz w:val="18"/>
          <w:szCs w:val="18"/>
        </w:rPr>
      </w:pPr>
      <w:r w:rsidRPr="00C023DC"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Default="00CB611A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 w:rsidRPr="00C023DC">
        <w:rPr>
          <w:rFonts w:ascii="Comic Sans MS" w:hAnsi="Comic Sans MS" w:cs="Comic Sans MS"/>
          <w:b/>
          <w:bCs/>
          <w:sz w:val="18"/>
          <w:szCs w:val="18"/>
          <w:highlight w:val="lightGray"/>
        </w:rPr>
        <w:t>-</w:t>
      </w:r>
      <w:r w:rsidRPr="00E55A19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3A4FBB">
        <w:rPr>
          <w:rFonts w:ascii="Comic Sans MS" w:hAnsi="Comic Sans MS" w:cs="Comic Sans MS"/>
          <w:b/>
          <w:bCs/>
          <w:sz w:val="20"/>
          <w:szCs w:val="20"/>
        </w:rPr>
        <w:t xml:space="preserve">Aşağıdaki cümlelerin hangisinde pekiştirme </w:t>
      </w:r>
      <w:r w:rsidRPr="00E55A19">
        <w:rPr>
          <w:rFonts w:ascii="Comic Sans MS" w:hAnsi="Comic Sans MS" w:cs="Comic Sans MS"/>
          <w:b/>
          <w:bCs/>
          <w:sz w:val="22"/>
          <w:szCs w:val="22"/>
          <w:shd w:val="clear" w:color="auto" w:fill="D9D9D9"/>
        </w:rPr>
        <w:t>yoktur?</w:t>
      </w:r>
    </w:p>
    <w:p w:rsidR="00CB611A" w:rsidRPr="003A4FBB" w:rsidRDefault="00CB611A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sz w:val="20"/>
          <w:szCs w:val="20"/>
        </w:rPr>
      </w:pPr>
    </w:p>
    <w:p w:rsidR="00CB611A" w:rsidRPr="003A4FBB" w:rsidRDefault="00CB611A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E55A19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3A4FBB">
        <w:rPr>
          <w:rFonts w:ascii="Comic Sans MS" w:hAnsi="Comic Sans MS" w:cs="Comic Sans MS"/>
          <w:sz w:val="20"/>
          <w:szCs w:val="20"/>
        </w:rPr>
        <w:t xml:space="preserve"> Kapkara bir kedi gördüm. </w:t>
      </w:r>
    </w:p>
    <w:p w:rsidR="00CB611A" w:rsidRPr="003A4FBB" w:rsidRDefault="00CB611A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E55A19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3A4FBB">
        <w:rPr>
          <w:rFonts w:ascii="Comic Sans MS" w:hAnsi="Comic Sans MS" w:cs="Comic Sans MS"/>
          <w:sz w:val="20"/>
          <w:szCs w:val="20"/>
        </w:rPr>
        <w:t xml:space="preserve"> Suların içinde güzel mi güzel bir balık varmış.</w:t>
      </w:r>
    </w:p>
    <w:p w:rsidR="00CB611A" w:rsidRPr="003A4FBB" w:rsidRDefault="00CB611A" w:rsidP="00E55A19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E55A19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3A4FBB">
        <w:rPr>
          <w:rFonts w:ascii="Comic Sans MS" w:hAnsi="Comic Sans MS" w:cs="Comic Sans MS"/>
          <w:sz w:val="20"/>
          <w:szCs w:val="20"/>
        </w:rPr>
        <w:t xml:space="preserve"> Bembeyaz boyanmış bir evde yaşıyordu.</w:t>
      </w:r>
    </w:p>
    <w:p w:rsidR="00CB611A" w:rsidRDefault="00CB611A" w:rsidP="00E55A19">
      <w:pPr>
        <w:widowControl w:val="0"/>
        <w:shd w:val="clear" w:color="auto" w:fill="FFFFFF"/>
        <w:tabs>
          <w:tab w:val="left" w:pos="475"/>
        </w:tabs>
        <w:snapToGrid w:val="0"/>
        <w:ind w:left="-709"/>
        <w:rPr>
          <w:rFonts w:ascii="Comic Sans MS" w:hAnsi="Comic Sans MS" w:cs="Comic Sans MS"/>
          <w:color w:val="000000"/>
          <w:spacing w:val="1"/>
          <w:sz w:val="18"/>
          <w:szCs w:val="18"/>
        </w:rPr>
      </w:pPr>
      <w:r w:rsidRPr="00E55A19">
        <w:rPr>
          <w:rFonts w:ascii="Comic Sans MS" w:hAnsi="Comic Sans MS" w:cs="Comic Sans MS"/>
          <w:b/>
          <w:bCs/>
          <w:sz w:val="20"/>
          <w:szCs w:val="20"/>
          <w:highlight w:val="yellow"/>
        </w:rPr>
        <w:t>D)</w:t>
      </w:r>
      <w:r w:rsidRPr="00E55A19">
        <w:rPr>
          <w:rFonts w:ascii="Comic Sans MS" w:hAnsi="Comic Sans MS" w:cs="Comic Sans MS"/>
          <w:sz w:val="20"/>
          <w:szCs w:val="20"/>
          <w:highlight w:val="yellow"/>
        </w:rPr>
        <w:t xml:space="preserve"> Yeşil bir kazak vardı üzerinde.</w:t>
      </w:r>
    </w:p>
    <w:p w:rsidR="00CB611A" w:rsidRDefault="00CB611A" w:rsidP="00DB7ACC">
      <w:pPr>
        <w:ind w:left="-567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Pr="00E55A19" w:rsidRDefault="00CB611A" w:rsidP="00E55A19">
      <w:pPr>
        <w:pStyle w:val="NoSpacing"/>
        <w:ind w:left="-709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E55A19">
        <w:rPr>
          <w:rFonts w:ascii="Comic Sans MS" w:hAnsi="Comic Sans MS" w:cs="Comic Sans MS"/>
          <w:b/>
          <w:bCs/>
          <w:sz w:val="28"/>
          <w:szCs w:val="28"/>
          <w:highlight w:val="lightGray"/>
        </w:rPr>
        <w:t>3-</w:t>
      </w:r>
      <w:r w:rsidRPr="00C023DC">
        <w:rPr>
          <w:rFonts w:ascii="Comic Sans MS" w:hAnsi="Comic Sans MS" w:cs="Comic Sans MS"/>
          <w:sz w:val="20"/>
          <w:szCs w:val="20"/>
        </w:rPr>
        <w:t xml:space="preserve"> </w:t>
      </w:r>
      <w:r w:rsidRPr="00E55A19">
        <w:rPr>
          <w:rFonts w:ascii="Comic Sans MS" w:hAnsi="Comic Sans MS" w:cs="Comic Sans MS"/>
          <w:b/>
          <w:bCs/>
          <w:i/>
          <w:iCs/>
          <w:sz w:val="22"/>
          <w:szCs w:val="22"/>
        </w:rPr>
        <w:t>”</w:t>
      </w: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</w:t>
      </w:r>
      <w:r w:rsidRPr="00E55A19">
        <w:rPr>
          <w:rFonts w:ascii="Comic Sans MS" w:hAnsi="Comic Sans MS" w:cs="Comic Sans MS"/>
          <w:sz w:val="22"/>
          <w:szCs w:val="22"/>
        </w:rPr>
        <w:t xml:space="preserve">Öğrenciler </w:t>
      </w:r>
      <w:r w:rsidRPr="00E55A19">
        <w:rPr>
          <w:rFonts w:ascii="Comic Sans MS" w:hAnsi="Comic Sans MS" w:cs="Comic Sans MS"/>
          <w:sz w:val="22"/>
          <w:szCs w:val="22"/>
          <w:u w:val="single"/>
        </w:rPr>
        <w:t>okulun bahçesinde</w:t>
      </w:r>
      <w:r w:rsidRPr="00E55A19">
        <w:rPr>
          <w:rFonts w:ascii="Comic Sans MS" w:hAnsi="Comic Sans MS" w:cs="Comic Sans MS"/>
          <w:sz w:val="22"/>
          <w:szCs w:val="22"/>
        </w:rPr>
        <w:t xml:space="preserve"> toplandılar.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E55A19">
        <w:rPr>
          <w:rFonts w:ascii="Comic Sans MS" w:hAnsi="Comic Sans MS" w:cs="Comic Sans MS"/>
          <w:sz w:val="22"/>
          <w:szCs w:val="22"/>
        </w:rPr>
        <w:t xml:space="preserve">” </w:t>
      </w:r>
      <w:r w:rsidRPr="00E55A19">
        <w:rPr>
          <w:rFonts w:ascii="Comic Sans MS" w:hAnsi="Comic Sans MS" w:cs="Comic Sans MS"/>
          <w:b/>
          <w:bCs/>
          <w:sz w:val="20"/>
          <w:szCs w:val="20"/>
        </w:rPr>
        <w:t>cümlesindeki tamlamanın türü nedir?</w:t>
      </w:r>
    </w:p>
    <w:p w:rsidR="00CB611A" w:rsidRDefault="00CB611A" w:rsidP="00E55A19">
      <w:pPr>
        <w:pStyle w:val="NoSpacing"/>
        <w:ind w:left="-709"/>
        <w:rPr>
          <w:rFonts w:ascii="Comic Sans MS" w:hAnsi="Comic Sans MS" w:cs="Comic Sans MS"/>
          <w:sz w:val="20"/>
          <w:szCs w:val="20"/>
        </w:rPr>
      </w:pPr>
      <w:r w:rsidRPr="00E55A19">
        <w:rPr>
          <w:rFonts w:ascii="Comic Sans MS" w:hAnsi="Comic Sans MS" w:cs="Comic Sans MS"/>
          <w:b/>
          <w:bCs/>
          <w:sz w:val="20"/>
          <w:szCs w:val="20"/>
          <w:highlight w:val="yellow"/>
        </w:rPr>
        <w:t>A)</w:t>
      </w:r>
      <w:r w:rsidRPr="00E55A19">
        <w:rPr>
          <w:rFonts w:ascii="Comic Sans MS" w:hAnsi="Comic Sans MS" w:cs="Comic Sans MS"/>
          <w:sz w:val="20"/>
          <w:szCs w:val="20"/>
          <w:highlight w:val="yellow"/>
        </w:rPr>
        <w:t xml:space="preserve"> Belirtili isim tamlaması</w:t>
      </w:r>
      <w:r w:rsidRPr="00E55A19">
        <w:rPr>
          <w:rFonts w:ascii="Comic Sans MS" w:hAnsi="Comic Sans MS" w:cs="Comic Sans MS"/>
          <w:sz w:val="20"/>
          <w:szCs w:val="20"/>
        </w:rPr>
        <w:t xml:space="preserve">      </w:t>
      </w:r>
    </w:p>
    <w:p w:rsidR="00CB611A" w:rsidRPr="00E55A19" w:rsidRDefault="00CB611A" w:rsidP="00E55A19">
      <w:pPr>
        <w:pStyle w:val="NoSpacing"/>
        <w:ind w:left="-709"/>
        <w:rPr>
          <w:rFonts w:ascii="Comic Sans MS" w:hAnsi="Comic Sans MS" w:cs="Comic Sans MS"/>
          <w:sz w:val="20"/>
          <w:szCs w:val="20"/>
        </w:rPr>
      </w:pPr>
      <w:r w:rsidRPr="00E55A19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E55A19">
        <w:rPr>
          <w:rFonts w:ascii="Comic Sans MS" w:hAnsi="Comic Sans MS" w:cs="Comic Sans MS"/>
          <w:sz w:val="20"/>
          <w:szCs w:val="20"/>
        </w:rPr>
        <w:t xml:space="preserve"> Zincirleme isim tamlaması   </w:t>
      </w:r>
    </w:p>
    <w:p w:rsidR="00CB611A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709"/>
        <w:rPr>
          <w:rFonts w:ascii="Comic Sans MS" w:hAnsi="Comic Sans MS" w:cs="Comic Sans MS"/>
          <w:b w:val="0"/>
          <w:bCs w:val="0"/>
          <w:sz w:val="20"/>
          <w:szCs w:val="20"/>
        </w:rPr>
      </w:pPr>
      <w:r w:rsidRPr="00E55A19">
        <w:rPr>
          <w:rFonts w:ascii="Comic Sans MS" w:hAnsi="Comic Sans MS" w:cs="Comic Sans MS"/>
          <w:sz w:val="20"/>
          <w:szCs w:val="20"/>
        </w:rPr>
        <w:t>C)</w:t>
      </w:r>
      <w:r w:rsidRPr="00E55A19">
        <w:rPr>
          <w:rFonts w:ascii="Comic Sans MS" w:hAnsi="Comic Sans MS" w:cs="Comic Sans MS"/>
          <w:b w:val="0"/>
          <w:bCs w:val="0"/>
          <w:sz w:val="20"/>
          <w:szCs w:val="20"/>
        </w:rPr>
        <w:t xml:space="preserve"> Sıfat tamlaması                 </w:t>
      </w:r>
    </w:p>
    <w:p w:rsidR="00CB611A" w:rsidRPr="00E55A19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709"/>
        <w:rPr>
          <w:rFonts w:ascii="Comic Sans MS" w:hAnsi="Comic Sans MS" w:cs="Comic Sans MS"/>
          <w:b w:val="0"/>
          <w:bCs w:val="0"/>
          <w:sz w:val="20"/>
          <w:szCs w:val="20"/>
        </w:rPr>
      </w:pPr>
      <w:r w:rsidRPr="00E55A19">
        <w:rPr>
          <w:rFonts w:ascii="Comic Sans MS" w:hAnsi="Comic Sans MS" w:cs="Comic Sans MS"/>
          <w:sz w:val="20"/>
          <w:szCs w:val="20"/>
        </w:rPr>
        <w:t>D)</w:t>
      </w:r>
      <w:r w:rsidRPr="00E55A19">
        <w:rPr>
          <w:rFonts w:ascii="Comic Sans MS" w:hAnsi="Comic Sans MS" w:cs="Comic Sans MS"/>
          <w:b w:val="0"/>
          <w:bCs w:val="0"/>
          <w:sz w:val="20"/>
          <w:szCs w:val="20"/>
        </w:rPr>
        <w:t xml:space="preserve"> Belirtisiz isim tamlaması</w:t>
      </w:r>
    </w:p>
    <w:p w:rsidR="00CB611A" w:rsidRDefault="00CB611A" w:rsidP="00DB7ACC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-567"/>
        <w:rPr>
          <w:rFonts w:ascii="Comic Sans MS" w:hAnsi="Comic Sans MS" w:cs="Comic Sans MS"/>
          <w:b w:val="0"/>
          <w:bCs w:val="0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-----------------------------------------</w:t>
      </w:r>
    </w:p>
    <w:p w:rsidR="00CB611A" w:rsidRPr="00E55A19" w:rsidRDefault="00CB611A" w:rsidP="00E55A19">
      <w:pPr>
        <w:spacing w:line="276" w:lineRule="auto"/>
        <w:ind w:left="-567" w:hanging="142"/>
        <w:jc w:val="both"/>
        <w:rPr>
          <w:rFonts w:ascii="Comic Sans MS" w:hAnsi="Comic Sans MS" w:cs="Comic Sans MS"/>
          <w:sz w:val="22"/>
          <w:szCs w:val="22"/>
        </w:rPr>
      </w:pPr>
      <w:r w:rsidRPr="00E55A19">
        <w:rPr>
          <w:rFonts w:ascii="Comic Sans MS" w:hAnsi="Comic Sans MS" w:cs="Comic Sans MS"/>
          <w:b/>
          <w:bCs/>
          <w:sz w:val="28"/>
          <w:szCs w:val="28"/>
          <w:highlight w:val="lightGray"/>
        </w:rPr>
        <w:t>4-</w:t>
      </w:r>
      <w:r w:rsidRPr="00C023DC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ab/>
      </w:r>
      <w:r w:rsidRPr="00E55A19">
        <w:rPr>
          <w:rFonts w:ascii="Comic Sans MS" w:hAnsi="Comic Sans MS" w:cs="Comic Sans MS"/>
          <w:sz w:val="22"/>
          <w:szCs w:val="22"/>
        </w:rPr>
        <w:t>Elinde elma, erik, şeftali (  ) soğan, patates vardı.</w:t>
      </w:r>
    </w:p>
    <w:p w:rsidR="00CB611A" w:rsidRPr="00E55A19" w:rsidRDefault="00CB611A" w:rsidP="00E55A19">
      <w:pPr>
        <w:spacing w:line="276" w:lineRule="auto"/>
        <w:ind w:left="-567" w:hanging="142"/>
        <w:jc w:val="both"/>
        <w:rPr>
          <w:rFonts w:ascii="Comic Sans MS" w:hAnsi="Comic Sans MS" w:cs="Comic Sans MS"/>
          <w:sz w:val="22"/>
          <w:szCs w:val="22"/>
        </w:rPr>
      </w:pPr>
      <w:r w:rsidRPr="00E55A19">
        <w:rPr>
          <w:rFonts w:ascii="Comic Sans MS" w:hAnsi="Comic Sans MS" w:cs="Comic Sans MS"/>
          <w:b/>
          <w:bCs/>
          <w:sz w:val="22"/>
          <w:szCs w:val="22"/>
        </w:rPr>
        <w:t xml:space="preserve">      </w:t>
      </w:r>
      <w:r w:rsidRPr="00E55A19">
        <w:rPr>
          <w:rFonts w:ascii="Comic Sans MS" w:hAnsi="Comic Sans MS" w:cs="Comic Sans MS"/>
          <w:sz w:val="22"/>
          <w:szCs w:val="22"/>
        </w:rPr>
        <w:t>Zamirler dörde ayrılır (  ) Kişi, işaret, soru zamiri ve belgisiz zamir (  )</w:t>
      </w:r>
    </w:p>
    <w:p w:rsidR="00CB611A" w:rsidRPr="00E55A19" w:rsidRDefault="00CB611A" w:rsidP="00E55A19">
      <w:pPr>
        <w:spacing w:line="276" w:lineRule="auto"/>
        <w:ind w:left="-567" w:hanging="142"/>
        <w:jc w:val="both"/>
        <w:rPr>
          <w:rFonts w:ascii="Comic Sans MS" w:hAnsi="Comic Sans MS" w:cs="Comic Sans MS"/>
          <w:sz w:val="22"/>
          <w:szCs w:val="22"/>
        </w:rPr>
      </w:pPr>
      <w:r w:rsidRPr="00E55A19">
        <w:rPr>
          <w:rFonts w:ascii="Comic Sans MS" w:hAnsi="Comic Sans MS" w:cs="Comic Sans MS"/>
          <w:sz w:val="22"/>
          <w:szCs w:val="22"/>
        </w:rPr>
        <w:t xml:space="preserve">          6. sınıfa gidiyorum (  ) dedi (  )</w:t>
      </w:r>
    </w:p>
    <w:p w:rsidR="00CB611A" w:rsidRPr="00E55A19" w:rsidRDefault="00CB611A" w:rsidP="00E55A19">
      <w:pPr>
        <w:ind w:left="-567" w:hanging="142"/>
        <w:jc w:val="both"/>
        <w:rPr>
          <w:rFonts w:ascii="Comic Sans MS" w:hAnsi="Comic Sans MS" w:cs="Comic Sans MS"/>
          <w:sz w:val="12"/>
          <w:szCs w:val="12"/>
        </w:rPr>
      </w:pPr>
    </w:p>
    <w:p w:rsidR="00CB611A" w:rsidRDefault="00CB611A" w:rsidP="00E55A19">
      <w:pPr>
        <w:ind w:left="-567" w:hanging="142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3A4FB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3A4FBB">
        <w:rPr>
          <w:rFonts w:ascii="Comic Sans MS" w:hAnsi="Comic Sans MS" w:cs="Comic Sans MS"/>
          <w:b/>
          <w:bCs/>
          <w:sz w:val="20"/>
          <w:szCs w:val="20"/>
        </w:rPr>
        <w:t>Parantez içine sırasıyla aşağıdaki noktalama işaretlerinden hangileri getirilmelidir?</w:t>
      </w:r>
    </w:p>
    <w:p w:rsidR="00CB611A" w:rsidRPr="00E55A19" w:rsidRDefault="00CB611A" w:rsidP="00E55A19">
      <w:pPr>
        <w:ind w:left="-567" w:hanging="142"/>
        <w:jc w:val="both"/>
        <w:rPr>
          <w:rFonts w:ascii="Comic Sans MS" w:hAnsi="Comic Sans MS" w:cs="Comic Sans MS"/>
          <w:b/>
          <w:bCs/>
          <w:sz w:val="14"/>
          <w:szCs w:val="14"/>
        </w:rPr>
      </w:pPr>
    </w:p>
    <w:p w:rsidR="00CB611A" w:rsidRPr="00E55A19" w:rsidRDefault="00CB611A" w:rsidP="00E55A19">
      <w:pPr>
        <w:ind w:left="-567" w:hanging="142"/>
        <w:jc w:val="both"/>
        <w:rPr>
          <w:rFonts w:ascii="Comic Sans MS" w:hAnsi="Comic Sans MS" w:cs="Comic Sans MS"/>
          <w:b/>
          <w:bCs/>
        </w:rPr>
      </w:pPr>
      <w:r w:rsidRPr="00E55A19">
        <w:rPr>
          <w:rFonts w:ascii="Comic Sans MS" w:hAnsi="Comic Sans MS" w:cs="Comic Sans MS"/>
          <w:b/>
          <w:bCs/>
          <w:highlight w:val="yellow"/>
        </w:rPr>
        <w:t xml:space="preserve">A) ( </w:t>
      </w:r>
      <w:r w:rsidRPr="00E55A19">
        <w:rPr>
          <w:rFonts w:ascii="Comic Sans MS" w:hAnsi="Comic Sans MS" w:cs="Comic Sans MS"/>
          <w:b/>
          <w:bCs/>
          <w:sz w:val="28"/>
          <w:szCs w:val="28"/>
          <w:highlight w:val="yellow"/>
        </w:rPr>
        <w:t>;</w:t>
      </w:r>
      <w:r w:rsidRPr="00E55A19">
        <w:rPr>
          <w:rFonts w:ascii="Comic Sans MS" w:hAnsi="Comic Sans MS" w:cs="Comic Sans MS"/>
          <w:b/>
          <w:bCs/>
          <w:highlight w:val="yellow"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  <w:highlight w:val="yellow"/>
        </w:rPr>
        <w:t>:</w:t>
      </w:r>
      <w:r w:rsidRPr="00E55A19">
        <w:rPr>
          <w:rFonts w:ascii="Comic Sans MS" w:hAnsi="Comic Sans MS" w:cs="Comic Sans MS"/>
          <w:b/>
          <w:bCs/>
          <w:highlight w:val="yellow"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  <w:highlight w:val="yellow"/>
        </w:rPr>
        <w:t>.</w:t>
      </w:r>
      <w:r w:rsidRPr="00E55A19">
        <w:rPr>
          <w:rFonts w:ascii="Comic Sans MS" w:hAnsi="Comic Sans MS" w:cs="Comic Sans MS"/>
          <w:b/>
          <w:bCs/>
          <w:highlight w:val="yellow"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  <w:highlight w:val="yellow"/>
        </w:rPr>
        <w:t>,</w:t>
      </w:r>
      <w:r w:rsidRPr="00E55A19">
        <w:rPr>
          <w:rFonts w:ascii="Comic Sans MS" w:hAnsi="Comic Sans MS" w:cs="Comic Sans MS"/>
          <w:b/>
          <w:bCs/>
          <w:highlight w:val="yellow"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  <w:highlight w:val="yellow"/>
        </w:rPr>
        <w:t>.</w:t>
      </w:r>
      <w:r w:rsidRPr="00E55A19">
        <w:rPr>
          <w:rFonts w:ascii="Comic Sans MS" w:hAnsi="Comic Sans MS" w:cs="Comic Sans MS"/>
          <w:b/>
          <w:bCs/>
          <w:highlight w:val="yellow"/>
        </w:rPr>
        <w:t xml:space="preserve"> )</w:t>
      </w:r>
      <w:r w:rsidRPr="00E55A19">
        <w:rPr>
          <w:rFonts w:ascii="Comic Sans MS" w:hAnsi="Comic Sans MS" w:cs="Comic Sans MS"/>
          <w:b/>
          <w:bCs/>
        </w:rPr>
        <w:t xml:space="preserve">   </w:t>
      </w:r>
    </w:p>
    <w:p w:rsidR="00CB611A" w:rsidRPr="00E55A19" w:rsidRDefault="00CB611A" w:rsidP="00E55A19">
      <w:pPr>
        <w:ind w:left="-567" w:hanging="142"/>
        <w:jc w:val="both"/>
        <w:rPr>
          <w:rFonts w:ascii="Comic Sans MS" w:hAnsi="Comic Sans MS" w:cs="Comic Sans MS"/>
          <w:b/>
          <w:bCs/>
        </w:rPr>
      </w:pPr>
      <w:r w:rsidRPr="00E55A19">
        <w:rPr>
          <w:rFonts w:ascii="Comic Sans MS" w:hAnsi="Comic Sans MS" w:cs="Comic Sans MS"/>
          <w:b/>
          <w:bCs/>
        </w:rPr>
        <w:t xml:space="preserve">B) ( </w:t>
      </w:r>
      <w:r w:rsidRPr="00E55A19">
        <w:rPr>
          <w:rFonts w:ascii="Comic Sans MS" w:hAnsi="Comic Sans MS" w:cs="Comic Sans MS"/>
          <w:b/>
          <w:bCs/>
          <w:sz w:val="28"/>
          <w:szCs w:val="28"/>
        </w:rPr>
        <w:t>;</w:t>
      </w:r>
      <w:r w:rsidRPr="00E55A19">
        <w:rPr>
          <w:rFonts w:ascii="Comic Sans MS" w:hAnsi="Comic Sans MS" w:cs="Comic Sans MS"/>
          <w:b/>
          <w:bCs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</w:rPr>
        <w:t>:</w:t>
      </w:r>
      <w:r w:rsidRPr="00E55A19">
        <w:rPr>
          <w:rFonts w:ascii="Comic Sans MS" w:hAnsi="Comic Sans MS" w:cs="Comic Sans MS"/>
          <w:b/>
          <w:bCs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</w:rPr>
        <w:t>…</w:t>
      </w:r>
      <w:r w:rsidRPr="00E55A19">
        <w:rPr>
          <w:rFonts w:ascii="Comic Sans MS" w:hAnsi="Comic Sans MS" w:cs="Comic Sans MS"/>
          <w:b/>
          <w:bCs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</w:rPr>
        <w:t>,</w:t>
      </w:r>
      <w:r w:rsidRPr="00E55A19">
        <w:rPr>
          <w:rFonts w:ascii="Comic Sans MS" w:hAnsi="Comic Sans MS" w:cs="Comic Sans MS"/>
          <w:b/>
          <w:bCs/>
        </w:rPr>
        <w:t xml:space="preserve"> )( </w:t>
      </w:r>
      <w:r w:rsidRPr="00E55A19">
        <w:rPr>
          <w:rFonts w:ascii="Comic Sans MS" w:hAnsi="Comic Sans MS" w:cs="Comic Sans MS"/>
          <w:b/>
          <w:bCs/>
          <w:sz w:val="28"/>
          <w:szCs w:val="28"/>
        </w:rPr>
        <w:t>.</w:t>
      </w:r>
      <w:r w:rsidRPr="00E55A19">
        <w:rPr>
          <w:rFonts w:ascii="Comic Sans MS" w:hAnsi="Comic Sans MS" w:cs="Comic Sans MS"/>
          <w:b/>
          <w:bCs/>
        </w:rPr>
        <w:t xml:space="preserve"> )  </w:t>
      </w:r>
    </w:p>
    <w:p w:rsidR="00CB611A" w:rsidRPr="00E55A19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 w:hanging="142"/>
        <w:jc w:val="both"/>
        <w:rPr>
          <w:rFonts w:ascii="Comic Sans MS" w:hAnsi="Comic Sans MS" w:cs="Comic Sans MS"/>
        </w:rPr>
      </w:pPr>
      <w:r w:rsidRPr="00E55A19">
        <w:rPr>
          <w:rFonts w:ascii="Comic Sans MS" w:hAnsi="Comic Sans MS" w:cs="Comic Sans MS"/>
        </w:rPr>
        <w:t xml:space="preserve">C) ( </w:t>
      </w:r>
      <w:r w:rsidRPr="00E55A19">
        <w:rPr>
          <w:rFonts w:ascii="Comic Sans MS" w:hAnsi="Comic Sans MS" w:cs="Comic Sans MS"/>
          <w:sz w:val="28"/>
          <w:szCs w:val="28"/>
        </w:rPr>
        <w:t>,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,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.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,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.</w:t>
      </w:r>
      <w:r w:rsidRPr="00E55A19">
        <w:rPr>
          <w:rFonts w:ascii="Comic Sans MS" w:hAnsi="Comic Sans MS" w:cs="Comic Sans MS"/>
        </w:rPr>
        <w:t xml:space="preserve"> )    </w:t>
      </w:r>
    </w:p>
    <w:p w:rsidR="00CB611A" w:rsidRPr="00E55A19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 w:hanging="142"/>
        <w:jc w:val="both"/>
        <w:rPr>
          <w:rFonts w:ascii="Comic Sans MS" w:hAnsi="Comic Sans MS" w:cs="Comic Sans MS"/>
          <w:noProof w:val="0"/>
        </w:rPr>
      </w:pPr>
      <w:r w:rsidRPr="00E55A19">
        <w:rPr>
          <w:rFonts w:ascii="Comic Sans MS" w:hAnsi="Comic Sans MS" w:cs="Comic Sans MS"/>
        </w:rPr>
        <w:t xml:space="preserve">D) ( </w:t>
      </w:r>
      <w:r w:rsidRPr="00E55A19">
        <w:rPr>
          <w:rFonts w:ascii="Comic Sans MS" w:hAnsi="Comic Sans MS" w:cs="Comic Sans MS"/>
          <w:sz w:val="28"/>
          <w:szCs w:val="28"/>
        </w:rPr>
        <w:t>,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: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,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.</w:t>
      </w:r>
      <w:r w:rsidRPr="00E55A19">
        <w:rPr>
          <w:rFonts w:ascii="Comic Sans MS" w:hAnsi="Comic Sans MS" w:cs="Comic Sans MS"/>
        </w:rPr>
        <w:t xml:space="preserve"> )( </w:t>
      </w:r>
      <w:r w:rsidRPr="00E55A19">
        <w:rPr>
          <w:rFonts w:ascii="Comic Sans MS" w:hAnsi="Comic Sans MS" w:cs="Comic Sans MS"/>
          <w:sz w:val="28"/>
          <w:szCs w:val="28"/>
        </w:rPr>
        <w:t>.</w:t>
      </w:r>
      <w:r w:rsidRPr="00E55A19">
        <w:rPr>
          <w:rFonts w:ascii="Comic Sans MS" w:hAnsi="Comic Sans MS" w:cs="Comic Sans MS"/>
        </w:rPr>
        <w:t xml:space="preserve"> )</w:t>
      </w:r>
    </w:p>
    <w:p w:rsidR="00CB611A" w:rsidRDefault="00CB611A" w:rsidP="00DB7ACC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/>
        <w:rPr>
          <w:rFonts w:ascii="Comic Sans MS" w:hAnsi="Comic Sans MS" w:cs="Comic Sans MS"/>
          <w:b w:val="0"/>
          <w:bCs w:val="0"/>
          <w:noProof w:val="0"/>
          <w:sz w:val="20"/>
          <w:szCs w:val="20"/>
        </w:rPr>
      </w:pPr>
    </w:p>
    <w:p w:rsidR="00CB611A" w:rsidRDefault="00CB611A" w:rsidP="00DB7ACC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567"/>
        <w:rPr>
          <w:rFonts w:ascii="Comic Sans MS" w:hAnsi="Comic Sans MS" w:cs="Comic Sans MS"/>
          <w:b w:val="0"/>
          <w:bCs w:val="0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-----------------------------------------</w:t>
      </w:r>
    </w:p>
    <w:p w:rsidR="00CB611A" w:rsidRDefault="00CB611A" w:rsidP="00E55A19">
      <w:pPr>
        <w:pStyle w:val="NoSpacing"/>
        <w:ind w:left="-709"/>
        <w:rPr>
          <w:rFonts w:ascii="Comic Sans MS" w:hAnsi="Comic Sans MS" w:cs="Comic Sans MS"/>
          <w:b/>
          <w:bCs/>
          <w:sz w:val="20"/>
          <w:szCs w:val="20"/>
        </w:rPr>
      </w:pPr>
      <w:r w:rsidRPr="00E55A19">
        <w:rPr>
          <w:rFonts w:ascii="Comic Sans MS" w:hAnsi="Comic Sans MS" w:cs="Comic Sans MS"/>
          <w:b/>
          <w:bCs/>
          <w:sz w:val="28"/>
          <w:szCs w:val="28"/>
          <w:highlight w:val="lightGray"/>
        </w:rPr>
        <w:t>5-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E55A19">
        <w:rPr>
          <w:rFonts w:ascii="Comic Sans MS" w:hAnsi="Comic Sans MS" w:cs="Comic Sans MS"/>
          <w:sz w:val="22"/>
          <w:szCs w:val="22"/>
        </w:rPr>
        <w:t>“Ne yiyecek kaldı ne içecek.”</w:t>
      </w:r>
      <w:r w:rsidRPr="003A4FBB">
        <w:rPr>
          <w:rFonts w:ascii="Comic Sans MS" w:hAnsi="Comic Sans MS" w:cs="Comic Sans MS"/>
          <w:b/>
          <w:bCs/>
          <w:sz w:val="20"/>
          <w:szCs w:val="20"/>
        </w:rPr>
        <w:t>cümlesinin anlamına karşılık olabilecek cümlenin, aşağıdaki yazılışlarından hangisi doğrudur?</w:t>
      </w:r>
    </w:p>
    <w:p w:rsidR="00CB611A" w:rsidRPr="00E55A19" w:rsidRDefault="00CB611A" w:rsidP="00E55A19">
      <w:pPr>
        <w:pStyle w:val="NoSpacing"/>
        <w:ind w:left="-709"/>
        <w:rPr>
          <w:rFonts w:ascii="Comic Sans MS" w:hAnsi="Comic Sans MS" w:cs="Comic Sans MS"/>
          <w:b/>
          <w:bCs/>
          <w:sz w:val="12"/>
          <w:szCs w:val="12"/>
        </w:rPr>
      </w:pPr>
    </w:p>
    <w:p w:rsidR="00CB611A" w:rsidRPr="003A4FBB" w:rsidRDefault="00CB611A" w:rsidP="00E55A19">
      <w:pPr>
        <w:pStyle w:val="NoSpacing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 w:cs="Comic Sans MS"/>
          <w:sz w:val="20"/>
          <w:szCs w:val="20"/>
        </w:rPr>
      </w:pPr>
      <w:r w:rsidRPr="003A4FBB">
        <w:rPr>
          <w:rFonts w:ascii="Comic Sans MS" w:hAnsi="Comic Sans MS" w:cs="Comic Sans MS"/>
          <w:sz w:val="20"/>
          <w:szCs w:val="20"/>
        </w:rPr>
        <w:t xml:space="preserve">Yiyecekte içecekte kalmadı. </w:t>
      </w:r>
    </w:p>
    <w:p w:rsidR="00CB611A" w:rsidRPr="003A4FBB" w:rsidRDefault="00CB611A" w:rsidP="00E55A19">
      <w:pPr>
        <w:pStyle w:val="NoSpacing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 w:cs="Comic Sans MS"/>
          <w:sz w:val="20"/>
          <w:szCs w:val="20"/>
        </w:rPr>
      </w:pPr>
      <w:r w:rsidRPr="003A4FBB">
        <w:rPr>
          <w:rFonts w:ascii="Comic Sans MS" w:hAnsi="Comic Sans MS" w:cs="Comic Sans MS"/>
          <w:sz w:val="20"/>
          <w:szCs w:val="20"/>
        </w:rPr>
        <w:t xml:space="preserve">Yiyecekde içecekde kalmadı. </w:t>
      </w:r>
    </w:p>
    <w:p w:rsidR="00CB611A" w:rsidRPr="00E55A19" w:rsidRDefault="00CB611A" w:rsidP="00E55A19">
      <w:pPr>
        <w:pStyle w:val="NoSpacing"/>
        <w:numPr>
          <w:ilvl w:val="0"/>
          <w:numId w:val="20"/>
        </w:numPr>
        <w:tabs>
          <w:tab w:val="clear" w:pos="360"/>
          <w:tab w:val="num" w:pos="-284"/>
          <w:tab w:val="left" w:pos="620"/>
        </w:tabs>
        <w:ind w:left="-709" w:hanging="43"/>
        <w:rPr>
          <w:rFonts w:ascii="Comic Sans MS" w:hAnsi="Comic Sans MS" w:cs="Comic Sans MS"/>
          <w:sz w:val="20"/>
          <w:szCs w:val="20"/>
          <w:highlight w:val="yellow"/>
        </w:rPr>
      </w:pPr>
      <w:r w:rsidRPr="00E55A19">
        <w:rPr>
          <w:rFonts w:ascii="Comic Sans MS" w:hAnsi="Comic Sans MS" w:cs="Comic Sans MS"/>
          <w:sz w:val="20"/>
          <w:szCs w:val="20"/>
          <w:highlight w:val="yellow"/>
        </w:rPr>
        <w:t>Yiyecek de içecek de kalmadı.</w:t>
      </w:r>
    </w:p>
    <w:p w:rsidR="00CB611A" w:rsidRPr="00E55A19" w:rsidRDefault="00CB611A" w:rsidP="00E55A19">
      <w:pPr>
        <w:pStyle w:val="NoSpacing"/>
        <w:numPr>
          <w:ilvl w:val="0"/>
          <w:numId w:val="20"/>
        </w:numPr>
        <w:tabs>
          <w:tab w:val="clear" w:pos="360"/>
          <w:tab w:val="num" w:pos="-284"/>
          <w:tab w:val="left" w:pos="426"/>
          <w:tab w:val="left" w:pos="620"/>
        </w:tabs>
        <w:ind w:left="-709" w:hanging="43"/>
        <w:rPr>
          <w:rFonts w:ascii="Comic Sans MS" w:hAnsi="Comic Sans MS" w:cs="Comic Sans MS"/>
          <w:sz w:val="18"/>
          <w:szCs w:val="18"/>
        </w:rPr>
      </w:pPr>
      <w:r w:rsidRPr="00E55A19">
        <w:rPr>
          <w:rFonts w:ascii="Comic Sans MS" w:hAnsi="Comic Sans MS" w:cs="Comic Sans MS"/>
          <w:sz w:val="20"/>
          <w:szCs w:val="20"/>
        </w:rPr>
        <w:t>Yiyecekte içecek de kalmadı.</w:t>
      </w:r>
    </w:p>
    <w:p w:rsidR="00CB611A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709"/>
        <w:rPr>
          <w:rFonts w:ascii="Comic Sans MS" w:hAnsi="Comic Sans MS" w:cs="Comic Sans MS"/>
          <w:b w:val="0"/>
          <w:bCs w:val="0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-----------------------------------------</w:t>
      </w:r>
    </w:p>
    <w:p w:rsidR="00CB611A" w:rsidRDefault="00CB611A" w:rsidP="00DB7ACC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-567"/>
        <w:rPr>
          <w:rFonts w:ascii="Comic Sans MS" w:hAnsi="Comic Sans MS" w:cs="Comic Sans MS"/>
          <w:b w:val="0"/>
          <w:bCs w:val="0"/>
          <w:noProof w:val="0"/>
          <w:sz w:val="18"/>
          <w:szCs w:val="18"/>
        </w:rPr>
      </w:pPr>
    </w:p>
    <w:p w:rsidR="00CB611A" w:rsidRDefault="00CB611A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hAnsi="Comic Sans MS"/>
          <w:b/>
          <w:bCs/>
          <w:sz w:val="22"/>
          <w:szCs w:val="22"/>
          <w:u w:val="single"/>
          <w:shd w:val="clear" w:color="auto" w:fill="D9D9D9"/>
          <w:lang w:eastAsia="en-US"/>
        </w:rPr>
      </w:pPr>
      <w:r w:rsidRPr="00171322">
        <w:rPr>
          <w:rFonts w:ascii="Comic Sans MS" w:hAnsi="Comic Sans MS" w:cs="Comic Sans MS"/>
          <w:b/>
          <w:bCs/>
          <w:sz w:val="28"/>
          <w:szCs w:val="28"/>
          <w:highlight w:val="lightGray"/>
        </w:rPr>
        <w:t>6-</w:t>
      </w:r>
      <w:r w:rsidRPr="00CF67B5">
        <w:rPr>
          <w:rFonts w:ascii="Comic Sans MS" w:hAnsi="Comic Sans MS" w:cs="Comic Sans MS"/>
          <w:sz w:val="20"/>
          <w:szCs w:val="20"/>
        </w:rPr>
        <w:t xml:space="preserve"> </w:t>
      </w:r>
      <w:r w:rsidRPr="003A4FBB">
        <w:rPr>
          <w:rFonts w:ascii="Comic Sans MS" w:hAnsi="Comic Sans MS"/>
          <w:b/>
          <w:bCs/>
          <w:sz w:val="20"/>
          <w:szCs w:val="20"/>
          <w:lang w:eastAsia="en-US"/>
        </w:rPr>
        <w:t xml:space="preserve">Aşağıdaki cümlelerin hangisinde, virgül (,) kaldırılırsa cümlenin anlamında bir karışıklık </w:t>
      </w:r>
      <w:r w:rsidRPr="00E55A19">
        <w:rPr>
          <w:rFonts w:ascii="Comic Sans MS" w:hAnsi="Comic Sans MS"/>
          <w:b/>
          <w:bCs/>
          <w:sz w:val="22"/>
          <w:szCs w:val="22"/>
          <w:u w:val="single"/>
          <w:shd w:val="clear" w:color="auto" w:fill="D9D9D9"/>
          <w:lang w:eastAsia="en-US"/>
        </w:rPr>
        <w:t>olmaz?</w:t>
      </w:r>
    </w:p>
    <w:p w:rsidR="00CB611A" w:rsidRPr="00171322" w:rsidRDefault="00CB611A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hAnsi="Comic Sans MS"/>
          <w:b/>
          <w:bCs/>
          <w:sz w:val="12"/>
          <w:szCs w:val="12"/>
          <w:lang w:eastAsia="en-US"/>
        </w:rPr>
      </w:pPr>
    </w:p>
    <w:p w:rsidR="00CB611A" w:rsidRPr="003A4FBB" w:rsidRDefault="00CB611A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hAnsi="Comic Sans MS"/>
          <w:b/>
          <w:bCs/>
          <w:sz w:val="20"/>
          <w:szCs w:val="20"/>
          <w:lang w:eastAsia="en-US"/>
        </w:rPr>
      </w:pPr>
      <w:r w:rsidRPr="003A4FBB">
        <w:rPr>
          <w:rFonts w:ascii="Comic Sans MS" w:hAnsi="Comic Sans MS"/>
          <w:b/>
          <w:bCs/>
          <w:sz w:val="20"/>
          <w:szCs w:val="20"/>
          <w:lang w:eastAsia="en-US"/>
        </w:rPr>
        <w:t xml:space="preserve"> A) </w:t>
      </w:r>
      <w:r w:rsidRPr="003A4FBB">
        <w:rPr>
          <w:rFonts w:ascii="Comic Sans MS" w:hAnsi="Comic Sans MS"/>
          <w:sz w:val="20"/>
          <w:szCs w:val="20"/>
          <w:lang w:eastAsia="en-US"/>
        </w:rPr>
        <w:t>Genç, kızla konuşmak istemiyordu.</w:t>
      </w:r>
    </w:p>
    <w:p w:rsidR="00CB611A" w:rsidRPr="003A4FBB" w:rsidRDefault="00CB611A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hAnsi="Comic Sans MS"/>
          <w:sz w:val="20"/>
          <w:szCs w:val="20"/>
          <w:lang w:eastAsia="en-US"/>
        </w:rPr>
      </w:pPr>
      <w:r w:rsidRPr="003A4FBB">
        <w:rPr>
          <w:rFonts w:ascii="Comic Sans MS" w:hAnsi="Comic Sans MS"/>
          <w:b/>
          <w:bCs/>
          <w:sz w:val="20"/>
          <w:szCs w:val="20"/>
          <w:lang w:eastAsia="en-US"/>
        </w:rPr>
        <w:t xml:space="preserve"> B) </w:t>
      </w:r>
      <w:r w:rsidRPr="003A4FBB">
        <w:rPr>
          <w:rFonts w:ascii="Comic Sans MS" w:hAnsi="Comic Sans MS"/>
          <w:sz w:val="20"/>
          <w:szCs w:val="20"/>
          <w:lang w:eastAsia="en-US"/>
        </w:rPr>
        <w:t>Yaralı, adamın izinden yürüyor.</w:t>
      </w:r>
    </w:p>
    <w:p w:rsidR="00CB611A" w:rsidRPr="003A4FBB" w:rsidRDefault="00CB611A" w:rsidP="00E55A19">
      <w:pPr>
        <w:tabs>
          <w:tab w:val="left" w:pos="2085"/>
          <w:tab w:val="left" w:pos="5610"/>
        </w:tabs>
        <w:ind w:right="283"/>
        <w:jc w:val="both"/>
        <w:rPr>
          <w:rFonts w:ascii="Comic Sans MS" w:hAnsi="Comic Sans MS"/>
          <w:b/>
          <w:bCs/>
          <w:sz w:val="20"/>
          <w:szCs w:val="20"/>
          <w:lang w:eastAsia="en-US"/>
        </w:rPr>
      </w:pPr>
      <w:r w:rsidRPr="003A4FBB">
        <w:rPr>
          <w:rFonts w:ascii="Comic Sans MS" w:hAnsi="Comic Sans MS"/>
          <w:b/>
          <w:bCs/>
          <w:sz w:val="20"/>
          <w:szCs w:val="20"/>
          <w:lang w:eastAsia="en-US"/>
        </w:rPr>
        <w:t xml:space="preserve"> C) </w:t>
      </w:r>
      <w:r w:rsidRPr="003A4FBB">
        <w:rPr>
          <w:rFonts w:ascii="Comic Sans MS" w:hAnsi="Comic Sans MS"/>
          <w:sz w:val="20"/>
          <w:szCs w:val="20"/>
          <w:lang w:eastAsia="en-US"/>
        </w:rPr>
        <w:t>Küçük, odasına çekilip televizyon izledi.</w:t>
      </w:r>
    </w:p>
    <w:p w:rsidR="00CB611A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0" w:right="283"/>
        <w:jc w:val="both"/>
        <w:rPr>
          <w:rFonts w:ascii="Comic Sans MS" w:hAnsi="Comic Sans MS" w:cs="Comic Sans MS"/>
          <w:b w:val="0"/>
          <w:bCs w:val="0"/>
          <w:noProof w:val="0"/>
          <w:sz w:val="20"/>
          <w:szCs w:val="20"/>
        </w:rPr>
      </w:pPr>
      <w:r w:rsidRPr="003A4FBB">
        <w:rPr>
          <w:rFonts w:ascii="Comic Sans MS" w:eastAsia="Times New Roman" w:hAnsi="Comic Sans MS" w:cs="Times New Roman"/>
          <w:b w:val="0"/>
          <w:bCs w:val="0"/>
          <w:sz w:val="20"/>
          <w:szCs w:val="20"/>
          <w:lang w:eastAsia="en-US"/>
        </w:rPr>
        <w:t xml:space="preserve"> </w:t>
      </w:r>
      <w:r w:rsidRPr="00E55A19">
        <w:rPr>
          <w:rFonts w:ascii="Comic Sans MS" w:eastAsia="Times New Roman" w:hAnsi="Comic Sans MS" w:cs="Times New Roman"/>
          <w:sz w:val="20"/>
          <w:szCs w:val="20"/>
          <w:highlight w:val="yellow"/>
          <w:lang w:eastAsia="en-US"/>
        </w:rPr>
        <w:t>D)</w:t>
      </w:r>
      <w:r w:rsidRPr="00E55A19">
        <w:rPr>
          <w:rFonts w:ascii="Comic Sans MS" w:eastAsia="Times New Roman" w:hAnsi="Comic Sans MS" w:cs="Times New Roman"/>
          <w:b w:val="0"/>
          <w:bCs w:val="0"/>
          <w:sz w:val="20"/>
          <w:szCs w:val="20"/>
          <w:highlight w:val="yellow"/>
          <w:lang w:eastAsia="en-US"/>
        </w:rPr>
        <w:t xml:space="preserve"> Sen, ben ve Cemil gideceğiz sadece.</w:t>
      </w:r>
    </w:p>
    <w:p w:rsidR="00CB611A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426"/>
        </w:tabs>
        <w:ind w:left="-284"/>
        <w:rPr>
          <w:rFonts w:ascii="Comic Sans MS" w:hAnsi="Comic Sans MS" w:cs="Comic Sans MS"/>
          <w:b w:val="0"/>
          <w:bCs w:val="0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-----------------------------------------</w:t>
      </w:r>
    </w:p>
    <w:p w:rsidR="00CB611A" w:rsidRDefault="00CB611A" w:rsidP="00171322">
      <w:pPr>
        <w:pStyle w:val="NoSpacing"/>
        <w:jc w:val="both"/>
        <w:rPr>
          <w:rFonts w:ascii="Comic Sans MS" w:hAnsi="Comic Sans MS" w:cs="Comic Sans MS"/>
          <w:b/>
          <w:bCs/>
          <w:sz w:val="22"/>
          <w:szCs w:val="22"/>
          <w:u w:val="single"/>
          <w:shd w:val="clear" w:color="auto" w:fill="D9D9D9"/>
        </w:rPr>
      </w:pPr>
      <w:r w:rsidRPr="00171322">
        <w:rPr>
          <w:rFonts w:ascii="Comic Sans MS" w:hAnsi="Comic Sans MS" w:cs="Comic Sans MS"/>
          <w:b/>
          <w:bCs/>
          <w:highlight w:val="lightGray"/>
        </w:rPr>
        <w:t>7-</w:t>
      </w:r>
      <w:r w:rsidRPr="00CF67B5">
        <w:rPr>
          <w:rFonts w:ascii="Comic Sans MS" w:hAnsi="Comic Sans MS" w:cs="Comic Sans MS"/>
          <w:sz w:val="18"/>
          <w:szCs w:val="18"/>
        </w:rPr>
        <w:t xml:space="preserve"> </w:t>
      </w:r>
      <w:r w:rsidRPr="00171322">
        <w:rPr>
          <w:rFonts w:ascii="Comic Sans MS" w:hAnsi="Comic Sans MS" w:cs="Comic Sans MS"/>
          <w:b/>
          <w:bCs/>
          <w:sz w:val="22"/>
          <w:szCs w:val="22"/>
        </w:rPr>
        <w:t xml:space="preserve">Aşağıdaki cümlelerin hangisinde yumuşamaya uğramış bir kelime </w:t>
      </w:r>
      <w:r w:rsidRPr="00171322">
        <w:rPr>
          <w:rFonts w:ascii="Comic Sans MS" w:hAnsi="Comic Sans MS" w:cs="Comic Sans MS"/>
          <w:b/>
          <w:bCs/>
          <w:sz w:val="22"/>
          <w:szCs w:val="22"/>
          <w:u w:val="single"/>
          <w:shd w:val="clear" w:color="auto" w:fill="D9D9D9"/>
        </w:rPr>
        <w:t>yoktur?</w:t>
      </w:r>
    </w:p>
    <w:p w:rsidR="00CB611A" w:rsidRPr="003A4FBB" w:rsidRDefault="00CB611A" w:rsidP="00E55A19">
      <w:pPr>
        <w:pStyle w:val="NoSpacing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12"/>
          <w:szCs w:val="12"/>
        </w:rPr>
        <w:br/>
      </w:r>
      <w:r w:rsidRPr="003A4FBB">
        <w:rPr>
          <w:rFonts w:ascii="Comic Sans MS" w:hAnsi="Comic Sans MS" w:cs="Comic Sans MS"/>
          <w:sz w:val="20"/>
          <w:szCs w:val="20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3A4FBB">
        <w:rPr>
          <w:rFonts w:ascii="Comic Sans MS" w:hAnsi="Comic Sans MS" w:cs="Comic Sans MS"/>
          <w:sz w:val="20"/>
          <w:szCs w:val="20"/>
        </w:rPr>
        <w:t xml:space="preserve"> Anahtarı bulamayınca kilidi kırdılar.</w:t>
      </w:r>
      <w:r w:rsidRPr="003A4FBB">
        <w:rPr>
          <w:rFonts w:ascii="Comic Sans MS" w:hAnsi="Comic Sans MS" w:cs="Comic Sans MS"/>
          <w:sz w:val="20"/>
          <w:szCs w:val="20"/>
        </w:rPr>
        <w:br/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 xml:space="preserve"> B)</w:t>
      </w:r>
      <w:r w:rsidRPr="003A4FBB">
        <w:rPr>
          <w:rFonts w:ascii="Comic Sans MS" w:hAnsi="Comic Sans MS" w:cs="Comic Sans MS"/>
          <w:sz w:val="20"/>
          <w:szCs w:val="20"/>
        </w:rPr>
        <w:t xml:space="preserve"> Kardeşim kızamığa yakalandı.</w:t>
      </w:r>
      <w:r w:rsidRPr="003A4FBB">
        <w:rPr>
          <w:rFonts w:ascii="Comic Sans MS" w:hAnsi="Comic Sans MS" w:cs="Comic Sans MS"/>
          <w:sz w:val="20"/>
          <w:szCs w:val="20"/>
        </w:rPr>
        <w:br/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3A4FBB">
        <w:rPr>
          <w:rFonts w:ascii="Comic Sans MS" w:hAnsi="Comic Sans MS" w:cs="Comic Sans MS"/>
          <w:sz w:val="20"/>
          <w:szCs w:val="20"/>
        </w:rPr>
        <w:t xml:space="preserve"> Mehtabın çıktığı geceler özlerim en çok seni.</w:t>
      </w:r>
    </w:p>
    <w:p w:rsidR="00CB611A" w:rsidRPr="00E55A19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0" w:right="0"/>
        <w:rPr>
          <w:rFonts w:ascii="Comic Sans MS" w:hAnsi="Comic Sans MS" w:cs="Comic Sans MS"/>
          <w:b w:val="0"/>
          <w:bCs w:val="0"/>
          <w:noProof w:val="0"/>
          <w:sz w:val="18"/>
          <w:szCs w:val="18"/>
        </w:rPr>
      </w:pPr>
      <w:r w:rsidRPr="00E55A19">
        <w:rPr>
          <w:rFonts w:ascii="Comic Sans MS" w:hAnsi="Comic Sans MS" w:cs="Comic Sans MS"/>
          <w:b w:val="0"/>
          <w:bCs w:val="0"/>
          <w:sz w:val="20"/>
          <w:szCs w:val="20"/>
        </w:rPr>
        <w:t xml:space="preserve"> </w:t>
      </w:r>
      <w:r w:rsidRPr="00171322">
        <w:rPr>
          <w:rFonts w:ascii="Comic Sans MS" w:hAnsi="Comic Sans MS" w:cs="Comic Sans MS"/>
          <w:sz w:val="20"/>
          <w:szCs w:val="20"/>
          <w:highlight w:val="yellow"/>
        </w:rPr>
        <w:t>D)</w:t>
      </w:r>
      <w:r w:rsidRPr="00171322">
        <w:rPr>
          <w:rFonts w:ascii="Comic Sans MS" w:hAnsi="Comic Sans MS" w:cs="Comic Sans MS"/>
          <w:b w:val="0"/>
          <w:bCs w:val="0"/>
          <w:sz w:val="20"/>
          <w:szCs w:val="20"/>
          <w:highlight w:val="yellow"/>
        </w:rPr>
        <w:t xml:space="preserve"> Barışmaları için kardeşim aracı oldu.</w:t>
      </w:r>
    </w:p>
    <w:p w:rsidR="00CB611A" w:rsidRDefault="00CB611A" w:rsidP="00E55A19">
      <w:pPr>
        <w:pStyle w:val="NormalIndent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tabs>
          <w:tab w:val="left" w:pos="142"/>
        </w:tabs>
        <w:ind w:left="0" w:right="0"/>
        <w:rPr>
          <w:rFonts w:ascii="Comic Sans MS" w:hAnsi="Comic Sans MS" w:cs="Comic Sans MS"/>
          <w:b w:val="0"/>
          <w:bCs w:val="0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-----------------------------------------</w:t>
      </w:r>
    </w:p>
    <w:p w:rsidR="00CB611A" w:rsidRDefault="00CB611A" w:rsidP="00171322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8</w:t>
      </w:r>
      <w:r w:rsidRPr="00AD59E0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5C035F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>“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171322">
        <w:rPr>
          <w:rFonts w:ascii="Comic Sans MS" w:hAnsi="Comic Sans MS" w:cs="Comic Sans MS"/>
          <w:b/>
          <w:bCs/>
        </w:rPr>
        <w:t>saygı</w:t>
      </w:r>
      <w:r>
        <w:rPr>
          <w:rFonts w:ascii="Comic Sans MS" w:hAnsi="Comic Sans MS" w:cs="Comic Sans MS"/>
          <w:b/>
          <w:bCs/>
        </w:rPr>
        <w:t xml:space="preserve">lar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>”</w:t>
      </w:r>
      <w:r w:rsidRPr="00171322">
        <w:rPr>
          <w:rFonts w:ascii="Comic Sans MS" w:hAnsi="Comic Sans MS" w:cs="Comic Sans MS"/>
          <w:b/>
          <w:bCs/>
          <w:sz w:val="22"/>
          <w:szCs w:val="22"/>
        </w:rPr>
        <w:t xml:space="preserve"> sözcüğü için aşağıdakilerden hangisi doğrudur?</w:t>
      </w:r>
    </w:p>
    <w:p w:rsidR="00CB611A" w:rsidRPr="00171322" w:rsidRDefault="00CB611A" w:rsidP="00171322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B611A" w:rsidRPr="00171322" w:rsidRDefault="00CB611A" w:rsidP="00171322">
      <w:pPr>
        <w:numPr>
          <w:ilvl w:val="0"/>
          <w:numId w:val="21"/>
        </w:num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>İsim, cins, somut, tekil</w:t>
      </w:r>
    </w:p>
    <w:p w:rsidR="00CB611A" w:rsidRPr="00171322" w:rsidRDefault="00CB611A" w:rsidP="00171322">
      <w:pPr>
        <w:numPr>
          <w:ilvl w:val="0"/>
          <w:numId w:val="21"/>
        </w:num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>İsim, cins, somut, çoğul</w:t>
      </w:r>
    </w:p>
    <w:p w:rsidR="00CB611A" w:rsidRPr="00171322" w:rsidRDefault="00CB611A" w:rsidP="00171322">
      <w:pPr>
        <w:numPr>
          <w:ilvl w:val="0"/>
          <w:numId w:val="21"/>
        </w:num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>İsim, özel, somut, topluluk</w:t>
      </w:r>
    </w:p>
    <w:p w:rsidR="00CB611A" w:rsidRPr="00171322" w:rsidRDefault="00CB611A" w:rsidP="00171322">
      <w:pPr>
        <w:numPr>
          <w:ilvl w:val="0"/>
          <w:numId w:val="21"/>
        </w:numPr>
        <w:jc w:val="both"/>
        <w:rPr>
          <w:rFonts w:ascii="Comic Sans MS" w:hAnsi="Comic Sans MS" w:cs="Comic Sans MS"/>
          <w:sz w:val="20"/>
          <w:szCs w:val="20"/>
          <w:highlight w:val="yellow"/>
        </w:rPr>
      </w:pPr>
      <w:r w:rsidRPr="00171322">
        <w:rPr>
          <w:rFonts w:ascii="Comic Sans MS" w:hAnsi="Comic Sans MS" w:cs="Comic Sans MS"/>
          <w:sz w:val="20"/>
          <w:szCs w:val="20"/>
          <w:highlight w:val="yellow"/>
        </w:rPr>
        <w:t>İsim, cins, soyut, çoğul</w:t>
      </w:r>
    </w:p>
    <w:p w:rsidR="00CB611A" w:rsidRDefault="00CB611A" w:rsidP="00E55A19">
      <w:pPr>
        <w:ind w:left="-284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Default="00CB611A" w:rsidP="00171322">
      <w:pPr>
        <w:jc w:val="both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9</w:t>
      </w:r>
      <w:r w:rsidRPr="00AD59E0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6301BF">
        <w:rPr>
          <w:rFonts w:ascii="Comic Sans MS" w:hAnsi="Comic Sans MS" w:cs="Comic Sans MS"/>
          <w:noProof/>
          <w:color w:val="000000"/>
          <w:sz w:val="18"/>
          <w:szCs w:val="18"/>
        </w:rPr>
        <w:t xml:space="preserve"> </w:t>
      </w:r>
      <w:r w:rsidRPr="00171322">
        <w:rPr>
          <w:rFonts w:ascii="Comic Sans MS" w:hAnsi="Comic Sans MS" w:cs="Comic Sans MS"/>
          <w:b/>
          <w:bCs/>
          <w:sz w:val="22"/>
          <w:szCs w:val="22"/>
        </w:rPr>
        <w:t xml:space="preserve">Aşağıdaki cümlelerde yer alan altı çizili sözcüklerden hangisi, bir adın yerine </w:t>
      </w:r>
      <w:r w:rsidRPr="00171322">
        <w:rPr>
          <w:rFonts w:ascii="Comic Sans MS" w:hAnsi="Comic Sans MS" w:cs="Comic Sans MS"/>
          <w:b/>
          <w:bCs/>
          <w:sz w:val="22"/>
          <w:szCs w:val="22"/>
          <w:u w:val="single"/>
          <w:shd w:val="clear" w:color="auto" w:fill="D9D9D9"/>
        </w:rPr>
        <w:t>kullanılmamıştır?</w:t>
      </w:r>
    </w:p>
    <w:p w:rsidR="00CB611A" w:rsidRPr="00171322" w:rsidRDefault="00CB611A" w:rsidP="00171322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CB611A" w:rsidRPr="00171322" w:rsidRDefault="00CB611A" w:rsidP="00171322">
      <w:pPr>
        <w:numPr>
          <w:ilvl w:val="0"/>
          <w:numId w:val="22"/>
        </w:num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 xml:space="preserve">O zamanlar </w:t>
      </w:r>
      <w:r w:rsidRPr="00171322">
        <w:rPr>
          <w:rFonts w:ascii="Comic Sans MS" w:hAnsi="Comic Sans MS" w:cs="Comic Sans MS"/>
          <w:sz w:val="20"/>
          <w:szCs w:val="20"/>
          <w:u w:val="single"/>
        </w:rPr>
        <w:t>benim</w:t>
      </w:r>
      <w:r w:rsidRPr="00171322">
        <w:rPr>
          <w:rFonts w:ascii="Comic Sans MS" w:hAnsi="Comic Sans MS" w:cs="Comic Sans MS"/>
          <w:sz w:val="20"/>
          <w:szCs w:val="20"/>
        </w:rPr>
        <w:t xml:space="preserve"> moralim bozuktu.</w:t>
      </w:r>
    </w:p>
    <w:p w:rsidR="00CB611A" w:rsidRPr="00171322" w:rsidRDefault="00CB611A" w:rsidP="00171322">
      <w:pPr>
        <w:numPr>
          <w:ilvl w:val="0"/>
          <w:numId w:val="22"/>
        </w:numPr>
        <w:jc w:val="both"/>
        <w:rPr>
          <w:rFonts w:ascii="Comic Sans MS" w:hAnsi="Comic Sans MS" w:cs="Comic Sans MS"/>
          <w:sz w:val="20"/>
          <w:szCs w:val="20"/>
          <w:highlight w:val="yellow"/>
          <w:u w:val="single"/>
        </w:rPr>
      </w:pPr>
      <w:r w:rsidRPr="00171322">
        <w:rPr>
          <w:rFonts w:ascii="Comic Sans MS" w:hAnsi="Comic Sans MS" w:cs="Comic Sans MS"/>
          <w:sz w:val="20"/>
          <w:szCs w:val="20"/>
          <w:highlight w:val="yellow"/>
          <w:u w:val="single"/>
        </w:rPr>
        <w:t xml:space="preserve">Toplantıda </w:t>
      </w:r>
      <w:r w:rsidRPr="00171322">
        <w:rPr>
          <w:rFonts w:ascii="Comic Sans MS" w:hAnsi="Comic Sans MS" w:cs="Comic Sans MS"/>
          <w:sz w:val="20"/>
          <w:szCs w:val="20"/>
          <w:highlight w:val="yellow"/>
        </w:rPr>
        <w:t>siz yok muydunuz?</w:t>
      </w:r>
    </w:p>
    <w:p w:rsidR="00CB611A" w:rsidRPr="00171322" w:rsidRDefault="00CB611A" w:rsidP="00171322">
      <w:pPr>
        <w:numPr>
          <w:ilvl w:val="0"/>
          <w:numId w:val="22"/>
        </w:num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 xml:space="preserve">Bu kitabı </w:t>
      </w:r>
      <w:r w:rsidRPr="00171322">
        <w:rPr>
          <w:rFonts w:ascii="Comic Sans MS" w:hAnsi="Comic Sans MS" w:cs="Comic Sans MS"/>
          <w:sz w:val="20"/>
          <w:szCs w:val="20"/>
          <w:u w:val="single"/>
        </w:rPr>
        <w:t>hanginiz</w:t>
      </w:r>
      <w:r w:rsidRPr="00171322">
        <w:rPr>
          <w:rFonts w:ascii="Comic Sans MS" w:hAnsi="Comic Sans MS" w:cs="Comic Sans MS"/>
          <w:sz w:val="20"/>
          <w:szCs w:val="20"/>
        </w:rPr>
        <w:t xml:space="preserve"> yırttı?</w:t>
      </w:r>
    </w:p>
    <w:p w:rsidR="00CB611A" w:rsidRPr="00171322" w:rsidRDefault="00CB611A" w:rsidP="00171322">
      <w:pPr>
        <w:numPr>
          <w:ilvl w:val="0"/>
          <w:numId w:val="22"/>
        </w:num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  <w:u w:val="single"/>
        </w:rPr>
        <w:t>Öteki</w:t>
      </w:r>
      <w:r w:rsidRPr="00171322">
        <w:rPr>
          <w:rFonts w:ascii="Comic Sans MS" w:hAnsi="Comic Sans MS" w:cs="Comic Sans MS"/>
          <w:sz w:val="20"/>
          <w:szCs w:val="20"/>
        </w:rPr>
        <w:t xml:space="preserve"> bence daha mutluydu.</w: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Default="00CB611A" w:rsidP="00171322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42103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10-</w:t>
      </w:r>
      <w:r>
        <w:rPr>
          <w:rFonts w:ascii="Cambria" w:hAnsi="Cambria" w:cs="Cambria"/>
          <w:sz w:val="22"/>
          <w:szCs w:val="22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 xml:space="preserve">Aşağıdaki cümlelerin hangisinde neden-sonuç ilişkisi </w:t>
      </w:r>
      <w:r w:rsidRPr="00171322">
        <w:rPr>
          <w:rFonts w:ascii="Comic Sans MS" w:hAnsi="Comic Sans MS" w:cs="Comic Sans MS"/>
          <w:b/>
          <w:bCs/>
          <w:sz w:val="22"/>
          <w:szCs w:val="22"/>
          <w:u w:val="single"/>
          <w:shd w:val="clear" w:color="auto" w:fill="D9D9D9"/>
        </w:rPr>
        <w:t>yoktur?</w:t>
      </w:r>
    </w:p>
    <w:p w:rsidR="00CB611A" w:rsidRPr="00171322" w:rsidRDefault="00CB611A" w:rsidP="00171322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B611A" w:rsidRPr="00171322" w:rsidRDefault="00CB611A" w:rsidP="00171322">
      <w:p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171322">
        <w:rPr>
          <w:rFonts w:ascii="Comic Sans MS" w:hAnsi="Comic Sans MS" w:cs="Comic Sans MS"/>
          <w:sz w:val="20"/>
          <w:szCs w:val="20"/>
        </w:rPr>
        <w:t xml:space="preserve"> Sınava iyi hazırlandığından başarılı oldu.</w:t>
      </w:r>
    </w:p>
    <w:p w:rsidR="00CB611A" w:rsidRPr="00171322" w:rsidRDefault="00CB611A" w:rsidP="00171322">
      <w:p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b/>
          <w:bCs/>
          <w:sz w:val="20"/>
          <w:szCs w:val="20"/>
          <w:highlight w:val="yellow"/>
        </w:rPr>
        <w:t>B)</w:t>
      </w:r>
      <w:r w:rsidRPr="00171322">
        <w:rPr>
          <w:rFonts w:ascii="Comic Sans MS" w:hAnsi="Comic Sans MS" w:cs="Comic Sans MS"/>
          <w:sz w:val="20"/>
          <w:szCs w:val="20"/>
          <w:highlight w:val="yellow"/>
        </w:rPr>
        <w:t xml:space="preserve"> Tatilde gördüğü yerleri arkadaşlarına anlattı.</w:t>
      </w:r>
    </w:p>
    <w:p w:rsidR="00CB611A" w:rsidRPr="00171322" w:rsidRDefault="00CB611A" w:rsidP="00171322">
      <w:p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171322">
        <w:rPr>
          <w:rFonts w:ascii="Comic Sans MS" w:hAnsi="Comic Sans MS" w:cs="Comic Sans MS"/>
          <w:sz w:val="20"/>
          <w:szCs w:val="20"/>
        </w:rPr>
        <w:t xml:space="preserve"> Geç kaldığı için annesinden özür diledi.</w:t>
      </w:r>
    </w:p>
    <w:p w:rsidR="00CB611A" w:rsidRPr="00171322" w:rsidRDefault="00CB611A" w:rsidP="00171322">
      <w:pPr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171322">
        <w:rPr>
          <w:rFonts w:ascii="Comic Sans MS" w:hAnsi="Comic Sans MS" w:cs="Comic Sans MS"/>
          <w:sz w:val="20"/>
          <w:szCs w:val="20"/>
        </w:rPr>
        <w:t xml:space="preserve"> Sporcu, dereceye girince takıma alındı.</w: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Default="00CB611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highlight w:val="lightGray"/>
        </w:rPr>
        <w:t>11</w:t>
      </w:r>
      <w:r w:rsidRPr="001816CA">
        <w:rPr>
          <w:rFonts w:ascii="Comic Sans MS" w:hAnsi="Comic Sans MS" w:cs="Comic Sans MS"/>
          <w:sz w:val="28"/>
          <w:szCs w:val="28"/>
          <w:highlight w:val="lightGray"/>
        </w:rPr>
        <w:t>-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hangisinde yazarın kişisel duygularına yer </w:t>
      </w:r>
      <w:r w:rsidRPr="00171322">
        <w:rPr>
          <w:rFonts w:ascii="Comic Sans MS" w:hAnsi="Comic Sans MS" w:cs="Comic Sans MS"/>
          <w:b/>
          <w:bCs/>
          <w:sz w:val="22"/>
          <w:szCs w:val="22"/>
          <w:u w:val="single"/>
          <w:shd w:val="clear" w:color="auto" w:fill="D9D9D9"/>
        </w:rPr>
        <w:t>verilmemiştir?</w:t>
      </w:r>
    </w:p>
    <w:p w:rsidR="00CB611A" w:rsidRPr="00171322" w:rsidRDefault="00CB611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B611A" w:rsidRPr="00171322" w:rsidRDefault="00CB611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  <w:highlight w:val="yellow"/>
        </w:rPr>
        <w:t>A)</w:t>
      </w:r>
      <w:r w:rsidRPr="00171322">
        <w:rPr>
          <w:rFonts w:ascii="Comic Sans MS" w:hAnsi="Comic Sans MS" w:cs="Comic Sans MS"/>
          <w:sz w:val="20"/>
          <w:szCs w:val="20"/>
          <w:highlight w:val="yellow"/>
        </w:rPr>
        <w:t xml:space="preserve"> Öykü iki arkadaşın macerasını anlatıyor.</w:t>
      </w:r>
    </w:p>
    <w:p w:rsidR="00CB611A" w:rsidRPr="00171322" w:rsidRDefault="00CB611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171322">
        <w:rPr>
          <w:rFonts w:ascii="Comic Sans MS" w:hAnsi="Comic Sans MS" w:cs="Comic Sans MS"/>
          <w:sz w:val="20"/>
          <w:szCs w:val="20"/>
        </w:rPr>
        <w:t xml:space="preserve"> Bu öykünün yazarı, gençler içinde en kalıcı olanıdır.</w:t>
      </w:r>
    </w:p>
    <w:p w:rsidR="00CB611A" w:rsidRPr="00171322" w:rsidRDefault="00CB611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171322">
        <w:rPr>
          <w:rFonts w:ascii="Comic Sans MS" w:hAnsi="Comic Sans MS" w:cs="Comic Sans MS"/>
          <w:sz w:val="20"/>
          <w:szCs w:val="20"/>
        </w:rPr>
        <w:t xml:space="preserve"> Bu öykü, okuduğum en başarılı öykülerden biridir.</w:t>
      </w:r>
    </w:p>
    <w:p w:rsidR="00CB611A" w:rsidRPr="00171322" w:rsidRDefault="00CB611A" w:rsidP="0017132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Comic Sans MS" w:hAnsi="Comic Sans MS" w:cs="Comic Sans MS"/>
          <w:sz w:val="20"/>
          <w:szCs w:val="20"/>
        </w:rPr>
      </w:pPr>
      <w:r w:rsidRPr="00171322">
        <w:rPr>
          <w:rFonts w:ascii="Comic Sans MS" w:hAnsi="Comic Sans MS" w:cs="Comic Sans MS"/>
          <w:sz w:val="20"/>
          <w:szCs w:val="20"/>
        </w:rPr>
        <w:t xml:space="preserve"> </w:t>
      </w:r>
      <w:r w:rsidRPr="0017132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171322">
        <w:rPr>
          <w:rFonts w:ascii="Comic Sans MS" w:hAnsi="Comic Sans MS" w:cs="Comic Sans MS"/>
          <w:sz w:val="20"/>
          <w:szCs w:val="20"/>
        </w:rPr>
        <w:t xml:space="preserve"> Öykünün dili oldukça yalın ve etkileyiciydi. </w: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  <w:highlight w:val="lightGray"/>
        </w:rPr>
      </w:pP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  <w:highlight w:val="lightGray"/>
        </w:rPr>
      </w:pPr>
    </w:p>
    <w:p w:rsidR="00CB611A" w:rsidRDefault="00CB611A" w:rsidP="00956EAF">
      <w:pPr>
        <w:pStyle w:val="NoSpacing"/>
        <w:ind w:left="-851"/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12-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956EAF">
        <w:rPr>
          <w:rFonts w:ascii="Comic Sans MS" w:hAnsi="Comic Sans MS" w:cs="Comic Sans MS"/>
          <w:b/>
          <w:bCs/>
          <w:sz w:val="22"/>
          <w:szCs w:val="22"/>
        </w:rPr>
        <w:t xml:space="preserve">Aşağıdaki cümlelerin hangisinde altı çizili sözcük </w:t>
      </w:r>
      <w:r w:rsidRPr="00735965">
        <w:rPr>
          <w:rFonts w:ascii="Comic Sans MS" w:hAnsi="Comic Sans MS" w:cs="Comic Sans MS"/>
          <w:b/>
          <w:bCs/>
        </w:rPr>
        <w:t>özel isimdir</w:t>
      </w:r>
      <w:r w:rsidRPr="00956EAF">
        <w:rPr>
          <w:rFonts w:ascii="Comic Sans MS" w:hAnsi="Comic Sans MS" w:cs="Comic Sans MS"/>
          <w:b/>
          <w:bCs/>
          <w:sz w:val="22"/>
          <w:szCs w:val="22"/>
        </w:rPr>
        <w:t>?</w:t>
      </w:r>
    </w:p>
    <w:p w:rsidR="00CB611A" w:rsidRPr="00956EAF" w:rsidRDefault="00CB611A" w:rsidP="00956EAF">
      <w:pPr>
        <w:pStyle w:val="NoSpacing"/>
        <w:ind w:left="-851"/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CB611A" w:rsidRPr="00956EAF" w:rsidRDefault="00CB611A" w:rsidP="00956EAF">
      <w:pPr>
        <w:pStyle w:val="NoSpacing"/>
        <w:ind w:left="-709"/>
        <w:jc w:val="both"/>
        <w:rPr>
          <w:rFonts w:ascii="Comic Sans MS" w:hAnsi="Comic Sans MS" w:cs="Comic Sans MS"/>
          <w:sz w:val="22"/>
          <w:szCs w:val="22"/>
        </w:rPr>
      </w:pPr>
      <w:r w:rsidRPr="00956EAF">
        <w:rPr>
          <w:rFonts w:ascii="Comic Sans MS" w:hAnsi="Comic Sans MS" w:cs="Comic Sans MS"/>
          <w:b/>
          <w:bCs/>
          <w:sz w:val="22"/>
          <w:szCs w:val="22"/>
          <w:highlight w:val="yellow"/>
        </w:rPr>
        <w:t xml:space="preserve">A) </w:t>
      </w:r>
      <w:r w:rsidRPr="00956EAF">
        <w:rPr>
          <w:rFonts w:ascii="Comic Sans MS" w:hAnsi="Comic Sans MS" w:cs="Comic Sans MS"/>
          <w:sz w:val="22"/>
          <w:szCs w:val="22"/>
          <w:highlight w:val="yellow"/>
        </w:rPr>
        <w:t>Türkiye</w:t>
      </w:r>
      <w:r w:rsidRPr="00956EAF">
        <w:rPr>
          <w:rFonts w:ascii="Comic Sans MS" w:hAnsi="Comic Sans MS" w:cs="Comic Sans MS"/>
          <w:sz w:val="22"/>
          <w:szCs w:val="22"/>
          <w:highlight w:val="yellow"/>
          <w:u w:val="single"/>
        </w:rPr>
        <w:t xml:space="preserve"> Asya</w:t>
      </w:r>
      <w:r w:rsidRPr="00956EAF">
        <w:rPr>
          <w:rFonts w:ascii="Comic Sans MS" w:hAnsi="Comic Sans MS" w:cs="Comic Sans MS"/>
          <w:sz w:val="22"/>
          <w:szCs w:val="22"/>
          <w:highlight w:val="yellow"/>
        </w:rPr>
        <w:t xml:space="preserve"> kıtasındadır.</w:t>
      </w:r>
    </w:p>
    <w:p w:rsidR="00CB611A" w:rsidRPr="00956EAF" w:rsidRDefault="00CB611A" w:rsidP="00956EAF">
      <w:pPr>
        <w:pStyle w:val="NoSpacing"/>
        <w:ind w:left="-709"/>
        <w:jc w:val="both"/>
        <w:rPr>
          <w:rFonts w:ascii="Comic Sans MS" w:hAnsi="Comic Sans MS" w:cs="Comic Sans MS"/>
          <w:sz w:val="22"/>
          <w:szCs w:val="22"/>
        </w:rPr>
      </w:pPr>
      <w:r w:rsidRPr="00956EAF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956EAF">
        <w:rPr>
          <w:rFonts w:ascii="Comic Sans MS" w:hAnsi="Comic Sans MS" w:cs="Comic Sans MS"/>
          <w:sz w:val="22"/>
          <w:szCs w:val="22"/>
        </w:rPr>
        <w:t xml:space="preserve"> Bu olaya </w:t>
      </w:r>
      <w:r w:rsidRPr="00956EAF">
        <w:rPr>
          <w:rFonts w:ascii="Comic Sans MS" w:hAnsi="Comic Sans MS" w:cs="Comic Sans MS"/>
          <w:sz w:val="22"/>
          <w:szCs w:val="22"/>
          <w:u w:val="single"/>
        </w:rPr>
        <w:t>halkımız</w:t>
      </w:r>
      <w:r w:rsidRPr="00956EAF">
        <w:rPr>
          <w:rFonts w:ascii="Comic Sans MS" w:hAnsi="Comic Sans MS" w:cs="Comic Sans MS"/>
          <w:sz w:val="22"/>
          <w:szCs w:val="22"/>
        </w:rPr>
        <w:t xml:space="preserve"> tepki koydu.</w:t>
      </w:r>
    </w:p>
    <w:p w:rsidR="00CB611A" w:rsidRPr="00956EAF" w:rsidRDefault="00CB611A" w:rsidP="00956EAF">
      <w:pPr>
        <w:pStyle w:val="NoSpacing"/>
        <w:ind w:left="-709"/>
        <w:jc w:val="both"/>
        <w:rPr>
          <w:rFonts w:ascii="Comic Sans MS" w:hAnsi="Comic Sans MS" w:cs="Comic Sans MS"/>
          <w:sz w:val="22"/>
          <w:szCs w:val="22"/>
        </w:rPr>
      </w:pPr>
      <w:r w:rsidRPr="00956EAF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956EAF">
        <w:rPr>
          <w:rFonts w:ascii="Comic Sans MS" w:hAnsi="Comic Sans MS" w:cs="Comic Sans MS"/>
          <w:sz w:val="22"/>
          <w:szCs w:val="22"/>
        </w:rPr>
        <w:t xml:space="preserve"> </w:t>
      </w:r>
      <w:r w:rsidRPr="00956EAF">
        <w:rPr>
          <w:rFonts w:ascii="Comic Sans MS" w:hAnsi="Comic Sans MS" w:cs="Comic Sans MS"/>
          <w:sz w:val="22"/>
          <w:szCs w:val="22"/>
          <w:u w:val="single"/>
        </w:rPr>
        <w:t>Oda</w:t>
      </w:r>
      <w:r w:rsidRPr="00956EAF">
        <w:rPr>
          <w:rFonts w:ascii="Comic Sans MS" w:hAnsi="Comic Sans MS" w:cs="Comic Sans MS"/>
          <w:sz w:val="22"/>
          <w:szCs w:val="22"/>
        </w:rPr>
        <w:t>, çok küçük ve havasızdı.</w:t>
      </w:r>
    </w:p>
    <w:p w:rsidR="00CB611A" w:rsidRPr="00956EAF" w:rsidRDefault="00CB611A" w:rsidP="00956EAF">
      <w:pPr>
        <w:pStyle w:val="NoSpacing"/>
        <w:ind w:left="-709"/>
        <w:jc w:val="both"/>
        <w:rPr>
          <w:rFonts w:ascii="Comic Sans MS" w:hAnsi="Comic Sans MS" w:cs="Comic Sans MS"/>
          <w:sz w:val="22"/>
          <w:szCs w:val="22"/>
        </w:rPr>
      </w:pPr>
      <w:r w:rsidRPr="00956EAF">
        <w:rPr>
          <w:rFonts w:ascii="Comic Sans MS" w:hAnsi="Comic Sans MS" w:cs="Comic Sans MS"/>
          <w:b/>
          <w:bCs/>
          <w:sz w:val="22"/>
          <w:szCs w:val="22"/>
        </w:rPr>
        <w:t>D)</w:t>
      </w:r>
      <w:r w:rsidRPr="00956EAF">
        <w:rPr>
          <w:rFonts w:ascii="Comic Sans MS" w:hAnsi="Comic Sans MS" w:cs="Comic Sans MS"/>
          <w:sz w:val="22"/>
          <w:szCs w:val="22"/>
        </w:rPr>
        <w:t xml:space="preserve"> </w:t>
      </w:r>
      <w:r w:rsidRPr="00956EAF">
        <w:rPr>
          <w:rFonts w:ascii="Comic Sans MS" w:hAnsi="Comic Sans MS" w:cs="Comic Sans MS"/>
          <w:sz w:val="22"/>
          <w:szCs w:val="22"/>
          <w:u w:val="single"/>
        </w:rPr>
        <w:t>Sürüyü</w:t>
      </w:r>
      <w:r w:rsidRPr="00956EAF">
        <w:rPr>
          <w:rFonts w:ascii="Comic Sans MS" w:hAnsi="Comic Sans MS" w:cs="Comic Sans MS"/>
          <w:sz w:val="22"/>
          <w:szCs w:val="22"/>
        </w:rPr>
        <w:t xml:space="preserve"> şu karşı otlağa götürdüm.</w:t>
      </w:r>
    </w:p>
    <w:p w:rsidR="00CB611A" w:rsidRDefault="00CB611A" w:rsidP="00956EAF">
      <w:pPr>
        <w:ind w:left="-85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Pr="00181ACA" w:rsidRDefault="00CB611A" w:rsidP="00F07FFB">
      <w:pPr>
        <w:pStyle w:val="BodyTextIndent"/>
        <w:ind w:left="-851" w:right="173" w:firstLine="0"/>
        <w:rPr>
          <w:sz w:val="20"/>
          <w:szCs w:val="20"/>
        </w:rPr>
      </w:pPr>
      <w:r w:rsidRPr="001816CA">
        <w:rPr>
          <w:b/>
          <w:bCs/>
          <w:sz w:val="28"/>
          <w:szCs w:val="28"/>
          <w:highlight w:val="lightGray"/>
        </w:rPr>
        <w:t>1</w:t>
      </w:r>
      <w:r>
        <w:rPr>
          <w:b/>
          <w:bCs/>
          <w:sz w:val="28"/>
          <w:szCs w:val="28"/>
          <w:highlight w:val="lightGray"/>
        </w:rPr>
        <w:t>3</w:t>
      </w:r>
      <w:r w:rsidRPr="001816CA">
        <w:rPr>
          <w:b/>
          <w:bCs/>
          <w:sz w:val="28"/>
          <w:szCs w:val="28"/>
          <w:highlight w:val="lightGray"/>
        </w:rPr>
        <w:t>-</w:t>
      </w:r>
      <w:r>
        <w:rPr>
          <w:b/>
          <w:bCs/>
          <w:sz w:val="28"/>
          <w:szCs w:val="28"/>
        </w:rPr>
        <w:t xml:space="preserve"> </w:t>
      </w:r>
      <w:r w:rsidRPr="00181ACA">
        <w:rPr>
          <w:sz w:val="20"/>
          <w:szCs w:val="20"/>
        </w:rPr>
        <w:t>Soğuğa dayanmanın en emin çaresi, soğuğu sevmektir. Hakikaten insan soğuğu aradığı zaman, ne kadar şiddetli olursa olsun, ondan şikâyetçi olmaz. Hayatta zorluklara dayanmanın da en emin çaresi, hayatı sevmektir; insan bir kere hayatı sevince onun bütün külfetlerine katlanır, bu külfetlerin hiçbiri insana ağır gelmez. Siz de hayata öyle güler yüzle bakar, etrafınızdaki insanlara bir kat daha hürmet edersiniz.</w:t>
      </w:r>
    </w:p>
    <w:p w:rsidR="00CB611A" w:rsidRPr="00181ACA" w:rsidRDefault="00CB611A" w:rsidP="00F07FFB">
      <w:pPr>
        <w:pStyle w:val="BodyTextIndent"/>
        <w:ind w:left="-851" w:right="173" w:firstLine="0"/>
        <w:rPr>
          <w:sz w:val="20"/>
          <w:szCs w:val="20"/>
        </w:rPr>
      </w:pPr>
    </w:p>
    <w:p w:rsidR="00CB611A" w:rsidRPr="00181ACA" w:rsidRDefault="00CB611A" w:rsidP="00F07FFB">
      <w:pPr>
        <w:pStyle w:val="BodyTextIndent"/>
        <w:ind w:left="-851" w:right="173" w:firstLine="0"/>
        <w:rPr>
          <w:rFonts w:cs="Times New Roman"/>
          <w:b/>
          <w:bCs/>
          <w:sz w:val="20"/>
          <w:szCs w:val="20"/>
        </w:rPr>
      </w:pPr>
      <w:r w:rsidRPr="00181ACA">
        <w:rPr>
          <w:sz w:val="20"/>
          <w:szCs w:val="20"/>
        </w:rPr>
        <w:t xml:space="preserve">   </w:t>
      </w:r>
      <w:r>
        <w:rPr>
          <w:rFonts w:cs="Times New Roman"/>
          <w:sz w:val="20"/>
          <w:szCs w:val="20"/>
        </w:rPr>
        <w:tab/>
      </w:r>
      <w:r w:rsidRPr="00181ACA">
        <w:rPr>
          <w:b/>
          <w:bCs/>
          <w:sz w:val="20"/>
          <w:szCs w:val="20"/>
        </w:rPr>
        <w:t xml:space="preserve">Yukarıdaki paragraftan aşağıdakilerden hangisi </w:t>
      </w:r>
      <w:r w:rsidRPr="00956EAF">
        <w:rPr>
          <w:b/>
          <w:bCs/>
          <w:sz w:val="24"/>
          <w:szCs w:val="24"/>
          <w:shd w:val="clear" w:color="auto" w:fill="D9D9D9"/>
        </w:rPr>
        <w:t>çıkarılamaz?</w:t>
      </w:r>
      <w:r w:rsidRPr="00956EAF">
        <w:rPr>
          <w:sz w:val="24"/>
          <w:szCs w:val="24"/>
        </w:rPr>
        <w:t xml:space="preserve">  </w:t>
      </w:r>
    </w:p>
    <w:p w:rsidR="00CB611A" w:rsidRPr="00181ACA" w:rsidRDefault="00CB611A" w:rsidP="00F07FFB">
      <w:pPr>
        <w:pStyle w:val="BodyTextIndent"/>
        <w:ind w:left="-851" w:right="173" w:firstLine="0"/>
        <w:rPr>
          <w:rFonts w:cs="Times New Roman"/>
          <w:b/>
          <w:bCs/>
          <w:sz w:val="20"/>
          <w:szCs w:val="20"/>
        </w:rPr>
      </w:pPr>
      <w:r>
        <w:rPr>
          <w:noProof/>
        </w:rPr>
        <w:pict>
          <v:shape id="Resim 982" o:spid="_x0000_s1027" type="#_x0000_t75" alt="http://png.clipart.me/previews/3b3/black-and-white-locomotive-vector-22852.jpg" style="position:absolute;left:0;text-align:left;margin-left:268.2pt;margin-top:1.7pt;width:66.4pt;height:75.35pt;z-index:-251656192;visibility:visible" wrapcoords="-243 0 -243 21384 21600 21384 21600 0 -243 0">
            <v:imagedata r:id="rId7" r:href="rId8"/>
            <w10:wrap type="tight"/>
          </v:shape>
        </w:pict>
      </w:r>
      <w:r w:rsidRPr="00956EAF">
        <w:rPr>
          <w:b/>
          <w:bCs/>
          <w:sz w:val="20"/>
          <w:szCs w:val="20"/>
        </w:rPr>
        <w:t>A)</w:t>
      </w:r>
      <w:r w:rsidRPr="00181ACA">
        <w:rPr>
          <w:sz w:val="20"/>
          <w:szCs w:val="20"/>
        </w:rPr>
        <w:t xml:space="preserve"> Hayatı seven insanlar mutlu olur.</w:t>
      </w:r>
    </w:p>
    <w:p w:rsidR="00CB611A" w:rsidRPr="00181ACA" w:rsidRDefault="00CB611A" w:rsidP="00F07FFB">
      <w:pPr>
        <w:pStyle w:val="BodyTextIndent"/>
        <w:ind w:left="-851" w:right="173" w:firstLine="0"/>
        <w:rPr>
          <w:sz w:val="20"/>
          <w:szCs w:val="20"/>
        </w:rPr>
      </w:pPr>
      <w:r w:rsidRPr="00956EAF">
        <w:rPr>
          <w:b/>
          <w:bCs/>
          <w:sz w:val="20"/>
          <w:szCs w:val="20"/>
        </w:rPr>
        <w:t>B)</w:t>
      </w:r>
      <w:r w:rsidRPr="00181ACA">
        <w:rPr>
          <w:sz w:val="20"/>
          <w:szCs w:val="20"/>
        </w:rPr>
        <w:t xml:space="preserve"> Hayatımızı iyi geçirmek istiyorsak onu sevmeliyiz.</w:t>
      </w:r>
    </w:p>
    <w:p w:rsidR="00CB611A" w:rsidRPr="00181ACA" w:rsidRDefault="00CB611A" w:rsidP="00F07FFB">
      <w:pPr>
        <w:pStyle w:val="BodyTextIndent"/>
        <w:ind w:left="-851" w:right="173" w:firstLine="0"/>
        <w:rPr>
          <w:rFonts w:cs="Times New Roman"/>
          <w:sz w:val="20"/>
          <w:szCs w:val="20"/>
        </w:rPr>
      </w:pPr>
      <w:r w:rsidRPr="00956EAF">
        <w:rPr>
          <w:b/>
          <w:bCs/>
          <w:sz w:val="20"/>
          <w:szCs w:val="20"/>
          <w:highlight w:val="yellow"/>
        </w:rPr>
        <w:t>C)</w:t>
      </w:r>
      <w:r w:rsidRPr="00181ACA">
        <w:rPr>
          <w:sz w:val="20"/>
          <w:szCs w:val="20"/>
          <w:highlight w:val="yellow"/>
        </w:rPr>
        <w:t xml:space="preserve"> Mutsuz insanlar, hayatı sevmeyi bilenlerdir.</w:t>
      </w:r>
    </w:p>
    <w:p w:rsidR="00CB611A" w:rsidRPr="00181ACA" w:rsidRDefault="00CB611A" w:rsidP="00F07FFB">
      <w:pPr>
        <w:pStyle w:val="BodyTextIndent"/>
        <w:ind w:left="-851" w:right="173" w:firstLine="0"/>
        <w:rPr>
          <w:sz w:val="20"/>
          <w:szCs w:val="20"/>
        </w:rPr>
      </w:pPr>
      <w:r w:rsidRPr="00956EAF">
        <w:rPr>
          <w:b/>
          <w:bCs/>
          <w:sz w:val="20"/>
          <w:szCs w:val="20"/>
        </w:rPr>
        <w:t>D)</w:t>
      </w:r>
      <w:r w:rsidRPr="00181ACA">
        <w:rPr>
          <w:sz w:val="20"/>
          <w:szCs w:val="20"/>
        </w:rPr>
        <w:t xml:space="preserve"> Zorlukları sevmek, onları yenmemizi kolaylaştırır.</w:t>
      </w:r>
    </w:p>
    <w:p w:rsidR="00CB611A" w:rsidRDefault="00CB611A" w:rsidP="00956EAF">
      <w:pPr>
        <w:ind w:left="-85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Pr="00956EAF" w:rsidRDefault="00CB611A" w:rsidP="00956EAF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4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E275FE">
        <w:rPr>
          <w:rFonts w:ascii="Cambria" w:hAnsi="Cambria" w:cs="Cambria"/>
          <w:i/>
          <w:iCs/>
          <w:color w:val="000000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956EAF">
        <w:rPr>
          <w:rFonts w:ascii="Comic Sans MS" w:hAnsi="Comic Sans MS" w:cs="Comic Sans MS"/>
          <w:b/>
          <w:bCs/>
          <w:sz w:val="20"/>
          <w:szCs w:val="20"/>
        </w:rPr>
        <w:t xml:space="preserve">Aşağıdaki cümlelerin hangisinde </w:t>
      </w:r>
      <w:r w:rsidRPr="00956EAF">
        <w:rPr>
          <w:rFonts w:ascii="Comic Sans MS" w:hAnsi="Comic Sans MS" w:cs="Comic Sans MS"/>
          <w:b/>
          <w:bCs/>
        </w:rPr>
        <w:t xml:space="preserve">“ </w:t>
      </w:r>
      <w:r w:rsidRPr="00956EAF">
        <w:rPr>
          <w:rFonts w:ascii="Comic Sans MS" w:hAnsi="Comic Sans MS" w:cs="Comic Sans MS"/>
          <w:b/>
          <w:bCs/>
          <w:i/>
          <w:iCs/>
        </w:rPr>
        <w:t xml:space="preserve">için  </w:t>
      </w:r>
      <w:r w:rsidRPr="00956EAF">
        <w:rPr>
          <w:rFonts w:ascii="Comic Sans MS" w:hAnsi="Comic Sans MS" w:cs="Comic Sans MS"/>
          <w:b/>
          <w:bCs/>
        </w:rPr>
        <w:t xml:space="preserve">” </w:t>
      </w:r>
      <w:r w:rsidRPr="00956EAF">
        <w:rPr>
          <w:rFonts w:ascii="Comic Sans MS" w:hAnsi="Comic Sans MS" w:cs="Comic Sans MS"/>
          <w:b/>
          <w:bCs/>
          <w:sz w:val="20"/>
          <w:szCs w:val="20"/>
        </w:rPr>
        <w:t xml:space="preserve">sözcüğü </w:t>
      </w:r>
      <w:r w:rsidRPr="00956EAF">
        <w:rPr>
          <w:rFonts w:ascii="Comic Sans MS" w:hAnsi="Comic Sans MS" w:cs="Comic Sans MS"/>
          <w:b/>
          <w:bCs/>
          <w:i/>
          <w:iCs/>
          <w:sz w:val="22"/>
          <w:szCs w:val="22"/>
        </w:rPr>
        <w:t>sebep  - sonuç anlamı</w:t>
      </w:r>
      <w:r w:rsidRPr="00956EAF">
        <w:rPr>
          <w:rFonts w:ascii="Comic Sans MS" w:hAnsi="Comic Sans MS" w:cs="Comic Sans MS"/>
          <w:i/>
          <w:iCs/>
          <w:sz w:val="22"/>
          <w:szCs w:val="22"/>
        </w:rPr>
        <w:t xml:space="preserve"> </w:t>
      </w:r>
      <w:r w:rsidRPr="00956EAF">
        <w:rPr>
          <w:rFonts w:ascii="Comic Sans MS" w:hAnsi="Comic Sans MS" w:cs="Comic Sans MS"/>
          <w:b/>
          <w:bCs/>
          <w:i/>
          <w:iCs/>
          <w:u w:val="single"/>
          <w:shd w:val="clear" w:color="auto" w:fill="D9D9D9"/>
        </w:rPr>
        <w:t>katmamıştır?</w:t>
      </w:r>
    </w:p>
    <w:p w:rsidR="00CB611A" w:rsidRPr="00956EAF" w:rsidRDefault="00CB611A" w:rsidP="00956EAF">
      <w:pPr>
        <w:pStyle w:val="NoSpacing"/>
        <w:ind w:left="-851"/>
        <w:jc w:val="both"/>
        <w:rPr>
          <w:rFonts w:ascii="Comic Sans MS" w:hAnsi="Comic Sans MS" w:cs="Comic Sans MS"/>
          <w:sz w:val="14"/>
          <w:szCs w:val="14"/>
        </w:rPr>
      </w:pPr>
    </w:p>
    <w:p w:rsidR="00CB611A" w:rsidRPr="00956EAF" w:rsidRDefault="00CB611A" w:rsidP="00956EAF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956EAF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956EAF">
        <w:rPr>
          <w:rFonts w:ascii="Comic Sans MS" w:hAnsi="Comic Sans MS" w:cs="Comic Sans MS"/>
          <w:sz w:val="20"/>
          <w:szCs w:val="20"/>
        </w:rPr>
        <w:t xml:space="preserve"> Uyanamadığı için sınava geç kalmış.</w:t>
      </w:r>
    </w:p>
    <w:p w:rsidR="00CB611A" w:rsidRPr="00956EAF" w:rsidRDefault="00CB611A" w:rsidP="00956EAF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956EAF">
        <w:rPr>
          <w:rFonts w:ascii="Comic Sans MS" w:hAnsi="Comic Sans MS" w:cs="Comic Sans MS"/>
          <w:b/>
          <w:bCs/>
          <w:sz w:val="20"/>
          <w:szCs w:val="20"/>
          <w:highlight w:val="yellow"/>
        </w:rPr>
        <w:t>B)</w:t>
      </w:r>
      <w:r w:rsidRPr="00956EAF">
        <w:rPr>
          <w:rFonts w:ascii="Comic Sans MS" w:hAnsi="Comic Sans MS" w:cs="Comic Sans MS"/>
          <w:sz w:val="20"/>
          <w:szCs w:val="20"/>
          <w:highlight w:val="yellow"/>
        </w:rPr>
        <w:t xml:space="preserve"> Annesini görmek için gelmiş.</w:t>
      </w:r>
    </w:p>
    <w:p w:rsidR="00CB611A" w:rsidRPr="00956EAF" w:rsidRDefault="00CB611A" w:rsidP="00956EAF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956EAF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956EAF">
        <w:rPr>
          <w:rFonts w:ascii="Comic Sans MS" w:hAnsi="Comic Sans MS" w:cs="Comic Sans MS"/>
          <w:sz w:val="20"/>
          <w:szCs w:val="20"/>
        </w:rPr>
        <w:t xml:space="preserve"> Ödevini yapmadığı için cezalı.</w:t>
      </w:r>
    </w:p>
    <w:p w:rsidR="00CB611A" w:rsidRPr="00956EAF" w:rsidRDefault="00CB611A" w:rsidP="00956EAF">
      <w:pPr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956EAF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956EAF">
        <w:rPr>
          <w:rFonts w:ascii="Comic Sans MS" w:hAnsi="Comic Sans MS" w:cs="Comic Sans MS"/>
          <w:sz w:val="20"/>
          <w:szCs w:val="20"/>
        </w:rPr>
        <w:t xml:space="preserve"> Sesli müzik dinlediği için kızmış</w:t>
      </w:r>
      <w:r>
        <w:rPr>
          <w:rFonts w:ascii="Comic Sans MS" w:hAnsi="Comic Sans MS" w:cs="Comic Sans MS"/>
          <w:sz w:val="20"/>
          <w:szCs w:val="20"/>
        </w:rPr>
        <w:t>.</w:t>
      </w:r>
    </w:p>
    <w:p w:rsidR="00CB611A" w:rsidRDefault="00CB611A" w:rsidP="00956EAF">
      <w:pPr>
        <w:ind w:left="-85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Pr="00956EAF" w:rsidRDefault="00CB611A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5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956EAF">
        <w:rPr>
          <w:rFonts w:ascii="Comic Sans MS" w:hAnsi="Comic Sans MS" w:cs="Comic Sans MS"/>
          <w:b/>
          <w:bCs/>
          <w:sz w:val="20"/>
          <w:szCs w:val="20"/>
        </w:rPr>
        <w:t xml:space="preserve">Aşağıda geçen tamlamaların hangisi </w:t>
      </w:r>
      <w:r w:rsidRPr="00735965">
        <w:rPr>
          <w:rFonts w:ascii="Comic Sans MS" w:hAnsi="Comic Sans MS" w:cs="Comic Sans MS"/>
          <w:b/>
          <w:bCs/>
          <w:u w:val="single"/>
        </w:rPr>
        <w:t>farklı</w:t>
      </w:r>
      <w:r w:rsidRPr="00956EAF">
        <w:rPr>
          <w:rFonts w:ascii="Comic Sans MS" w:hAnsi="Comic Sans MS" w:cs="Comic Sans MS"/>
          <w:b/>
          <w:bCs/>
          <w:sz w:val="20"/>
          <w:szCs w:val="20"/>
        </w:rPr>
        <w:t xml:space="preserve"> bir</w:t>
      </w:r>
      <w:r w:rsidRPr="00956EAF">
        <w:rPr>
          <w:rFonts w:ascii="Comic Sans MS" w:hAnsi="Comic Sans MS" w:cs="Comic Sans MS"/>
          <w:sz w:val="20"/>
          <w:szCs w:val="20"/>
        </w:rPr>
        <w:t xml:space="preserve"> </w:t>
      </w:r>
      <w:r w:rsidRPr="00956EAF">
        <w:rPr>
          <w:rFonts w:ascii="Comic Sans MS" w:hAnsi="Comic Sans MS" w:cs="Comic Sans MS"/>
          <w:b/>
          <w:bCs/>
          <w:sz w:val="20"/>
          <w:szCs w:val="20"/>
        </w:rPr>
        <w:t>tamlamadır?</w:t>
      </w:r>
      <w:r w:rsidRPr="00956EAF">
        <w:rPr>
          <w:rFonts w:ascii="Comic Sans MS" w:hAnsi="Comic Sans MS" w:cs="Comic Sans MS"/>
          <w:sz w:val="20"/>
          <w:szCs w:val="20"/>
        </w:rPr>
        <w:br/>
      </w:r>
      <w:r w:rsidRPr="000257A6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956EAF">
        <w:rPr>
          <w:rFonts w:ascii="Comic Sans MS" w:hAnsi="Comic Sans MS" w:cs="Comic Sans MS"/>
          <w:sz w:val="20"/>
          <w:szCs w:val="20"/>
        </w:rPr>
        <w:t xml:space="preserve"> </w:t>
      </w:r>
      <w:r w:rsidRPr="00956EAF">
        <w:rPr>
          <w:rFonts w:ascii="Comic Sans MS" w:hAnsi="Comic Sans MS" w:cs="Comic Sans MS"/>
          <w:sz w:val="20"/>
          <w:szCs w:val="20"/>
          <w:u w:val="single"/>
        </w:rPr>
        <w:t>Çocukların oyuncağını</w:t>
      </w:r>
      <w:r w:rsidRPr="00956EAF">
        <w:rPr>
          <w:rFonts w:ascii="Comic Sans MS" w:hAnsi="Comic Sans MS" w:cs="Comic Sans MS"/>
          <w:sz w:val="20"/>
          <w:szCs w:val="20"/>
        </w:rPr>
        <w:t xml:space="preserve"> elinden aldı.</w:t>
      </w:r>
    </w:p>
    <w:p w:rsidR="00CB611A" w:rsidRPr="00956EAF" w:rsidRDefault="00CB611A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0257A6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956EAF">
        <w:rPr>
          <w:rFonts w:ascii="Comic Sans MS" w:hAnsi="Comic Sans MS" w:cs="Comic Sans MS"/>
          <w:sz w:val="20"/>
          <w:szCs w:val="20"/>
        </w:rPr>
        <w:t xml:space="preserve"> </w:t>
      </w:r>
      <w:r w:rsidRPr="00956EAF">
        <w:rPr>
          <w:rFonts w:ascii="Comic Sans MS" w:hAnsi="Comic Sans MS" w:cs="Comic Sans MS"/>
          <w:sz w:val="20"/>
          <w:szCs w:val="20"/>
          <w:u w:val="single"/>
        </w:rPr>
        <w:t>Alilerin evi</w:t>
      </w:r>
      <w:r w:rsidRPr="00956EAF">
        <w:rPr>
          <w:rFonts w:ascii="Comic Sans MS" w:hAnsi="Comic Sans MS" w:cs="Comic Sans MS"/>
          <w:sz w:val="20"/>
          <w:szCs w:val="20"/>
        </w:rPr>
        <w:t xml:space="preserve"> buraya oldukça uzaktır.</w:t>
      </w:r>
    </w:p>
    <w:p w:rsidR="00CB611A" w:rsidRPr="00956EAF" w:rsidRDefault="00CB611A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0257A6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956EAF">
        <w:rPr>
          <w:rFonts w:ascii="Comic Sans MS" w:hAnsi="Comic Sans MS" w:cs="Comic Sans MS"/>
          <w:sz w:val="20"/>
          <w:szCs w:val="20"/>
        </w:rPr>
        <w:t xml:space="preserve"> Bunu </w:t>
      </w:r>
      <w:r w:rsidRPr="00956EAF">
        <w:rPr>
          <w:rFonts w:ascii="Comic Sans MS" w:hAnsi="Comic Sans MS" w:cs="Comic Sans MS"/>
          <w:sz w:val="20"/>
          <w:szCs w:val="20"/>
          <w:u w:val="single"/>
        </w:rPr>
        <w:t>insanların çoğu</w:t>
      </w:r>
      <w:r w:rsidRPr="00956EAF">
        <w:rPr>
          <w:rFonts w:ascii="Comic Sans MS" w:hAnsi="Comic Sans MS" w:cs="Comic Sans MS"/>
          <w:sz w:val="20"/>
          <w:szCs w:val="20"/>
        </w:rPr>
        <w:t xml:space="preserve"> beğenmez.</w:t>
      </w:r>
    </w:p>
    <w:p w:rsidR="00CB611A" w:rsidRPr="00956EAF" w:rsidRDefault="00CB611A" w:rsidP="00956EAF">
      <w:pPr>
        <w:autoSpaceDE w:val="0"/>
        <w:autoSpaceDN w:val="0"/>
        <w:adjustRightInd w:val="0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0257A6">
        <w:rPr>
          <w:rFonts w:ascii="Comic Sans MS" w:hAnsi="Comic Sans MS" w:cs="Comic Sans MS"/>
          <w:b/>
          <w:bCs/>
          <w:sz w:val="20"/>
          <w:szCs w:val="20"/>
          <w:highlight w:val="yellow"/>
        </w:rPr>
        <w:t>D)</w:t>
      </w:r>
      <w:r w:rsidRPr="00956EAF">
        <w:rPr>
          <w:rFonts w:ascii="Comic Sans MS" w:hAnsi="Comic Sans MS" w:cs="Comic Sans MS"/>
          <w:sz w:val="20"/>
          <w:szCs w:val="20"/>
          <w:highlight w:val="yellow"/>
        </w:rPr>
        <w:t xml:space="preserve"> Düğün günü </w:t>
      </w:r>
      <w:r w:rsidRPr="00956EAF">
        <w:rPr>
          <w:rFonts w:ascii="Comic Sans MS" w:hAnsi="Comic Sans MS" w:cs="Comic Sans MS"/>
          <w:sz w:val="20"/>
          <w:szCs w:val="20"/>
          <w:highlight w:val="yellow"/>
          <w:u w:val="single"/>
        </w:rPr>
        <w:t>bu adam</w:t>
      </w:r>
      <w:r w:rsidRPr="00956EAF">
        <w:rPr>
          <w:rFonts w:ascii="Comic Sans MS" w:hAnsi="Comic Sans MS" w:cs="Comic Sans MS"/>
          <w:sz w:val="20"/>
          <w:szCs w:val="20"/>
          <w:highlight w:val="yellow"/>
        </w:rPr>
        <w:t xml:space="preserve"> nereye gitmiş?</w:t>
      </w:r>
    </w:p>
    <w:p w:rsidR="00CB611A" w:rsidRDefault="00CB611A" w:rsidP="00956EAF">
      <w:pPr>
        <w:ind w:left="-851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Pr="000257A6" w:rsidRDefault="00CB611A" w:rsidP="000257A6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6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E275F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735965">
        <w:rPr>
          <w:rFonts w:ascii="Comic Sans MS" w:hAnsi="Comic Sans MS" w:cs="Comic Sans MS"/>
        </w:rPr>
        <w:t>1-Sivrisinek     2-Sahilde       3-Ağaçlık</w:t>
      </w:r>
    </w:p>
    <w:p w:rsidR="00CB611A" w:rsidRPr="000257A6" w:rsidRDefault="00CB611A" w:rsidP="000257A6">
      <w:pPr>
        <w:pStyle w:val="NoSpacing"/>
        <w:ind w:left="-851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0257A6">
        <w:rPr>
          <w:rFonts w:ascii="Comic Sans MS" w:hAnsi="Comic Sans MS" w:cs="Comic Sans MS"/>
          <w:b/>
          <w:bCs/>
          <w:sz w:val="20"/>
          <w:szCs w:val="20"/>
        </w:rPr>
        <w:t xml:space="preserve">Yukarıdaki sözcüklerin yapıları </w:t>
      </w:r>
      <w:r w:rsidRPr="00735965">
        <w:rPr>
          <w:rFonts w:ascii="Comic Sans MS" w:hAnsi="Comic Sans MS" w:cs="Comic Sans MS"/>
          <w:b/>
          <w:bCs/>
          <w:sz w:val="22"/>
          <w:szCs w:val="22"/>
        </w:rPr>
        <w:t>sırayla</w:t>
      </w:r>
      <w:r w:rsidRPr="000257A6">
        <w:rPr>
          <w:rFonts w:ascii="Comic Sans MS" w:hAnsi="Comic Sans MS" w:cs="Comic Sans MS"/>
          <w:b/>
          <w:bCs/>
          <w:sz w:val="20"/>
          <w:szCs w:val="20"/>
        </w:rPr>
        <w:t xml:space="preserve"> hangi seçenekte doğru verilmiştir?</w:t>
      </w:r>
    </w:p>
    <w:p w:rsidR="00CB611A" w:rsidRPr="000257A6" w:rsidRDefault="00CB611A" w:rsidP="000257A6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0257A6"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0257A6">
        <w:rPr>
          <w:rFonts w:ascii="Comic Sans MS" w:hAnsi="Comic Sans MS" w:cs="Comic Sans MS"/>
          <w:sz w:val="20"/>
          <w:szCs w:val="20"/>
        </w:rPr>
        <w:t>Birleşik, Türemiş, Basit</w:t>
      </w:r>
      <w:r w:rsidRPr="000257A6">
        <w:rPr>
          <w:rFonts w:ascii="Comic Sans MS" w:hAnsi="Comic Sans MS" w:cs="Comic Sans MS"/>
          <w:sz w:val="20"/>
          <w:szCs w:val="20"/>
        </w:rPr>
        <w:tab/>
      </w:r>
    </w:p>
    <w:p w:rsidR="00CB611A" w:rsidRPr="000257A6" w:rsidRDefault="00CB611A" w:rsidP="000257A6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0257A6">
        <w:rPr>
          <w:rFonts w:ascii="Comic Sans MS" w:hAnsi="Comic Sans MS" w:cs="Comic Sans MS"/>
          <w:b/>
          <w:bCs/>
          <w:sz w:val="20"/>
          <w:szCs w:val="20"/>
          <w:highlight w:val="yellow"/>
        </w:rPr>
        <w:t>B)</w:t>
      </w:r>
      <w:r w:rsidRPr="000257A6">
        <w:rPr>
          <w:rFonts w:ascii="Comic Sans MS" w:hAnsi="Comic Sans MS" w:cs="Comic Sans MS"/>
          <w:sz w:val="20"/>
          <w:szCs w:val="20"/>
          <w:highlight w:val="yellow"/>
        </w:rPr>
        <w:t xml:space="preserve"> Birleşik, Basit, Türemiş</w:t>
      </w:r>
    </w:p>
    <w:p w:rsidR="00CB611A" w:rsidRPr="000257A6" w:rsidRDefault="00CB611A" w:rsidP="000257A6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0257A6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257A6">
        <w:rPr>
          <w:rFonts w:ascii="Comic Sans MS" w:hAnsi="Comic Sans MS" w:cs="Comic Sans MS"/>
          <w:sz w:val="20"/>
          <w:szCs w:val="20"/>
        </w:rPr>
        <w:t xml:space="preserve"> Türemiş, Basit, Birleşik</w:t>
      </w:r>
      <w:r w:rsidRPr="000257A6">
        <w:rPr>
          <w:rFonts w:ascii="Comic Sans MS" w:hAnsi="Comic Sans MS" w:cs="Comic Sans MS"/>
          <w:sz w:val="20"/>
          <w:szCs w:val="20"/>
        </w:rPr>
        <w:tab/>
      </w:r>
    </w:p>
    <w:p w:rsidR="00CB611A" w:rsidRPr="000257A6" w:rsidRDefault="00CB611A" w:rsidP="000257A6">
      <w:pPr>
        <w:pStyle w:val="NoSpacing"/>
        <w:ind w:left="-851"/>
        <w:jc w:val="both"/>
        <w:rPr>
          <w:rFonts w:ascii="Comic Sans MS" w:hAnsi="Comic Sans MS" w:cs="Comic Sans MS"/>
          <w:sz w:val="20"/>
          <w:szCs w:val="20"/>
        </w:rPr>
      </w:pPr>
      <w:r w:rsidRPr="000257A6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257A6">
        <w:rPr>
          <w:rFonts w:ascii="Comic Sans MS" w:hAnsi="Comic Sans MS" w:cs="Comic Sans MS"/>
          <w:sz w:val="20"/>
          <w:szCs w:val="20"/>
        </w:rPr>
        <w:t xml:space="preserve"> Türemiş, Birleşik, Basit</w:t>
      </w:r>
    </w:p>
    <w:p w:rsidR="00CB611A" w:rsidRDefault="00CB611A" w:rsidP="00956EAF">
      <w:pPr>
        <w:ind w:left="-85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Pr="00EE528E" w:rsidRDefault="00CB611A" w:rsidP="00EE528E">
      <w:pPr>
        <w:ind w:left="-851"/>
        <w:rPr>
          <w:rFonts w:ascii="Comic Sans MS" w:hAnsi="Comic Sans MS" w:cs="Comic Sans MS"/>
          <w:b/>
          <w:bCs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7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 w:rsidRPr="00E275FE">
        <w:rPr>
          <w:b/>
          <w:bCs/>
          <w:sz w:val="22"/>
          <w:szCs w:val="22"/>
        </w:rPr>
        <w:t xml:space="preserve"> 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“İle” edatı aşağıdaki cümlelerin hangisinde </w:t>
      </w:r>
      <w:r w:rsidRPr="00735965">
        <w:rPr>
          <w:rFonts w:ascii="Comic Sans MS" w:hAnsi="Comic Sans MS" w:cs="Comic Sans MS"/>
          <w:b/>
          <w:bCs/>
          <w:sz w:val="22"/>
          <w:szCs w:val="22"/>
        </w:rPr>
        <w:t>“</w:t>
      </w:r>
      <w:r w:rsidRPr="00735965">
        <w:rPr>
          <w:rFonts w:ascii="Comic Sans MS" w:hAnsi="Comic Sans MS" w:cs="Comic Sans MS"/>
          <w:b/>
          <w:bCs/>
          <w:sz w:val="22"/>
          <w:szCs w:val="22"/>
          <w:u w:val="single"/>
        </w:rPr>
        <w:t>birliktelik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>” ilgisi kurmuştur?</w:t>
      </w:r>
    </w:p>
    <w:p w:rsidR="00CB611A" w:rsidRPr="00EE528E" w:rsidRDefault="00CB611A" w:rsidP="00EE528E">
      <w:pPr>
        <w:ind w:left="-851"/>
        <w:rPr>
          <w:rFonts w:ascii="Comic Sans MS" w:hAnsi="Comic Sans MS" w:cs="Comic Sans MS"/>
          <w:b/>
          <w:bCs/>
          <w:sz w:val="12"/>
          <w:szCs w:val="12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</w:p>
    <w:p w:rsidR="00CB611A" w:rsidRPr="00EE528E" w:rsidRDefault="00CB611A" w:rsidP="00EE528E">
      <w:pPr>
        <w:ind w:left="-851"/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EE528E">
        <w:rPr>
          <w:rFonts w:ascii="Comic Sans MS" w:hAnsi="Comic Sans MS" w:cs="Comic Sans MS"/>
          <w:sz w:val="20"/>
          <w:szCs w:val="20"/>
        </w:rPr>
        <w:t>Arabam ile şehrin her yerini gezmek istiyorum.</w:t>
      </w:r>
    </w:p>
    <w:p w:rsidR="00CB611A" w:rsidRPr="00EE528E" w:rsidRDefault="00CB611A" w:rsidP="00EE528E">
      <w:pPr>
        <w:ind w:left="-851"/>
        <w:rPr>
          <w:rFonts w:ascii="Comic Sans MS" w:hAnsi="Comic Sans MS" w:cs="Comic Sans MS"/>
          <w:b/>
          <w:bCs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EE528E">
        <w:rPr>
          <w:rFonts w:ascii="Comic Sans MS" w:hAnsi="Comic Sans MS" w:cs="Comic Sans MS"/>
          <w:sz w:val="20"/>
          <w:szCs w:val="20"/>
        </w:rPr>
        <w:t>Zil çalınca heyecandan terlik ile kapıya koştum.</w:t>
      </w:r>
    </w:p>
    <w:p w:rsidR="00CB611A" w:rsidRPr="00EE528E" w:rsidRDefault="00CB611A" w:rsidP="00EE528E">
      <w:pPr>
        <w:ind w:left="-851"/>
        <w:rPr>
          <w:rFonts w:ascii="Comic Sans MS" w:hAnsi="Comic Sans MS" w:cs="Comic Sans MS"/>
          <w:b/>
          <w:bCs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  <w:highlight w:val="yellow"/>
        </w:rPr>
        <w:t xml:space="preserve">C) </w:t>
      </w:r>
      <w:r w:rsidRPr="00EE528E">
        <w:rPr>
          <w:rFonts w:ascii="Comic Sans MS" w:hAnsi="Comic Sans MS" w:cs="Comic Sans MS"/>
          <w:sz w:val="20"/>
          <w:szCs w:val="20"/>
          <w:highlight w:val="yellow"/>
        </w:rPr>
        <w:t>Çarşıda annem ile elbise alışverişi yaptık.</w:t>
      </w:r>
    </w:p>
    <w:p w:rsidR="00CB611A" w:rsidRPr="00EE528E" w:rsidRDefault="00CB611A" w:rsidP="00EE528E">
      <w:pPr>
        <w:ind w:left="-851"/>
        <w:rPr>
          <w:rFonts w:ascii="Comic Sans MS" w:hAnsi="Comic Sans MS" w:cs="Comic Sans MS"/>
          <w:b/>
          <w:bCs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EE528E">
        <w:rPr>
          <w:rFonts w:ascii="Comic Sans MS" w:hAnsi="Comic Sans MS" w:cs="Comic Sans MS"/>
          <w:sz w:val="20"/>
          <w:szCs w:val="20"/>
        </w:rPr>
        <w:t>Uçakla yolculuk yapmak beni hep korkutur.</w:t>
      </w:r>
    </w:p>
    <w:p w:rsidR="00CB611A" w:rsidRPr="00EE528E" w:rsidRDefault="00CB611A" w:rsidP="00EE528E">
      <w:pPr>
        <w:jc w:val="both"/>
        <w:rPr>
          <w:rFonts w:ascii="Comic Sans MS" w:hAnsi="Comic Sans MS" w:cs="Comic Sans MS"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8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E275FE">
        <w:rPr>
          <w:sz w:val="18"/>
          <w:szCs w:val="18"/>
        </w:rPr>
        <w:t xml:space="preserve"> </w:t>
      </w:r>
      <w:r w:rsidRPr="00EE528E">
        <w:rPr>
          <w:rFonts w:ascii="Comic Sans MS" w:hAnsi="Comic Sans MS" w:cs="Comic Sans MS"/>
          <w:sz w:val="20"/>
          <w:szCs w:val="20"/>
        </w:rPr>
        <w:t>Çok ağır ve günleri sayılı olan bir hasta uyandığı her sabah fısıltı şeklinde kendince bir şeyler söylermiş. Bunu fark eden yanındaki diğer hasta:”Her sabah kendi kendine ne konuşuyorsun?”demiş.Hafif boynu bükük ve tebessümle</w:t>
      </w:r>
      <w:r w:rsidRPr="00EE528E">
        <w:rPr>
          <w:rFonts w:ascii="Comic Sans MS" w:hAnsi="Comic Sans MS" w:cs="Comic Sans MS"/>
          <w:b/>
          <w:bCs/>
        </w:rPr>
        <w:t>:”</w:t>
      </w:r>
      <w:r w:rsidRPr="00EE528E">
        <w:rPr>
          <w:rFonts w:ascii="Comic Sans MS" w:hAnsi="Comic Sans MS" w:cs="Comic Sans MS"/>
          <w:b/>
          <w:bCs/>
          <w:u w:val="single"/>
        </w:rPr>
        <w:t>Güneşin doğuşunu gördüğüm için şükrediyorum.</w:t>
      </w:r>
      <w:r w:rsidRPr="00EE528E">
        <w:rPr>
          <w:rFonts w:ascii="Comic Sans MS" w:hAnsi="Comic Sans MS" w:cs="Comic Sans MS"/>
          <w:b/>
          <w:bCs/>
        </w:rPr>
        <w:t>”</w:t>
      </w:r>
      <w:r w:rsidRPr="00EE528E">
        <w:rPr>
          <w:rFonts w:ascii="Comic Sans MS" w:hAnsi="Comic Sans MS" w:cs="Comic Sans MS"/>
          <w:sz w:val="20"/>
          <w:szCs w:val="20"/>
        </w:rPr>
        <w:t>demiş.</w:t>
      </w:r>
    </w:p>
    <w:p w:rsidR="00CB611A" w:rsidRPr="00EE528E" w:rsidRDefault="00CB611A" w:rsidP="00EE528E">
      <w:pPr>
        <w:jc w:val="both"/>
        <w:rPr>
          <w:rFonts w:ascii="Comic Sans MS" w:hAnsi="Comic Sans MS" w:cs="Comic Sans MS"/>
          <w:sz w:val="20"/>
          <w:szCs w:val="20"/>
        </w:rPr>
      </w:pPr>
    </w:p>
    <w:p w:rsidR="00CB611A" w:rsidRPr="00EE528E" w:rsidRDefault="00CB611A" w:rsidP="00EE528E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>Altı çizili sözden hareketle hasta neden şükrediyor?</w:t>
      </w:r>
    </w:p>
    <w:p w:rsidR="00CB611A" w:rsidRPr="00EE528E" w:rsidRDefault="00CB611A" w:rsidP="00EE528E">
      <w:pPr>
        <w:jc w:val="both"/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EE528E">
        <w:rPr>
          <w:rFonts w:ascii="Comic Sans MS" w:hAnsi="Comic Sans MS" w:cs="Comic Sans MS"/>
          <w:sz w:val="20"/>
          <w:szCs w:val="20"/>
        </w:rPr>
        <w:t>Güneşin doğuşunu seyretmek onu mutlu ediyor.</w:t>
      </w:r>
    </w:p>
    <w:p w:rsidR="00CB611A" w:rsidRPr="00EE528E" w:rsidRDefault="00CB611A" w:rsidP="00EE528E">
      <w:pPr>
        <w:jc w:val="both"/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EE528E">
        <w:rPr>
          <w:rFonts w:ascii="Comic Sans MS" w:hAnsi="Comic Sans MS" w:cs="Comic Sans MS"/>
          <w:sz w:val="20"/>
          <w:szCs w:val="20"/>
        </w:rPr>
        <w:t>Başkalarına yardım etmek kendisini iyi hissettiriyor.</w:t>
      </w:r>
    </w:p>
    <w:p w:rsidR="00CB611A" w:rsidRPr="00EE528E" w:rsidRDefault="00CB611A" w:rsidP="00EE528E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EE528E">
        <w:rPr>
          <w:rFonts w:ascii="Comic Sans MS" w:hAnsi="Comic Sans MS" w:cs="Comic Sans MS"/>
          <w:sz w:val="20"/>
          <w:szCs w:val="20"/>
        </w:rPr>
        <w:t>İnsan mutlu olmak istiyorsa başkalarına anlayış göstermelidir.</w:t>
      </w:r>
    </w:p>
    <w:p w:rsidR="00CB611A" w:rsidRPr="00EE528E" w:rsidRDefault="00CB611A" w:rsidP="00EE528E">
      <w:pPr>
        <w:jc w:val="both"/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  <w:highlight w:val="yellow"/>
        </w:rPr>
        <w:t>D)</w:t>
      </w:r>
      <w:r w:rsidRPr="00EE528E">
        <w:rPr>
          <w:rFonts w:ascii="Comic Sans MS" w:hAnsi="Comic Sans MS" w:cs="Comic Sans MS"/>
          <w:sz w:val="20"/>
          <w:szCs w:val="20"/>
          <w:highlight w:val="yellow"/>
        </w:rPr>
        <w:t>Yaşanacak her</w:t>
      </w:r>
      <w:r w:rsidRPr="00EE528E">
        <w:rPr>
          <w:rFonts w:ascii="Comic Sans MS" w:hAnsi="Comic Sans MS" w:cs="Comic Sans MS"/>
          <w:sz w:val="20"/>
          <w:szCs w:val="20"/>
        </w:rPr>
        <w:t xml:space="preserve"> yeni gün, mutlu olmaya ve şükretmeye değerdir.</w:t>
      </w:r>
    </w:p>
    <w:p w:rsidR="00CB611A" w:rsidRDefault="00CB611A" w:rsidP="00EE528E">
      <w:pPr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Pr="00EE528E" w:rsidRDefault="00CB611A" w:rsidP="00EE528E">
      <w:pPr>
        <w:rPr>
          <w:rFonts w:ascii="Comic Sans MS" w:hAnsi="Comic Sans MS" w:cs="Comic Sans MS"/>
          <w:i/>
          <w:iCs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1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9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E275FE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 w:rsidRPr="00EE528E">
        <w:rPr>
          <w:rFonts w:ascii="Comic Sans MS" w:hAnsi="Comic Sans MS" w:cs="Comic Sans MS"/>
          <w:sz w:val="20"/>
          <w:szCs w:val="20"/>
        </w:rPr>
        <w:t xml:space="preserve">Hüzün denince ilk akla gelen türküdür Kara Tren. Savaş yıllarında ümitle beklenen ama çoğunlukla kötü habere getiren trenin türküsüdür. </w:t>
      </w:r>
      <w:r w:rsidRPr="00EE528E">
        <w:rPr>
          <w:rFonts w:ascii="Comic Sans MS" w:hAnsi="Comic Sans MS" w:cs="Comic Sans MS"/>
          <w:sz w:val="20"/>
          <w:szCs w:val="20"/>
          <w:u w:val="single"/>
        </w:rPr>
        <w:t>Yorgun, bitkin ve başı eğik kara trenin türküsüdür.</w:t>
      </w:r>
      <w:r w:rsidRPr="00EE528E">
        <w:rPr>
          <w:rFonts w:ascii="Comic Sans MS" w:hAnsi="Comic Sans MS" w:cs="Comic Sans MS"/>
          <w:sz w:val="20"/>
          <w:szCs w:val="20"/>
        </w:rPr>
        <w:t xml:space="preserve">         </w:t>
      </w:r>
    </w:p>
    <w:p w:rsidR="00CB611A" w:rsidRPr="00EE528E" w:rsidRDefault="00CB611A" w:rsidP="00EE528E">
      <w:pPr>
        <w:ind w:right="142"/>
        <w:rPr>
          <w:rFonts w:ascii="Comic Sans MS" w:hAnsi="Comic Sans MS" w:cs="Comic Sans MS"/>
          <w:i/>
          <w:iCs/>
          <w:sz w:val="20"/>
          <w:szCs w:val="20"/>
        </w:rPr>
      </w:pPr>
    </w:p>
    <w:p w:rsidR="00CB611A" w:rsidRPr="00EE528E" w:rsidRDefault="00CB611A" w:rsidP="00EE528E">
      <w:pPr>
        <w:ind w:right="142"/>
        <w:rPr>
          <w:rFonts w:ascii="Comic Sans MS" w:hAnsi="Comic Sans MS" w:cs="Comic Sans MS"/>
          <w:b/>
          <w:bCs/>
          <w:color w:val="FFFFFF"/>
          <w:sz w:val="20"/>
          <w:szCs w:val="20"/>
          <w:u w:val="single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Altı çizili cümlede hangi söz sanatı </w:t>
      </w:r>
      <w:r w:rsidRPr="00EE528E">
        <w:rPr>
          <w:rFonts w:ascii="Comic Sans MS" w:hAnsi="Comic Sans MS" w:cs="Comic Sans MS"/>
          <w:b/>
          <w:bCs/>
          <w:sz w:val="20"/>
          <w:szCs w:val="20"/>
          <w:u w:val="single"/>
        </w:rPr>
        <w:t>ağır basmaktadır?</w:t>
      </w:r>
    </w:p>
    <w:p w:rsidR="00CB611A" w:rsidRPr="00EE528E" w:rsidRDefault="00CB611A" w:rsidP="00EE528E">
      <w:pPr>
        <w:ind w:right="142"/>
        <w:rPr>
          <w:rFonts w:ascii="Comic Sans MS" w:hAnsi="Comic Sans MS" w:cs="Comic Sans MS"/>
          <w:b/>
          <w:bCs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EE528E">
        <w:rPr>
          <w:rFonts w:ascii="Comic Sans MS" w:hAnsi="Comic Sans MS" w:cs="Comic Sans MS"/>
          <w:sz w:val="20"/>
          <w:szCs w:val="20"/>
        </w:rPr>
        <w:t>Benzetme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               B</w:t>
      </w:r>
      <w:r w:rsidRPr="00EE528E">
        <w:rPr>
          <w:rFonts w:ascii="Comic Sans MS" w:hAnsi="Comic Sans MS" w:cs="Comic Sans MS"/>
          <w:b/>
          <w:bCs/>
          <w:sz w:val="20"/>
          <w:szCs w:val="20"/>
          <w:highlight w:val="yellow"/>
        </w:rPr>
        <w:t>)</w:t>
      </w:r>
      <w:r w:rsidRPr="00EE528E">
        <w:rPr>
          <w:rFonts w:ascii="Comic Sans MS" w:hAnsi="Comic Sans MS" w:cs="Comic Sans MS"/>
          <w:sz w:val="20"/>
          <w:szCs w:val="20"/>
          <w:highlight w:val="yellow"/>
        </w:rPr>
        <w:t xml:space="preserve"> Kişileştirme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CB611A" w:rsidRPr="00EE528E" w:rsidRDefault="00CB611A" w:rsidP="00EE528E">
      <w:pPr>
        <w:ind w:right="142"/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EE528E">
        <w:rPr>
          <w:rFonts w:ascii="Comic Sans MS" w:hAnsi="Comic Sans MS" w:cs="Comic Sans MS"/>
          <w:sz w:val="20"/>
          <w:szCs w:val="20"/>
        </w:rPr>
        <w:t xml:space="preserve">  Konuşturma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             D)  </w:t>
      </w:r>
      <w:r w:rsidRPr="00EE528E">
        <w:rPr>
          <w:rFonts w:ascii="Comic Sans MS" w:hAnsi="Comic Sans MS" w:cs="Comic Sans MS"/>
          <w:sz w:val="20"/>
          <w:szCs w:val="20"/>
        </w:rPr>
        <w:t>Abartma</w:t>
      </w:r>
    </w:p>
    <w:p w:rsidR="00CB611A" w:rsidRDefault="00CB611A" w:rsidP="00DB7ACC">
      <w:pPr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</w:rPr>
        <w:pict>
          <v:shape id="Resim 980" o:spid="_x0000_s1028" type="#_x0000_t75" alt="Sinek-avlamak-deyiminin-karikaturu" style="position:absolute;margin-left:316.35pt;margin-top:46.35pt;width:247.7pt;height:162pt;z-index:251658240;visibility:visible">
            <v:imagedata r:id="rId9" o:title=""/>
          </v:shape>
        </w:pic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0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 </w: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</w:rPr>
        <w:pict>
          <v:shape id="_x0000_s1029" type="#_x0000_t75" style="position:absolute;margin-left:-1pt;margin-top:6pt;width:211.25pt;height:138.15pt;z-index:251659264">
            <v:imagedata r:id="rId9" o:title=""/>
          </v:shape>
        </w:pic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CB611A" w:rsidRDefault="00CB611A" w:rsidP="00DB7ACC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CB611A" w:rsidRDefault="00CB611A" w:rsidP="00DB7ACC">
      <w:pPr>
        <w:rPr>
          <w:rFonts w:ascii="Comic Sans MS" w:hAnsi="Comic Sans MS" w:cs="Comic Sans MS"/>
          <w:sz w:val="20"/>
          <w:szCs w:val="20"/>
        </w:rPr>
      </w:pPr>
    </w:p>
    <w:p w:rsidR="00CB611A" w:rsidRDefault="00CB611A" w:rsidP="00DB7ACC">
      <w:pPr>
        <w:rPr>
          <w:rFonts w:ascii="Comic Sans MS" w:hAnsi="Comic Sans MS" w:cs="Comic Sans MS"/>
          <w:sz w:val="20"/>
          <w:szCs w:val="20"/>
        </w:rPr>
      </w:pPr>
    </w:p>
    <w:p w:rsidR="00CB611A" w:rsidRPr="00735965" w:rsidRDefault="00CB611A" w:rsidP="00EE528E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>Yukarıda açıklaması yapılan deyim hangi seçenekte verilmiştir?</w:t>
      </w:r>
    </w:p>
    <w:p w:rsidR="00CB611A" w:rsidRPr="00735965" w:rsidRDefault="00CB611A" w:rsidP="00EE528E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B611A" w:rsidRPr="00735965" w:rsidRDefault="00CB611A" w:rsidP="00EE528E">
      <w:pPr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735965">
        <w:rPr>
          <w:rFonts w:ascii="Comic Sans MS" w:hAnsi="Comic Sans MS" w:cs="Comic Sans MS"/>
          <w:sz w:val="20"/>
          <w:szCs w:val="20"/>
        </w:rPr>
        <w:t xml:space="preserve"> Hava almak                  </w:t>
      </w:r>
      <w:r w:rsidRPr="0073596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735965">
        <w:rPr>
          <w:rFonts w:ascii="Comic Sans MS" w:hAnsi="Comic Sans MS" w:cs="Comic Sans MS"/>
          <w:sz w:val="20"/>
          <w:szCs w:val="20"/>
        </w:rPr>
        <w:t xml:space="preserve"> Sinek beklemek</w:t>
      </w:r>
    </w:p>
    <w:p w:rsidR="00CB611A" w:rsidRPr="00735965" w:rsidRDefault="00CB611A" w:rsidP="00EE528E">
      <w:pPr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735965">
        <w:rPr>
          <w:rFonts w:ascii="Comic Sans MS" w:hAnsi="Comic Sans MS" w:cs="Comic Sans MS"/>
          <w:sz w:val="20"/>
          <w:szCs w:val="20"/>
        </w:rPr>
        <w:t xml:space="preserve"> Arazi olmak                  </w:t>
      </w:r>
      <w:r w:rsidRPr="0073596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735965">
        <w:rPr>
          <w:rFonts w:ascii="Comic Sans MS" w:hAnsi="Comic Sans MS" w:cs="Comic Sans MS"/>
          <w:sz w:val="20"/>
          <w:szCs w:val="20"/>
        </w:rPr>
        <w:t xml:space="preserve"> </w:t>
      </w:r>
      <w:r w:rsidRPr="00735965">
        <w:rPr>
          <w:rFonts w:ascii="Comic Sans MS" w:hAnsi="Comic Sans MS" w:cs="Comic Sans MS"/>
          <w:sz w:val="20"/>
          <w:szCs w:val="20"/>
          <w:highlight w:val="yellow"/>
        </w:rPr>
        <w:t>Sinek avlamak</w:t>
      </w:r>
    </w:p>
    <w:p w:rsidR="00CB611A" w:rsidRDefault="00CB611A" w:rsidP="00DB7AC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-----------------------------------------</w:t>
      </w:r>
    </w:p>
    <w:p w:rsidR="00CB611A" w:rsidRDefault="00CB611A" w:rsidP="00EE528E">
      <w:pPr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1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EA4E91">
        <w:rPr>
          <w:b/>
          <w:bCs/>
        </w:rPr>
        <w:t xml:space="preserve"> 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>“</w:t>
      </w:r>
      <w:r w:rsidRPr="00EE528E">
        <w:rPr>
          <w:rFonts w:ascii="Comic Sans MS" w:hAnsi="Comic Sans MS" w:cs="Comic Sans MS"/>
          <w:b/>
          <w:bCs/>
        </w:rPr>
        <w:t>Bilmek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>”</w:t>
      </w:r>
      <w:r w:rsidRPr="00EE528E">
        <w:rPr>
          <w:rFonts w:ascii="Comic Sans MS" w:hAnsi="Comic Sans MS" w:cs="Comic Sans MS"/>
          <w:sz w:val="20"/>
          <w:szCs w:val="20"/>
        </w:rPr>
        <w:t xml:space="preserve"> sözcüğü aşağıdaki cümlelerin hangisinde 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>“</w:t>
      </w:r>
      <w:r w:rsidRPr="00EE528E">
        <w:rPr>
          <w:rFonts w:ascii="Comic Sans MS" w:hAnsi="Comic Sans MS" w:cs="Comic Sans MS"/>
          <w:b/>
          <w:bCs/>
        </w:rPr>
        <w:t>tanımak”</w:t>
      </w:r>
      <w:r w:rsidRPr="00EE528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EE528E">
        <w:rPr>
          <w:rFonts w:ascii="Comic Sans MS" w:hAnsi="Comic Sans MS" w:cs="Comic Sans MS"/>
          <w:sz w:val="20"/>
          <w:szCs w:val="20"/>
        </w:rPr>
        <w:t xml:space="preserve">anlamında </w:t>
      </w:r>
      <w:r w:rsidRPr="00EE528E">
        <w:rPr>
          <w:rFonts w:ascii="Comic Sans MS" w:hAnsi="Comic Sans MS" w:cs="Comic Sans MS"/>
          <w:b/>
          <w:bCs/>
          <w:sz w:val="20"/>
          <w:szCs w:val="20"/>
          <w:u w:val="single"/>
        </w:rPr>
        <w:t>kullanılmıştır?</w:t>
      </w:r>
    </w:p>
    <w:p w:rsidR="00CB611A" w:rsidRPr="00735965" w:rsidRDefault="00CB611A" w:rsidP="00EE528E">
      <w:pPr>
        <w:rPr>
          <w:rFonts w:ascii="Comic Sans MS" w:hAnsi="Comic Sans MS" w:cs="Comic Sans MS"/>
          <w:b/>
          <w:bCs/>
          <w:sz w:val="12"/>
          <w:szCs w:val="12"/>
          <w:u w:val="single"/>
        </w:rPr>
      </w:pPr>
    </w:p>
    <w:p w:rsidR="00CB611A" w:rsidRPr="00EE528E" w:rsidRDefault="00CB611A" w:rsidP="00EE528E">
      <w:pPr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sz w:val="20"/>
          <w:szCs w:val="20"/>
        </w:rPr>
        <w:t xml:space="preserve"> </w:t>
      </w:r>
      <w:r w:rsidRPr="0073596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EE528E">
        <w:rPr>
          <w:rFonts w:ascii="Comic Sans MS" w:hAnsi="Comic Sans MS" w:cs="Comic Sans MS"/>
          <w:sz w:val="20"/>
          <w:szCs w:val="20"/>
        </w:rPr>
        <w:t xml:space="preserve"> İlk önce bildiğin soruları yanıtla.</w:t>
      </w:r>
    </w:p>
    <w:p w:rsidR="00CB611A" w:rsidRPr="00EE528E" w:rsidRDefault="00CB611A" w:rsidP="00EE528E">
      <w:pPr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sz w:val="20"/>
          <w:szCs w:val="20"/>
        </w:rPr>
        <w:t xml:space="preserve"> </w:t>
      </w:r>
      <w:r w:rsidRPr="0073596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EE528E">
        <w:rPr>
          <w:rFonts w:ascii="Comic Sans MS" w:hAnsi="Comic Sans MS" w:cs="Comic Sans MS"/>
          <w:sz w:val="20"/>
          <w:szCs w:val="20"/>
        </w:rPr>
        <w:t xml:space="preserve"> Bildiğin gibi değil o çocuğun hareketleri.</w:t>
      </w:r>
    </w:p>
    <w:p w:rsidR="00CB611A" w:rsidRPr="00EE528E" w:rsidRDefault="00CB611A" w:rsidP="00EE528E">
      <w:pPr>
        <w:rPr>
          <w:rFonts w:ascii="Comic Sans MS" w:hAnsi="Comic Sans MS" w:cs="Comic Sans MS"/>
          <w:sz w:val="20"/>
          <w:szCs w:val="20"/>
        </w:rPr>
      </w:pPr>
      <w:r w:rsidRPr="00EE528E">
        <w:rPr>
          <w:rFonts w:ascii="Comic Sans MS" w:hAnsi="Comic Sans MS" w:cs="Comic Sans MS"/>
          <w:sz w:val="20"/>
          <w:szCs w:val="20"/>
        </w:rPr>
        <w:t xml:space="preserve"> </w:t>
      </w:r>
      <w:r w:rsidRPr="0073596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EE528E">
        <w:rPr>
          <w:rFonts w:ascii="Comic Sans MS" w:hAnsi="Comic Sans MS" w:cs="Comic Sans MS"/>
          <w:sz w:val="20"/>
          <w:szCs w:val="20"/>
        </w:rPr>
        <w:t xml:space="preserve"> Ne zaman geleceğini ben de bilmiyorum.</w:t>
      </w:r>
    </w:p>
    <w:p w:rsidR="00CB611A" w:rsidRPr="00EE528E" w:rsidRDefault="00CB611A" w:rsidP="00EE528E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 w:rsidRPr="00735965">
        <w:rPr>
          <w:rFonts w:ascii="Comic Sans MS" w:hAnsi="Comic Sans MS" w:cs="Comic Sans MS"/>
          <w:b/>
          <w:bCs/>
          <w:sz w:val="20"/>
          <w:szCs w:val="20"/>
          <w:highlight w:val="yellow"/>
        </w:rPr>
        <w:t>D)</w:t>
      </w:r>
      <w:r w:rsidRPr="00EE528E">
        <w:rPr>
          <w:rFonts w:ascii="Comic Sans MS" w:hAnsi="Comic Sans MS" w:cs="Comic Sans MS"/>
          <w:sz w:val="20"/>
          <w:szCs w:val="20"/>
          <w:highlight w:val="yellow"/>
        </w:rPr>
        <w:t xml:space="preserve"> Beni bilen herkesi doğum günüme çağırdım.</w:t>
      </w:r>
    </w:p>
    <w:p w:rsidR="00CB611A" w:rsidRDefault="00CB611A" w:rsidP="00DB7ACC">
      <w:pPr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</w:t>
      </w:r>
    </w:p>
    <w:p w:rsidR="00CB611A" w:rsidRDefault="00CB611A" w:rsidP="00EE528E">
      <w:pPr>
        <w:ind w:left="-709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EA4E91">
        <w:rPr>
          <w:b/>
          <w:bCs/>
        </w:rPr>
        <w:t xml:space="preserve"> </w:t>
      </w:r>
      <w:r w:rsidRPr="00EE528E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Aşağıdaki cümlelerden hangisinde büyük harflerin kullanımı ile ilgili bir </w:t>
      </w:r>
      <w:r w:rsidRPr="00EE528E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 xml:space="preserve">yazım </w:t>
      </w:r>
      <w:r w:rsidRPr="00EE528E">
        <w:rPr>
          <w:rFonts w:ascii="Comic Sans MS" w:hAnsi="Comic Sans MS" w:cs="Comic Sans MS"/>
          <w:b/>
          <w:bCs/>
          <w:color w:val="000000"/>
          <w:u w:val="single"/>
        </w:rPr>
        <w:t>yanlışı</w:t>
      </w:r>
      <w:r w:rsidRPr="00EE528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EE528E">
        <w:rPr>
          <w:rFonts w:ascii="Comic Sans MS" w:hAnsi="Comic Sans MS" w:cs="Comic Sans MS"/>
          <w:b/>
          <w:bCs/>
          <w:color w:val="000000"/>
          <w:sz w:val="20"/>
          <w:szCs w:val="20"/>
        </w:rPr>
        <w:t>yapılmıştır?</w:t>
      </w:r>
    </w:p>
    <w:p w:rsidR="00CB611A" w:rsidRPr="00735965" w:rsidRDefault="00CB611A" w:rsidP="00EE528E">
      <w:pPr>
        <w:ind w:left="-709"/>
        <w:jc w:val="both"/>
        <w:rPr>
          <w:rFonts w:ascii="Comic Sans MS" w:hAnsi="Comic Sans MS" w:cs="Comic Sans MS"/>
          <w:b/>
          <w:bCs/>
          <w:color w:val="000000"/>
          <w:sz w:val="14"/>
          <w:szCs w:val="14"/>
        </w:rPr>
      </w:pPr>
    </w:p>
    <w:p w:rsidR="00CB611A" w:rsidRPr="00EE528E" w:rsidRDefault="00CB611A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color w:val="000000"/>
          <w:sz w:val="20"/>
          <w:szCs w:val="20"/>
          <w:highlight w:val="yellow"/>
        </w:rPr>
        <w:t>A)</w:t>
      </w:r>
      <w:r w:rsidRPr="00EE528E">
        <w:rPr>
          <w:rFonts w:ascii="Comic Sans MS" w:hAnsi="Comic Sans MS" w:cs="Comic Sans MS"/>
          <w:color w:val="000000"/>
          <w:sz w:val="20"/>
          <w:szCs w:val="20"/>
          <w:highlight w:val="yellow"/>
        </w:rPr>
        <w:t xml:space="preserve"> Orhan gazi türbesi hangi ildedir?</w:t>
      </w:r>
      <w:r w:rsidRPr="00EE528E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</w:p>
    <w:p w:rsidR="00CB611A" w:rsidRPr="00EE528E" w:rsidRDefault="00CB611A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color w:val="000000"/>
          <w:sz w:val="20"/>
          <w:szCs w:val="20"/>
        </w:rPr>
        <w:t>B)</w:t>
      </w:r>
      <w:r w:rsidRPr="00EE528E">
        <w:rPr>
          <w:rFonts w:ascii="Comic Sans MS" w:hAnsi="Comic Sans MS" w:cs="Comic Sans MS"/>
          <w:color w:val="000000"/>
          <w:sz w:val="20"/>
          <w:szCs w:val="20"/>
        </w:rPr>
        <w:t xml:space="preserve"> Kuraklık Konya Ovası’nı da etkilemiş.</w:t>
      </w:r>
    </w:p>
    <w:p w:rsidR="00CB611A" w:rsidRPr="00EE528E" w:rsidRDefault="00CB611A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color w:val="000000"/>
          <w:sz w:val="20"/>
          <w:szCs w:val="20"/>
        </w:rPr>
        <w:t>C)</w:t>
      </w:r>
      <w:r w:rsidRPr="00EE528E">
        <w:rPr>
          <w:rFonts w:ascii="Comic Sans MS" w:hAnsi="Comic Sans MS" w:cs="Comic Sans MS"/>
          <w:color w:val="000000"/>
          <w:sz w:val="20"/>
          <w:szCs w:val="20"/>
        </w:rPr>
        <w:t xml:space="preserve"> Geçen yaz, Batı Anadolu’yu gezdik.</w:t>
      </w:r>
    </w:p>
    <w:p w:rsidR="00CB611A" w:rsidRPr="00EE528E" w:rsidRDefault="00CB611A" w:rsidP="00EE528E">
      <w:pPr>
        <w:autoSpaceDE w:val="0"/>
        <w:autoSpaceDN w:val="0"/>
        <w:adjustRightInd w:val="0"/>
        <w:ind w:left="-709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color w:val="000000"/>
          <w:sz w:val="20"/>
          <w:szCs w:val="20"/>
        </w:rPr>
        <w:t>D)</w:t>
      </w:r>
      <w:r w:rsidRPr="00EE528E">
        <w:rPr>
          <w:rFonts w:ascii="Comic Sans MS" w:hAnsi="Comic Sans MS" w:cs="Comic Sans MS"/>
          <w:color w:val="000000"/>
          <w:sz w:val="20"/>
          <w:szCs w:val="20"/>
        </w:rPr>
        <w:t xml:space="preserve"> Bunu Avukat Ali Bey’e vereceksin.</w:t>
      </w:r>
    </w:p>
    <w:p w:rsidR="00CB611A" w:rsidRDefault="00CB611A" w:rsidP="00EE528E">
      <w:pPr>
        <w:ind w:left="-851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3</w:t>
      </w:r>
      <w:r w:rsidRPr="00EA4E91">
        <w:rPr>
          <w:rFonts w:ascii="Comic Sans MS" w:hAnsi="Comic Sans MS" w:cs="Comic Sans MS"/>
          <w:b/>
          <w:bCs/>
          <w:highlight w:val="lightGray"/>
        </w:rPr>
        <w:t>-</w:t>
      </w:r>
      <w:r w:rsidRPr="00EA4E91">
        <w:rPr>
          <w:b/>
          <w:bCs/>
          <w:sz w:val="18"/>
          <w:szCs w:val="18"/>
        </w:rPr>
        <w:t xml:space="preserve"> </w:t>
      </w:r>
      <w:r w:rsidRPr="00735965">
        <w:rPr>
          <w:rFonts w:ascii="Comic Sans MS" w:hAnsi="Comic Sans MS" w:cs="Comic Sans MS"/>
          <w:b/>
          <w:bCs/>
          <w:sz w:val="20"/>
          <w:szCs w:val="20"/>
        </w:rPr>
        <w:t>Aşağıdaki cümlelerde altı çizili sözcüklerden hangisinin türü yanlış verilmiştir?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735965">
        <w:rPr>
          <w:rFonts w:ascii="Comic Sans MS" w:hAnsi="Comic Sans MS" w:cs="Comic Sans MS"/>
          <w:sz w:val="20"/>
          <w:szCs w:val="20"/>
        </w:rPr>
        <w:t xml:space="preserve"> </w:t>
      </w:r>
      <w:r w:rsidRPr="00735965">
        <w:rPr>
          <w:rFonts w:ascii="Comic Sans MS" w:hAnsi="Comic Sans MS" w:cs="Comic Sans MS"/>
          <w:sz w:val="20"/>
          <w:szCs w:val="20"/>
          <w:u w:val="single"/>
        </w:rPr>
        <w:t>Küçük</w:t>
      </w:r>
      <w:r w:rsidRPr="00735965">
        <w:rPr>
          <w:rFonts w:ascii="Comic Sans MS" w:hAnsi="Comic Sans MS" w:cs="Comic Sans MS"/>
          <w:sz w:val="20"/>
          <w:szCs w:val="20"/>
        </w:rPr>
        <w:t xml:space="preserve"> mutluluklar olmalı hayatımızda.( Sıfat)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735965">
        <w:rPr>
          <w:rFonts w:ascii="Comic Sans MS" w:hAnsi="Comic Sans MS" w:cs="Comic Sans MS"/>
          <w:sz w:val="20"/>
          <w:szCs w:val="20"/>
        </w:rPr>
        <w:t xml:space="preserve">  </w:t>
      </w:r>
      <w:r w:rsidRPr="00735965">
        <w:rPr>
          <w:rFonts w:ascii="Comic Sans MS" w:hAnsi="Comic Sans MS" w:cs="Comic Sans MS"/>
          <w:sz w:val="20"/>
          <w:szCs w:val="20"/>
          <w:u w:val="single"/>
        </w:rPr>
        <w:t>Bazıları</w:t>
      </w:r>
      <w:r w:rsidRPr="00735965">
        <w:rPr>
          <w:rFonts w:ascii="Comic Sans MS" w:hAnsi="Comic Sans MS" w:cs="Comic Sans MS"/>
          <w:sz w:val="20"/>
          <w:szCs w:val="20"/>
        </w:rPr>
        <w:t xml:space="preserve"> size yardım etmek ister.(Zamir)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735965">
        <w:rPr>
          <w:rFonts w:ascii="Comic Sans MS" w:hAnsi="Comic Sans MS" w:cs="Comic Sans MS"/>
          <w:sz w:val="20"/>
          <w:szCs w:val="20"/>
        </w:rPr>
        <w:t xml:space="preserve">  </w:t>
      </w:r>
      <w:r w:rsidRPr="00735965">
        <w:rPr>
          <w:rFonts w:ascii="Comic Sans MS" w:hAnsi="Comic Sans MS" w:cs="Comic Sans MS"/>
          <w:sz w:val="20"/>
          <w:szCs w:val="20"/>
          <w:u w:val="single"/>
        </w:rPr>
        <w:t>Yolda</w:t>
      </w:r>
      <w:r w:rsidRPr="00735965">
        <w:rPr>
          <w:rFonts w:ascii="Comic Sans MS" w:hAnsi="Comic Sans MS" w:cs="Comic Sans MS"/>
          <w:sz w:val="20"/>
          <w:szCs w:val="20"/>
        </w:rPr>
        <w:t xml:space="preserve"> bulduğu parayı polise verdi.(İsim)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  <w:highlight w:val="yellow"/>
        </w:rPr>
        <w:t>D)</w:t>
      </w:r>
      <w:r w:rsidRPr="00735965">
        <w:rPr>
          <w:rFonts w:ascii="Comic Sans MS" w:hAnsi="Comic Sans MS" w:cs="Comic Sans MS"/>
          <w:sz w:val="20"/>
          <w:szCs w:val="20"/>
          <w:highlight w:val="yellow"/>
        </w:rPr>
        <w:t xml:space="preserve"> </w:t>
      </w:r>
      <w:r w:rsidRPr="00735965">
        <w:rPr>
          <w:rFonts w:ascii="Comic Sans MS" w:hAnsi="Comic Sans MS" w:cs="Comic Sans MS"/>
          <w:sz w:val="20"/>
          <w:szCs w:val="20"/>
          <w:highlight w:val="yellow"/>
          <w:u w:val="single"/>
        </w:rPr>
        <w:t>Herkes</w:t>
      </w:r>
      <w:r w:rsidRPr="00735965">
        <w:rPr>
          <w:rFonts w:ascii="Comic Sans MS" w:hAnsi="Comic Sans MS" w:cs="Comic Sans MS"/>
          <w:sz w:val="20"/>
          <w:szCs w:val="20"/>
          <w:highlight w:val="yellow"/>
        </w:rPr>
        <w:t xml:space="preserve"> piknik alanına gelmişti.(Sıfat)</w:t>
      </w:r>
    </w:p>
    <w:p w:rsidR="00CB611A" w:rsidRDefault="00CB611A" w:rsidP="00EE528E">
      <w:pPr>
        <w:ind w:left="-85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4</w:t>
      </w:r>
      <w:r w:rsidRPr="00EA4E91">
        <w:rPr>
          <w:rFonts w:ascii="Comic Sans MS" w:hAnsi="Comic Sans MS" w:cs="Comic Sans MS"/>
          <w:b/>
          <w:bCs/>
          <w:sz w:val="18"/>
          <w:szCs w:val="18"/>
          <w:highlight w:val="lightGray"/>
        </w:rPr>
        <w:t>-</w:t>
      </w:r>
      <w:r w:rsidRPr="00735965"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735965">
        <w:rPr>
          <w:rFonts w:ascii="Comic Sans MS" w:hAnsi="Comic Sans MS" w:cs="Comic Sans MS"/>
          <w:b/>
          <w:bCs/>
          <w:sz w:val="20"/>
          <w:szCs w:val="20"/>
        </w:rPr>
        <w:t>Aşağıdakilerden hangisinde birinci kişi ağızdan anlatım tekniği kullanılmıştır?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CB611A" w:rsidRDefault="00CB611A" w:rsidP="00735965">
      <w:pPr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 xml:space="preserve">A) </w:t>
      </w:r>
      <w:r w:rsidRPr="00735965">
        <w:rPr>
          <w:rFonts w:ascii="Comic Sans MS" w:hAnsi="Comic Sans MS" w:cs="Comic Sans MS"/>
          <w:sz w:val="20"/>
          <w:szCs w:val="20"/>
        </w:rPr>
        <w:t>Ilık bir yaz sabahı yaylaya çıkan köylüler büyük bir telaşla çadırlarını kurmaya başladılar. Kadınlar koyunları, kuzuları otlatırken çocuklar da doğanın tadını çıkarıyordu.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sz w:val="10"/>
          <w:szCs w:val="10"/>
        </w:rPr>
      </w:pPr>
    </w:p>
    <w:p w:rsidR="00CB611A" w:rsidRDefault="00CB611A" w:rsidP="00735965">
      <w:pPr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  <w:highlight w:val="yellow"/>
        </w:rPr>
        <w:t xml:space="preserve">B) </w:t>
      </w:r>
      <w:r w:rsidRPr="00735965">
        <w:rPr>
          <w:rFonts w:ascii="Comic Sans MS" w:hAnsi="Comic Sans MS" w:cs="Comic Sans MS"/>
          <w:sz w:val="20"/>
          <w:szCs w:val="20"/>
          <w:highlight w:val="yellow"/>
        </w:rPr>
        <w:t>Odasında oturmuş boş gözlerle etrafa bakınıyordu. Orada olduğumu fark etmemiş olacak ki pencereye doğru yöneldi. Yanına gittim ve elimi omzuna koydum.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sz w:val="10"/>
          <w:szCs w:val="10"/>
        </w:rPr>
      </w:pPr>
    </w:p>
    <w:p w:rsidR="00CB611A" w:rsidRDefault="00CB611A" w:rsidP="00735965">
      <w:pPr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735965">
        <w:rPr>
          <w:rFonts w:ascii="Comic Sans MS" w:hAnsi="Comic Sans MS" w:cs="Comic Sans MS"/>
          <w:sz w:val="20"/>
          <w:szCs w:val="20"/>
        </w:rPr>
        <w:t>Cebinden düşen anahtarı bulmanın telaşı ile caddeye doğru koştu. Telaşlı ve heyecanlı halde yolun sağına soluna bakıyordu. Karşıda elinde anahtarı sallayan dayısını görünce gülümsedi.</w:t>
      </w: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b/>
          <w:bCs/>
          <w:sz w:val="10"/>
          <w:szCs w:val="10"/>
        </w:rPr>
      </w:pPr>
    </w:p>
    <w:p w:rsidR="00CB611A" w:rsidRPr="00735965" w:rsidRDefault="00CB611A" w:rsidP="00735965">
      <w:pPr>
        <w:ind w:left="-709"/>
        <w:jc w:val="both"/>
        <w:rPr>
          <w:rFonts w:ascii="Comic Sans MS" w:hAnsi="Comic Sans MS" w:cs="Comic Sans MS"/>
          <w:sz w:val="20"/>
          <w:szCs w:val="20"/>
        </w:rPr>
      </w:pPr>
      <w:r w:rsidRPr="00735965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735965">
        <w:rPr>
          <w:rFonts w:ascii="Comic Sans MS" w:hAnsi="Comic Sans MS" w:cs="Comic Sans MS"/>
          <w:sz w:val="20"/>
          <w:szCs w:val="20"/>
        </w:rPr>
        <w:t>Ağaçların gölgesinde uzanmıştı. Etrafı seyrediyor, kuşların ferahlık veren seslerini dinliyordu. Eli azığına gitti. Vakit öğlene yaklaşıyordu ve karnını doyurup tekrar yola düşmesi gerekiyordu.</w:t>
      </w:r>
    </w:p>
    <w:p w:rsidR="00CB611A" w:rsidRDefault="00CB611A" w:rsidP="00735965">
      <w:pPr>
        <w:ind w:left="-85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----------------------------------------</w:t>
      </w:r>
    </w:p>
    <w:p w:rsidR="00CB611A" w:rsidRPr="00D57BFE" w:rsidRDefault="00CB611A" w:rsidP="00EE528E">
      <w:pPr>
        <w:ind w:left="-851"/>
        <w:rPr>
          <w:color w:val="FF0000"/>
          <w:sz w:val="20"/>
          <w:szCs w:val="20"/>
        </w:rPr>
      </w:pPr>
    </w:p>
    <w:p w:rsidR="00CB611A" w:rsidRDefault="00CB611A" w:rsidP="00735965">
      <w:pPr>
        <w:ind w:left="-567"/>
        <w:jc w:val="both"/>
        <w:rPr>
          <w:b/>
          <w:bCs/>
          <w:sz w:val="20"/>
          <w:szCs w:val="20"/>
        </w:rPr>
      </w:pP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2</w:t>
      </w:r>
      <w:r>
        <w:rPr>
          <w:rFonts w:ascii="Comic Sans MS" w:hAnsi="Comic Sans MS" w:cs="Comic Sans MS"/>
          <w:b/>
          <w:bCs/>
          <w:sz w:val="28"/>
          <w:szCs w:val="28"/>
          <w:highlight w:val="lightGray"/>
        </w:rPr>
        <w:t>5</w:t>
      </w:r>
      <w:r w:rsidRPr="001816CA">
        <w:rPr>
          <w:rFonts w:ascii="Comic Sans MS" w:hAnsi="Comic Sans MS" w:cs="Comic Sans MS"/>
          <w:b/>
          <w:bCs/>
          <w:sz w:val="28"/>
          <w:szCs w:val="28"/>
          <w:highlight w:val="lightGray"/>
        </w:rPr>
        <w:t>-</w:t>
      </w:r>
      <w:r w:rsidRPr="00EA4E91">
        <w:rPr>
          <w:b/>
          <w:bCs/>
          <w:sz w:val="20"/>
          <w:szCs w:val="20"/>
        </w:rPr>
        <w:t xml:space="preserve"> </w:t>
      </w:r>
    </w:p>
    <w:p w:rsidR="00CB611A" w:rsidRPr="00735965" w:rsidRDefault="00CB611A" w:rsidP="00735965">
      <w:pPr>
        <w:ind w:left="-567"/>
        <w:jc w:val="both"/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 w:cs="Comic Sans MS"/>
          <w:b/>
          <w:bCs/>
          <w:color w:val="000000"/>
          <w:sz w:val="21"/>
          <w:szCs w:val="21"/>
        </w:rPr>
        <w:t>1.</w:t>
      </w:r>
      <w:r w:rsidRPr="00735965"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  <w:t>Fakat bugün nedense farklı bir yoldan gidesi geldi.</w:t>
      </w:r>
    </w:p>
    <w:p w:rsidR="00CB611A" w:rsidRPr="00735965" w:rsidRDefault="00CB611A" w:rsidP="00735965">
      <w:pPr>
        <w:ind w:left="-567"/>
        <w:jc w:val="both"/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 w:cs="Comic Sans MS"/>
          <w:b/>
          <w:bCs/>
          <w:color w:val="000000"/>
          <w:sz w:val="21"/>
          <w:szCs w:val="21"/>
        </w:rPr>
        <w:t>2-</w:t>
      </w:r>
      <w:r w:rsidRPr="00735965"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  <w:t>Yolunu değiştirmesi belki de kedinin hayatını kurtardı.</w:t>
      </w:r>
    </w:p>
    <w:p w:rsidR="00CB611A" w:rsidRPr="00735965" w:rsidRDefault="00CB611A" w:rsidP="00735965">
      <w:pPr>
        <w:ind w:left="-567"/>
        <w:jc w:val="both"/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 w:cs="Comic Sans MS"/>
          <w:b/>
          <w:bCs/>
          <w:color w:val="000000"/>
          <w:sz w:val="21"/>
          <w:szCs w:val="21"/>
        </w:rPr>
        <w:t>3-</w:t>
      </w:r>
      <w:r w:rsidRPr="00735965"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  <w:t>Yürürken acı bir ses duydu çalıların ardında.</w:t>
      </w:r>
    </w:p>
    <w:p w:rsidR="00CB611A" w:rsidRPr="00735965" w:rsidRDefault="00CB611A" w:rsidP="00735965">
      <w:pPr>
        <w:ind w:left="-567"/>
        <w:jc w:val="both"/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 w:cs="Comic Sans MS"/>
          <w:b/>
          <w:bCs/>
          <w:color w:val="000000"/>
          <w:sz w:val="21"/>
          <w:szCs w:val="21"/>
        </w:rPr>
        <w:t>4-</w:t>
      </w:r>
      <w:r w:rsidRPr="00735965"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  <w:t>O sese yöneldiğinde yaralı bir kediyle karşılaştı.</w:t>
      </w:r>
    </w:p>
    <w:p w:rsidR="00CB611A" w:rsidRPr="00735965" w:rsidRDefault="00CB611A" w:rsidP="00735965">
      <w:pPr>
        <w:ind w:left="-567"/>
        <w:jc w:val="both"/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</w:pPr>
      <w:r w:rsidRPr="00735965">
        <w:rPr>
          <w:rStyle w:val="apple-converted-space"/>
          <w:rFonts w:ascii="Comic Sans MS" w:hAnsi="Comic Sans MS" w:cs="Comic Sans MS"/>
          <w:b/>
          <w:bCs/>
          <w:color w:val="000000"/>
          <w:sz w:val="21"/>
          <w:szCs w:val="21"/>
        </w:rPr>
        <w:t>5-</w:t>
      </w:r>
      <w:r w:rsidRPr="00735965">
        <w:rPr>
          <w:rStyle w:val="apple-converted-space"/>
          <w:rFonts w:ascii="Comic Sans MS" w:hAnsi="Comic Sans MS" w:cs="Comic Sans MS"/>
          <w:color w:val="000000"/>
          <w:sz w:val="21"/>
          <w:szCs w:val="21"/>
        </w:rPr>
        <w:t>İşe her sabah aynı yoldan giderdi.</w:t>
      </w:r>
    </w:p>
    <w:p w:rsidR="00CB611A" w:rsidRDefault="00CB611A" w:rsidP="00735965">
      <w:pPr>
        <w:ind w:left="-567"/>
        <w:jc w:val="both"/>
        <w:rPr>
          <w:rFonts w:ascii="Comic Sans MS" w:hAnsi="Comic Sans MS" w:cs="Comic Sans MS"/>
          <w:b/>
          <w:bCs/>
          <w:sz w:val="21"/>
          <w:szCs w:val="21"/>
        </w:rPr>
      </w:pPr>
      <w:r w:rsidRPr="00735965">
        <w:rPr>
          <w:rFonts w:ascii="Comic Sans MS" w:hAnsi="Comic Sans MS" w:cs="Comic Sans MS"/>
          <w:color w:val="000000"/>
          <w:sz w:val="21"/>
          <w:szCs w:val="21"/>
        </w:rPr>
        <w:br/>
      </w:r>
      <w:r w:rsidRPr="00735965">
        <w:rPr>
          <w:rFonts w:ascii="Comic Sans MS" w:hAnsi="Comic Sans MS" w:cs="Comic Sans MS"/>
          <w:b/>
          <w:bCs/>
          <w:color w:val="000000"/>
          <w:sz w:val="21"/>
          <w:szCs w:val="21"/>
        </w:rPr>
        <w:t xml:space="preserve">Yukarıdaki cümlelerden anlamlı bir paragraf oluşturduğumuzda sıralama nasıl olacaktır? </w:t>
      </w:r>
      <w:r w:rsidRPr="00735965">
        <w:rPr>
          <w:rFonts w:ascii="Comic Sans MS" w:hAnsi="Comic Sans MS" w:cs="Comic Sans MS"/>
          <w:b/>
          <w:bCs/>
          <w:color w:val="000000"/>
          <w:sz w:val="21"/>
          <w:szCs w:val="21"/>
        </w:rPr>
        <w:br/>
      </w:r>
      <w:r w:rsidRPr="00735965">
        <w:rPr>
          <w:rFonts w:ascii="Comic Sans MS" w:hAnsi="Comic Sans MS" w:cs="Comic Sans MS"/>
          <w:b/>
          <w:bCs/>
          <w:sz w:val="21"/>
          <w:szCs w:val="21"/>
        </w:rPr>
        <w:t xml:space="preserve">A) </w:t>
      </w:r>
      <w:r w:rsidRPr="00735965">
        <w:rPr>
          <w:rFonts w:ascii="Comic Sans MS" w:hAnsi="Comic Sans MS" w:cs="Comic Sans MS"/>
          <w:sz w:val="21"/>
          <w:szCs w:val="21"/>
        </w:rPr>
        <w:t>5-2-3-4-1</w:t>
      </w:r>
      <w:r w:rsidRPr="00735965">
        <w:rPr>
          <w:rFonts w:ascii="Comic Sans MS" w:hAnsi="Comic Sans MS" w:cs="Comic Sans MS"/>
          <w:b/>
          <w:bCs/>
          <w:sz w:val="21"/>
          <w:szCs w:val="21"/>
        </w:rPr>
        <w:t xml:space="preserve">               </w:t>
      </w:r>
    </w:p>
    <w:p w:rsidR="00CB611A" w:rsidRPr="00735965" w:rsidRDefault="00CB611A" w:rsidP="00735965">
      <w:pPr>
        <w:ind w:left="-567"/>
        <w:jc w:val="both"/>
        <w:rPr>
          <w:rFonts w:ascii="Comic Sans MS" w:hAnsi="Comic Sans MS" w:cs="Comic Sans MS"/>
          <w:color w:val="000000"/>
          <w:sz w:val="21"/>
          <w:szCs w:val="21"/>
        </w:rPr>
      </w:pPr>
      <w:r w:rsidRPr="00735965">
        <w:rPr>
          <w:rFonts w:ascii="Comic Sans MS" w:hAnsi="Comic Sans MS" w:cs="Comic Sans MS"/>
          <w:b/>
          <w:bCs/>
          <w:sz w:val="21"/>
          <w:szCs w:val="21"/>
        </w:rPr>
        <w:t xml:space="preserve">B) </w:t>
      </w:r>
      <w:r w:rsidRPr="00735965">
        <w:rPr>
          <w:rFonts w:ascii="Comic Sans MS" w:hAnsi="Comic Sans MS" w:cs="Comic Sans MS"/>
          <w:sz w:val="21"/>
          <w:szCs w:val="21"/>
        </w:rPr>
        <w:t>3-4-2-1-5</w:t>
      </w:r>
    </w:p>
    <w:p w:rsidR="00CB611A" w:rsidRDefault="00CB611A" w:rsidP="00735965">
      <w:pPr>
        <w:ind w:left="-567"/>
        <w:jc w:val="both"/>
        <w:rPr>
          <w:rFonts w:ascii="Comic Sans MS" w:hAnsi="Comic Sans MS" w:cs="Comic Sans MS"/>
          <w:b/>
          <w:bCs/>
          <w:sz w:val="21"/>
          <w:szCs w:val="21"/>
        </w:rPr>
      </w:pPr>
      <w:r w:rsidRPr="00735965">
        <w:rPr>
          <w:rFonts w:ascii="Comic Sans MS" w:hAnsi="Comic Sans MS" w:cs="Comic Sans MS"/>
          <w:b/>
          <w:bCs/>
          <w:sz w:val="21"/>
          <w:szCs w:val="21"/>
        </w:rPr>
        <w:t xml:space="preserve">C) </w:t>
      </w:r>
      <w:r w:rsidRPr="00735965">
        <w:rPr>
          <w:rFonts w:ascii="Comic Sans MS" w:hAnsi="Comic Sans MS" w:cs="Comic Sans MS"/>
          <w:sz w:val="21"/>
          <w:szCs w:val="21"/>
        </w:rPr>
        <w:t xml:space="preserve"> 3-2-4-1-5</w:t>
      </w:r>
      <w:r w:rsidRPr="00735965">
        <w:rPr>
          <w:rFonts w:ascii="Comic Sans MS" w:hAnsi="Comic Sans MS" w:cs="Comic Sans MS"/>
          <w:b/>
          <w:bCs/>
          <w:sz w:val="21"/>
          <w:szCs w:val="21"/>
        </w:rPr>
        <w:t xml:space="preserve">                           </w:t>
      </w:r>
    </w:p>
    <w:p w:rsidR="00CB611A" w:rsidRPr="00735965" w:rsidRDefault="00CB611A" w:rsidP="00735965">
      <w:pPr>
        <w:ind w:left="-567"/>
        <w:jc w:val="both"/>
        <w:rPr>
          <w:rFonts w:ascii="Comic Sans MS" w:hAnsi="Comic Sans MS" w:cs="Comic Sans MS"/>
          <w:sz w:val="21"/>
          <w:szCs w:val="21"/>
        </w:rPr>
      </w:pPr>
      <w:r w:rsidRPr="00735965">
        <w:rPr>
          <w:rFonts w:ascii="Comic Sans MS" w:hAnsi="Comic Sans MS" w:cs="Comic Sans MS"/>
          <w:b/>
          <w:bCs/>
          <w:sz w:val="21"/>
          <w:szCs w:val="21"/>
          <w:highlight w:val="yellow"/>
        </w:rPr>
        <w:t xml:space="preserve">D) </w:t>
      </w:r>
      <w:r w:rsidRPr="00735965">
        <w:rPr>
          <w:rFonts w:ascii="Comic Sans MS" w:hAnsi="Comic Sans MS" w:cs="Comic Sans MS"/>
          <w:sz w:val="21"/>
          <w:szCs w:val="21"/>
          <w:highlight w:val="yellow"/>
        </w:rPr>
        <w:t>5-1-3-4-2</w:t>
      </w:r>
    </w:p>
    <w:p w:rsidR="00CB611A" w:rsidRDefault="00CB611A" w:rsidP="00EE528E">
      <w:pPr>
        <w:ind w:left="-851"/>
        <w:rPr>
          <w:rFonts w:ascii="Comic Sans MS" w:hAnsi="Comic Sans MS" w:cs="Comic Sans MS"/>
          <w:b/>
          <w:bCs/>
          <w:sz w:val="18"/>
          <w:szCs w:val="18"/>
        </w:rPr>
      </w:pPr>
    </w:p>
    <w:p w:rsidR="00CB611A" w:rsidRDefault="00CB611A" w:rsidP="00DB7A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611A" w:rsidRDefault="00CB611A" w:rsidP="00DB7A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611A" w:rsidRDefault="00CB611A" w:rsidP="00E87B11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B611A" w:rsidRDefault="00CB611A" w:rsidP="00E87B11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B611A" w:rsidRDefault="00CB611A" w:rsidP="00E87B11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B611A" w:rsidRDefault="00CB611A" w:rsidP="00D57BFE">
      <w:pPr>
        <w:jc w:val="both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Cevaplarınızı işaretleyiniz.</w:t>
      </w:r>
    </w:p>
    <w:p w:rsidR="00CB611A" w:rsidRDefault="00CB611A" w:rsidP="00E87B11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B611A" w:rsidRDefault="00CB611A" w:rsidP="00E87B11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  <w:r>
        <w:rPr>
          <w:noProof/>
        </w:rPr>
        <w:pict>
          <v:group id="_x0000_s1030" style="position:absolute;left:0;text-align:left;margin-left:-8.8pt;margin-top:6.25pt;width:236.1pt;height:447.2pt;z-index:251655168" coordorigin="6381,5404" coordsize="4025,8944">
            <v:group id="_x0000_s1031" style="position:absolute;left:6381;top:9904;width:1685;height:4444" coordorigin="6381,9904" coordsize="1685,4444">
              <v:group id="_x0000_s1032" style="position:absolute;left:6989;top:10001;width:1077;height:258" coordorigin="8541,7204" coordsize="1417,360">
                <v:group id="_x0000_s1033" style="position:absolute;left:8541;top:7204;width:360;height:360" coordorigin="8541,7204" coordsize="360,360">
                  <v:oval id="_x0000_s1034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5" type="#_x0000_t202" style="position:absolute;left:8541;top:7204;width:360;height:360" filled="f" stroked="f">
                    <v:textbox style="mso-next-textbox:#_x0000_s1035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36" style="position:absolute;left:8871;top:7204;width:360;height:360" coordorigin="8871,7204" coordsize="360,360">
                  <v:oval id="_x0000_s1037" style="position:absolute;left:8939;top:7204;width:292;height:360"/>
                  <v:shape id="_x0000_s1038" type="#_x0000_t202" style="position:absolute;left:8871;top:7204;width:360;height:360" filled="f" stroked="f">
                    <v:textbox style="mso-next-textbox:#_x0000_s1038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39" style="position:absolute;left:9231;top:7204;width:360;height:360" coordorigin="9231,7204" coordsize="360,360">
                  <v:oval id="_x0000_s1040" style="position:absolute;left:9261;top:7204;width:292;height:360"/>
                  <v:shape id="_x0000_s1041" type="#_x0000_t202" style="position:absolute;left:9231;top:7204;width:360;height:360" filled="f" stroked="f">
                    <v:textbox style="mso-next-textbox:#_x0000_s1041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42" style="position:absolute;left:9591;top:7204;width:367;height:360" coordorigin="9591,7204" coordsize="367,360">
                  <v:oval id="_x0000_s1043" style="position:absolute;left:9666;top:7204;width:292;height:360"/>
                  <v:shape id="_x0000_s1044" type="#_x0000_t202" style="position:absolute;left:9591;top:7204;width:360;height:360" filled="f" stroked="f">
                    <v:textbox style="mso-next-textbox:#_x0000_s1044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45" style="position:absolute;left:6989;top:10394;width:1077;height:257" coordorigin="8541,7204" coordsize="1417,360">
                <v:group id="_x0000_s1046" style="position:absolute;left:8541;top:7204;width:360;height:360" coordorigin="8541,7204" coordsize="360,360">
                  <v:oval id="_x0000_s1047" style="position:absolute;left:8579;top:7204;width:292;height:360"/>
                  <v:shape id="_x0000_s1048" type="#_x0000_t202" style="position:absolute;left:8541;top:7204;width:360;height:360" filled="f" stroked="f">
                    <v:textbox style="mso-next-textbox:#_x0000_s104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49" style="position:absolute;left:8871;top:7204;width:360;height:360" coordorigin="8871,7204" coordsize="360,360">
                  <v:oval id="_x0000_s1050" style="position:absolute;left:8939;top:7204;width:292;height:360"/>
                  <v:shape id="_x0000_s1051" type="#_x0000_t202" style="position:absolute;left:8871;top:7204;width:360;height:360" filled="f" stroked="f">
                    <v:textbox style="mso-next-textbox:#_x0000_s1051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52" style="position:absolute;left:9231;top:7204;width:360;height:360" coordorigin="9231,7204" coordsize="360,360">
                  <v:oval id="_x0000_s1053" style="position:absolute;left:9261;top:7204;width:292;height:360"/>
                  <v:shape id="_x0000_s1054" type="#_x0000_t202" style="position:absolute;left:9231;top:7204;width:360;height:360" filled="f" stroked="f">
                    <v:textbox style="mso-next-textbox:#_x0000_s105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55" style="position:absolute;left:9591;top:7204;width:367;height:360" coordorigin="9591,7204" coordsize="367,360">
                  <v:oval id="_x0000_s1056" style="position:absolute;left:9666;top:7204;width:292;height:360"/>
                  <v:shape id="_x0000_s1057" type="#_x0000_t202" style="position:absolute;left:9591;top:7204;width:360;height:360" filled="f" stroked="f">
                    <v:textbox style="mso-next-textbox:#_x0000_s105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58" style="position:absolute;left:6989;top:10804;width:1077;height:258" coordorigin="8541,7204" coordsize="1417,360">
                <v:group id="_x0000_s1059" style="position:absolute;left:8541;top:7204;width:360;height:360" coordorigin="8541,7204" coordsize="360,360">
                  <v:oval id="_x0000_s1060" style="position:absolute;left:8579;top:7204;width:292;height:360"/>
                  <v:shape id="_x0000_s1061" type="#_x0000_t202" style="position:absolute;left:8541;top:7204;width:360;height:360" filled="f" stroked="f">
                    <v:textbox style="mso-next-textbox:#_x0000_s106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62" style="position:absolute;left:8871;top:7204;width:360;height:360" coordorigin="8871,7204" coordsize="360,360">
                  <v:oval id="_x0000_s1063" style="position:absolute;left:8939;top:7204;width:292;height:360"/>
                  <v:shape id="_x0000_s1064" type="#_x0000_t202" style="position:absolute;left:8871;top:7204;width:360;height:360" filled="f" stroked="f">
                    <v:textbox style="mso-next-textbox:#_x0000_s106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65" style="position:absolute;left:9231;top:7204;width:360;height:360" coordorigin="9231,7204" coordsize="360,360">
                  <v:oval id="_x0000_s1066" style="position:absolute;left:9261;top:7204;width:292;height:360"/>
                  <v:shape id="_x0000_s1067" type="#_x0000_t202" style="position:absolute;left:9231;top:7204;width:360;height:360" filled="f" stroked="f">
                    <v:textbox style="mso-next-textbox:#_x0000_s106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68" style="position:absolute;left:9591;top:7204;width:367;height:360" coordorigin="9591,7204" coordsize="367,360">
                  <v:oval id="_x0000_s1069" style="position:absolute;left:9666;top:7204;width:292;height:360"/>
                  <v:shape id="_x0000_s1070" type="#_x0000_t202" style="position:absolute;left:9591;top:7204;width:360;height:360" filled="f" stroked="f">
                    <v:textbox style="mso-next-textbox:#_x0000_s107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71" style="position:absolute;left:6989;top:11239;width:1077;height:259" coordorigin="8541,7204" coordsize="1417,360">
                <v:group id="_x0000_s1072" style="position:absolute;left:8541;top:7204;width:360;height:360" coordorigin="8541,7204" coordsize="360,360">
                  <v:oval id="_x0000_s1073" style="position:absolute;left:8579;top:7204;width:292;height:360"/>
                  <v:shape id="_x0000_s1074" type="#_x0000_t202" style="position:absolute;left:8541;top:7204;width:360;height:360" filled="f" stroked="f">
                    <v:textbox style="mso-next-textbox:#_x0000_s107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75" style="position:absolute;left:8871;top:7204;width:360;height:360" coordorigin="8871,7204" coordsize="360,360">
                  <v:oval id="_x0000_s1076" style="position:absolute;left:8939;top:7204;width:292;height:360"/>
                  <v:shape id="_x0000_s1077" type="#_x0000_t202" style="position:absolute;left:8871;top:7204;width:360;height:360" filled="f" stroked="f">
                    <v:textbox style="mso-next-textbox:#_x0000_s107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78" style="position:absolute;left:9231;top:7204;width:360;height:360" coordorigin="9231,7204" coordsize="360,360">
                  <v:oval id="_x0000_s1079" style="position:absolute;left:9261;top:7204;width:292;height:360"/>
                  <v:shape id="_x0000_s1080" type="#_x0000_t202" style="position:absolute;left:9231;top:7204;width:360;height:360" filled="f" stroked="f">
                    <v:textbox style="mso-next-textbox:#_x0000_s108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81" style="position:absolute;left:9591;top:7204;width:367;height:360" coordorigin="9591,7204" coordsize="367,360">
                  <v:oval id="_x0000_s1082" style="position:absolute;left:9666;top:7204;width:292;height:360"/>
                  <v:shape id="_x0000_s1083" type="#_x0000_t202" style="position:absolute;left:9591;top:7204;width:360;height:360" filled="f" stroked="f">
                    <v:textbox style="mso-next-textbox:#_x0000_s108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84" style="position:absolute;left:6989;top:13684;width:1077;height:259" coordorigin="8541,7204" coordsize="1417,360">
                <v:group id="_x0000_s1085" style="position:absolute;left:8541;top:7204;width:360;height:360" coordorigin="8541,7204" coordsize="360,360">
                  <v:oval id="_x0000_s1086" style="position:absolute;left:8579;top:7204;width:292;height:360"/>
                  <v:shape id="_x0000_s1087" type="#_x0000_t202" style="position:absolute;left:8541;top:7204;width:360;height:360" filled="f" stroked="f">
                    <v:textbox style="mso-next-textbox:#_x0000_s108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88" style="position:absolute;left:8871;top:7204;width:360;height:360" coordorigin="8871,7204" coordsize="360,360">
                  <v:oval id="_x0000_s1089" style="position:absolute;left:8939;top:7204;width:292;height:360"/>
                  <v:shape id="_x0000_s1090" type="#_x0000_t202" style="position:absolute;left:8871;top:7204;width:360;height:360" filled="f" stroked="f">
                    <v:textbox style="mso-next-textbox:#_x0000_s109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91" style="position:absolute;left:9231;top:7204;width:360;height:360" coordorigin="9231,7204" coordsize="360,360">
                  <v:oval id="_x0000_s1092" style="position:absolute;left:9261;top:7204;width:292;height:360"/>
                  <v:shape id="_x0000_s1093" type="#_x0000_t202" style="position:absolute;left:9231;top:7204;width:360;height:360" filled="f" stroked="f">
                    <v:textbox style="mso-next-textbox:#_x0000_s109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94" style="position:absolute;left:9591;top:7204;width:367;height:360" coordorigin="9591,7204" coordsize="367,360">
                  <v:oval id="_x0000_s1095" style="position:absolute;left:9666;top:7204;width:292;height:360"/>
                  <v:shape id="_x0000_s1096" type="#_x0000_t202" style="position:absolute;left:9591;top:7204;width:360;height:360" filled="f" stroked="f">
                    <v:textbox style="mso-next-textbox:#_x0000_s109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97" style="position:absolute;left:6989;top:11644;width:1077;height:259" coordorigin="8541,7204" coordsize="1417,360">
                <v:group id="_x0000_s1098" style="position:absolute;left:8541;top:7204;width:360;height:360" coordorigin="8541,7204" coordsize="360,360">
                  <v:oval id="_x0000_s1099" style="position:absolute;left:8579;top:7204;width:292;height:360"/>
                  <v:shape id="_x0000_s1100" type="#_x0000_t202" style="position:absolute;left:8541;top:7204;width:360;height:360" filled="f" stroked="f">
                    <v:textbox style="mso-next-textbox:#_x0000_s110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01" style="position:absolute;left:8871;top:7204;width:360;height:360" coordorigin="8871,7204" coordsize="360,360">
                  <v:oval id="_x0000_s1102" style="position:absolute;left:8939;top:7204;width:292;height:360"/>
                  <v:shape id="_x0000_s1103" type="#_x0000_t202" style="position:absolute;left:8871;top:7204;width:360;height:360" filled="f" stroked="f">
                    <v:textbox style="mso-next-textbox:#_x0000_s110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04" style="position:absolute;left:9231;top:7204;width:360;height:360" coordorigin="9231,7204" coordsize="360,360">
                  <v:oval id="_x0000_s1105" style="position:absolute;left:9261;top:7204;width:292;height:360"/>
                  <v:shape id="_x0000_s1106" type="#_x0000_t202" style="position:absolute;left:9231;top:7204;width:360;height:360" filled="f" stroked="f">
                    <v:textbox style="mso-next-textbox:#_x0000_s110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07" style="position:absolute;left:9591;top:7204;width:367;height:360" coordorigin="9591,7204" coordsize="367,360">
                  <v:oval id="_x0000_s1108" style="position:absolute;left:9666;top:7204;width:292;height:360"/>
                  <v:shape id="_x0000_s1109" type="#_x0000_t202" style="position:absolute;left:9591;top:7204;width:360;height:360" filled="f" stroked="f">
                    <v:textbox style="mso-next-textbox:#_x0000_s110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10" style="position:absolute;left:6989;top:12032;width:1077;height:258" coordorigin="8541,7204" coordsize="1417,360">
                <v:group id="_x0000_s1111" style="position:absolute;left:8541;top:7204;width:360;height:360" coordorigin="8541,7204" coordsize="360,360">
                  <v:oval id="_x0000_s1112" style="position:absolute;left:8579;top:7204;width:292;height:360"/>
                  <v:shape id="_x0000_s1113" type="#_x0000_t202" style="position:absolute;left:8541;top:7204;width:360;height:360" filled="f" stroked="f">
                    <v:textbox style="mso-next-textbox:#_x0000_s111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14" style="position:absolute;left:8871;top:7204;width:360;height:360" coordorigin="8871,7204" coordsize="360,360">
                  <v:oval id="_x0000_s1115" style="position:absolute;left:8939;top:7204;width:292;height:360"/>
                  <v:shape id="_x0000_s1116" type="#_x0000_t202" style="position:absolute;left:8871;top:7204;width:360;height:360" filled="f" stroked="f">
                    <v:textbox style="mso-next-textbox:#_x0000_s111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17" style="position:absolute;left:9231;top:7204;width:360;height:360" coordorigin="9231,7204" coordsize="360,360">
                  <v:oval id="_x0000_s1118" style="position:absolute;left:9261;top:7204;width:292;height:360"/>
                  <v:shape id="_x0000_s1119" type="#_x0000_t202" style="position:absolute;left:9231;top:7204;width:360;height:360" filled="f" stroked="f">
                    <v:textbox style="mso-next-textbox:#_x0000_s111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20" style="position:absolute;left:9591;top:7204;width:367;height:360" coordorigin="9591,7204" coordsize="367,360">
                  <v:oval id="_x0000_s1121" style="position:absolute;left:9666;top:7204;width:292;height:360"/>
                  <v:shape id="_x0000_s1122" type="#_x0000_t202" style="position:absolute;left:9591;top:7204;width:360;height:360" filled="f" stroked="f">
                    <v:textbox style="mso-next-textbox:#_x0000_s112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23" style="position:absolute;left:6989;top:12424;width:1077;height:258" coordorigin="8541,7204" coordsize="1417,360">
                <v:group id="_x0000_s1124" style="position:absolute;left:8541;top:7204;width:360;height:360" coordorigin="8541,7204" coordsize="360,360">
                  <v:oval id="_x0000_s1125" style="position:absolute;left:8579;top:7204;width:292;height:360"/>
                  <v:shape id="_x0000_s1126" type="#_x0000_t202" style="position:absolute;left:8541;top:7204;width:360;height:360" filled="f" stroked="f">
                    <v:textbox style="mso-next-textbox:#_x0000_s112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27" style="position:absolute;left:8871;top:7204;width:360;height:360" coordorigin="8871,7204" coordsize="360,360">
                  <v:oval id="_x0000_s1128" style="position:absolute;left:8939;top:7204;width:292;height:360"/>
                  <v:shape id="_x0000_s1129" type="#_x0000_t202" style="position:absolute;left:8871;top:7204;width:360;height:360" filled="f" stroked="f">
                    <v:textbox style="mso-next-textbox:#_x0000_s112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30" style="position:absolute;left:9231;top:7204;width:360;height:360" coordorigin="9231,7204" coordsize="360,360">
                  <v:oval id="_x0000_s1131" style="position:absolute;left:9261;top:7204;width:292;height:360"/>
                  <v:shape id="_x0000_s1132" type="#_x0000_t202" style="position:absolute;left:9231;top:7204;width:360;height:360" filled="f" stroked="f">
                    <v:textbox style="mso-next-textbox:#_x0000_s113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33" style="position:absolute;left:9591;top:7204;width:367;height:360" coordorigin="9591,7204" coordsize="367,360">
                  <v:oval id="_x0000_s1134" style="position:absolute;left:9666;top:7204;width:292;height:360"/>
                  <v:shape id="_x0000_s1135" type="#_x0000_t202" style="position:absolute;left:9591;top:7204;width:360;height:360" filled="f" stroked="f">
                    <v:textbox style="mso-next-textbox:#_x0000_s113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36" style="position:absolute;left:6989;top:12874;width:1077;height:258" coordorigin="8541,7204" coordsize="1417,360">
                <v:group id="_x0000_s1137" style="position:absolute;left:8541;top:7204;width:360;height:360" coordorigin="8541,7204" coordsize="360,360">
                  <v:oval id="_x0000_s1138" style="position:absolute;left:8579;top:7204;width:292;height:360"/>
                  <v:shape id="_x0000_s1139" type="#_x0000_t202" style="position:absolute;left:8541;top:7204;width:360;height:360" filled="f" stroked="f">
                    <v:textbox style="mso-next-textbox:#_x0000_s113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40" style="position:absolute;left:8871;top:7204;width:360;height:360" coordorigin="8871,7204" coordsize="360,360">
                  <v:oval id="_x0000_s1141" style="position:absolute;left:8939;top:7204;width:292;height:360"/>
                  <v:shape id="_x0000_s1142" type="#_x0000_t202" style="position:absolute;left:8871;top:7204;width:360;height:360" filled="f" stroked="f">
                    <v:textbox style="mso-next-textbox:#_x0000_s114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43" style="position:absolute;left:9231;top:7204;width:360;height:360" coordorigin="9231,7204" coordsize="360,360">
                  <v:oval id="_x0000_s1144" style="position:absolute;left:9261;top:7204;width:292;height:360"/>
                  <v:shape id="_x0000_s1145" type="#_x0000_t202" style="position:absolute;left:9231;top:7204;width:360;height:360" filled="f" stroked="f">
                    <v:textbox style="mso-next-textbox:#_x0000_s114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46" style="position:absolute;left:9591;top:7204;width:367;height:360" coordorigin="9591,7204" coordsize="367,360">
                  <v:oval id="_x0000_s1147" style="position:absolute;left:9666;top:7204;width:292;height:360"/>
                  <v:shape id="_x0000_s1148" type="#_x0000_t202" style="position:absolute;left:9591;top:7204;width:360;height:360" filled="f" stroked="f">
                    <v:textbox style="mso-next-textbox:#_x0000_s114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49" style="position:absolute;left:6989;top:13324;width:1077;height:259" coordorigin="8541,7204" coordsize="1417,360">
                <v:group id="_x0000_s1150" style="position:absolute;left:8541;top:7204;width:360;height:360" coordorigin="8541,7204" coordsize="360,360">
                  <v:oval id="_x0000_s1151" style="position:absolute;left:8579;top:7204;width:292;height:360"/>
                  <v:shape id="_x0000_s1152" type="#_x0000_t202" style="position:absolute;left:8541;top:7204;width:360;height:360" filled="f" stroked="f">
                    <v:textbox style="mso-next-textbox:#_x0000_s115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53" style="position:absolute;left:8871;top:7204;width:360;height:360" coordorigin="8871,7204" coordsize="360,360">
                  <v:oval id="_x0000_s1154" style="position:absolute;left:8939;top:7204;width:292;height:360"/>
                  <v:shape id="_x0000_s1155" type="#_x0000_t202" style="position:absolute;left:8871;top:7204;width:360;height:360" filled="f" stroked="f">
                    <v:textbox style="mso-next-textbox:#_x0000_s115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56" style="position:absolute;left:9231;top:7204;width:360;height:360" coordorigin="9231,7204" coordsize="360,360">
                  <v:oval id="_x0000_s1157" style="position:absolute;left:9261;top:7204;width:292;height:360"/>
                  <v:shape id="_x0000_s1158" type="#_x0000_t202" style="position:absolute;left:9231;top:7204;width:360;height:360" filled="f" stroked="f">
                    <v:textbox style="mso-next-textbox:#_x0000_s115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59" style="position:absolute;left:9591;top:7204;width:367;height:360" coordorigin="9591,7204" coordsize="367,360">
                  <v:oval id="_x0000_s1160" style="position:absolute;left:9666;top:7204;width:292;height:360"/>
                  <v:shape id="_x0000_s1161" type="#_x0000_t202" style="position:absolute;left:9591;top:7204;width:360;height:360" filled="f" stroked="f">
                    <v:textbox style="mso-next-textbox:#_x0000_s116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162" type="#_x0000_t202" style="position:absolute;left:6381;top:9904;width:590;height:4444" filled="f" stroked="f">
                <v:textbox style="mso-next-textbox:#_x0000_s1162">
                  <w:txbxContent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21</w:t>
                      </w:r>
                    </w:p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22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23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24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8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9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163" style="position:absolute;left:8656;top:9904;width:1685;height:4444" coordorigin="6381,9904" coordsize="1685,4444">
              <v:group id="_x0000_s1164" style="position:absolute;left:6989;top:10001;width:1077;height:258" coordorigin="8541,7204" coordsize="1417,360">
                <v:group id="_x0000_s1165" style="position:absolute;left:8541;top:7204;width:360;height:360" coordorigin="8541,7204" coordsize="360,360">
                  <v:oval id="_x0000_s1166" style="position:absolute;left:8579;top:7204;width:292;height:360"/>
                  <v:shape id="_x0000_s1167" type="#_x0000_t202" style="position:absolute;left:8541;top:7204;width:360;height:360" filled="f" stroked="f">
                    <v:textbox style="mso-next-textbox:#_x0000_s1167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68" style="position:absolute;left:8871;top:7204;width:360;height:360" coordorigin="8871,7204" coordsize="360,360">
                  <v:oval id="_x0000_s1169" style="position:absolute;left:8939;top:7204;width:292;height:360"/>
                  <v:shape id="_x0000_s1170" type="#_x0000_t202" style="position:absolute;left:8871;top:7204;width:360;height:360" filled="f" stroked="f">
                    <v:textbox style="mso-next-textbox:#_x0000_s1170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71" style="position:absolute;left:9231;top:7204;width:360;height:360" coordorigin="9231,7204" coordsize="360,360">
                  <v:oval id="_x0000_s1172" style="position:absolute;left:9261;top:7204;width:292;height:360"/>
                  <v:shape id="_x0000_s1173" type="#_x0000_t202" style="position:absolute;left:9231;top:7204;width:360;height:360" filled="f" stroked="f">
                    <v:textbox style="mso-next-textbox:#_x0000_s1173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74" style="position:absolute;left:9591;top:7204;width:367;height:360" coordorigin="9591,7204" coordsize="367,360">
                  <v:oval id="_x0000_s1175" style="position:absolute;left:9666;top:7204;width:292;height:360"/>
                  <v:shape id="_x0000_s1176" type="#_x0000_t202" style="position:absolute;left:9591;top:7204;width:360;height:360" filled="f" stroked="f">
                    <v:textbox style="mso-next-textbox:#_x0000_s1176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77" style="position:absolute;left:6989;top:10394;width:1077;height:257" coordorigin="8541,7204" coordsize="1417,360">
                <v:group id="_x0000_s1178" style="position:absolute;left:8541;top:7204;width:360;height:360" coordorigin="8541,7204" coordsize="360,360">
                  <v:oval id="_x0000_s1179" style="position:absolute;left:8579;top:7204;width:292;height:360"/>
                  <v:shape id="_x0000_s1180" type="#_x0000_t202" style="position:absolute;left:8541;top:7204;width:360;height:360" filled="f" stroked="f">
                    <v:textbox style="mso-next-textbox:#_x0000_s118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81" style="position:absolute;left:8871;top:7204;width:360;height:360" coordorigin="8871,7204" coordsize="360,360">
                  <v:oval id="_x0000_s1182" style="position:absolute;left:8939;top:7204;width:292;height:360"/>
                  <v:shape id="_x0000_s1183" type="#_x0000_t202" style="position:absolute;left:8871;top:7204;width:360;height:360" filled="f" stroked="f">
                    <v:textbox style="mso-next-textbox:#_x0000_s1183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84" style="position:absolute;left:9231;top:7204;width:360;height:360" coordorigin="9231,7204" coordsize="360,360">
                  <v:oval id="_x0000_s1185" style="position:absolute;left:9261;top:7204;width:292;height:360"/>
                  <v:shape id="_x0000_s1186" type="#_x0000_t202" style="position:absolute;left:9231;top:7204;width:360;height:360" filled="f" stroked="f">
                    <v:textbox style="mso-next-textbox:#_x0000_s118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87" style="position:absolute;left:9591;top:7204;width:367;height:360" coordorigin="9591,7204" coordsize="367,360">
                  <v:oval id="_x0000_s1188" style="position:absolute;left:9666;top:7204;width:292;height:360"/>
                  <v:shape id="_x0000_s1189" type="#_x0000_t202" style="position:absolute;left:9591;top:7204;width:360;height:360" filled="f" stroked="f">
                    <v:textbox style="mso-next-textbox:#_x0000_s118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90" style="position:absolute;left:6989;top:10804;width:1077;height:258" coordorigin="8541,7204" coordsize="1417,360">
                <v:group id="_x0000_s1191" style="position:absolute;left:8541;top:7204;width:360;height:360" coordorigin="8541,7204" coordsize="360,360">
                  <v:oval id="_x0000_s1192" style="position:absolute;left:8579;top:7204;width:292;height:360"/>
                  <v:shape id="_x0000_s1193" type="#_x0000_t202" style="position:absolute;left:8541;top:7204;width:360;height:360" filled="f" stroked="f">
                    <v:textbox style="mso-next-textbox:#_x0000_s119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94" style="position:absolute;left:8871;top:7204;width:360;height:360" coordorigin="8871,7204" coordsize="360,360">
                  <v:oval id="_x0000_s1195" style="position:absolute;left:8939;top:7204;width:292;height:360"/>
                  <v:shape id="_x0000_s1196" type="#_x0000_t202" style="position:absolute;left:8871;top:7204;width:360;height:360" filled="f" stroked="f">
                    <v:textbox style="mso-next-textbox:#_x0000_s119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97" style="position:absolute;left:9231;top:7204;width:360;height:360" coordorigin="9231,7204" coordsize="360,360">
                  <v:oval id="_x0000_s1198" style="position:absolute;left:9261;top:7204;width:292;height:360"/>
                  <v:shape id="_x0000_s1199" type="#_x0000_t202" style="position:absolute;left:9231;top:7204;width:360;height:360" filled="f" stroked="f">
                    <v:textbox style="mso-next-textbox:#_x0000_s119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00" style="position:absolute;left:9591;top:7204;width:367;height:360" coordorigin="9591,7204" coordsize="367,360">
                  <v:oval id="_x0000_s1201" style="position:absolute;left:9666;top:7204;width:292;height:360"/>
                  <v:shape id="_x0000_s1202" type="#_x0000_t202" style="position:absolute;left:9591;top:7204;width:360;height:360" filled="f" stroked="f">
                    <v:textbox style="mso-next-textbox:#_x0000_s120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03" style="position:absolute;left:6989;top:11239;width:1077;height:259" coordorigin="8541,7204" coordsize="1417,360">
                <v:group id="_x0000_s1204" style="position:absolute;left:8541;top:7204;width:360;height:360" coordorigin="8541,7204" coordsize="360,360">
                  <v:oval id="_x0000_s1205" style="position:absolute;left:8579;top:7204;width:292;height:360"/>
                  <v:shape id="_x0000_s1206" type="#_x0000_t202" style="position:absolute;left:8541;top:7204;width:360;height:360" filled="f" stroked="f">
                    <v:textbox style="mso-next-textbox:#_x0000_s120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07" style="position:absolute;left:8871;top:7204;width:360;height:360" coordorigin="8871,7204" coordsize="360,360">
                  <v:oval id="_x0000_s1208" style="position:absolute;left:8939;top:7204;width:292;height:360"/>
                  <v:shape id="_x0000_s1209" type="#_x0000_t202" style="position:absolute;left:8871;top:7204;width:360;height:360" filled="f" stroked="f">
                    <v:textbox style="mso-next-textbox:#_x0000_s120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10" style="position:absolute;left:9231;top:7204;width:360;height:360" coordorigin="9231,7204" coordsize="360,360">
                  <v:oval id="_x0000_s1211" style="position:absolute;left:9261;top:7204;width:292;height:360"/>
                  <v:shape id="_x0000_s1212" type="#_x0000_t202" style="position:absolute;left:9231;top:7204;width:360;height:360" filled="f" stroked="f">
                    <v:textbox style="mso-next-textbox:#_x0000_s121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13" style="position:absolute;left:9591;top:7204;width:367;height:360" coordorigin="9591,7204" coordsize="367,360">
                  <v:oval id="_x0000_s1214" style="position:absolute;left:9666;top:7204;width:292;height:360"/>
                  <v:shape id="_x0000_s1215" type="#_x0000_t202" style="position:absolute;left:9591;top:7204;width:360;height:360" filled="f" stroked="f">
                    <v:textbox style="mso-next-textbox:#_x0000_s121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16" style="position:absolute;left:6989;top:13684;width:1077;height:259" coordorigin="8541,7204" coordsize="1417,360">
                <v:group id="_x0000_s1217" style="position:absolute;left:8541;top:7204;width:360;height:360" coordorigin="8541,7204" coordsize="360,360">
                  <v:oval id="_x0000_s1218" style="position:absolute;left:8579;top:7204;width:292;height:360"/>
                  <v:shape id="_x0000_s1219" type="#_x0000_t202" style="position:absolute;left:8541;top:7204;width:360;height:360" filled="f" stroked="f">
                    <v:textbox style="mso-next-textbox:#_x0000_s121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20" style="position:absolute;left:8871;top:7204;width:360;height:360" coordorigin="8871,7204" coordsize="360,360">
                  <v:oval id="_x0000_s1221" style="position:absolute;left:8939;top:7204;width:292;height:360"/>
                  <v:shape id="_x0000_s1222" type="#_x0000_t202" style="position:absolute;left:8871;top:7204;width:360;height:360" filled="f" stroked="f">
                    <v:textbox style="mso-next-textbox:#_x0000_s122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23" style="position:absolute;left:9231;top:7204;width:360;height:360" coordorigin="9231,7204" coordsize="360,360">
                  <v:oval id="_x0000_s1224" style="position:absolute;left:9261;top:7204;width:292;height:360"/>
                  <v:shape id="_x0000_s1225" type="#_x0000_t202" style="position:absolute;left:9231;top:7204;width:360;height:360" filled="f" stroked="f">
                    <v:textbox style="mso-next-textbox:#_x0000_s122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26" style="position:absolute;left:9591;top:7204;width:367;height:360" coordorigin="9591,7204" coordsize="367,360">
                  <v:oval id="_x0000_s1227" style="position:absolute;left:9666;top:7204;width:292;height:360"/>
                  <v:shape id="_x0000_s1228" type="#_x0000_t202" style="position:absolute;left:9591;top:7204;width:360;height:360" filled="f" stroked="f">
                    <v:textbox style="mso-next-textbox:#_x0000_s122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29" style="position:absolute;left:6989;top:11644;width:1077;height:259" coordorigin="8541,7204" coordsize="1417,360">
                <v:group id="_x0000_s1230" style="position:absolute;left:8541;top:7204;width:360;height:360" coordorigin="8541,7204" coordsize="360,360">
                  <v:oval id="_x0000_s1231" style="position:absolute;left:8579;top:7204;width:292;height:360"/>
                  <v:shape id="_x0000_s1232" type="#_x0000_t202" style="position:absolute;left:8541;top:7204;width:360;height:360" filled="f" stroked="f">
                    <v:textbox style="mso-next-textbox:#_x0000_s123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33" style="position:absolute;left:8871;top:7204;width:360;height:360" coordorigin="8871,7204" coordsize="360,360">
                  <v:oval id="_x0000_s1234" style="position:absolute;left:8939;top:7204;width:292;height:360"/>
                  <v:shape id="_x0000_s1235" type="#_x0000_t202" style="position:absolute;left:8871;top:7204;width:360;height:360" filled="f" stroked="f">
                    <v:textbox style="mso-next-textbox:#_x0000_s123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36" style="position:absolute;left:9231;top:7204;width:360;height:360" coordorigin="9231,7204" coordsize="360,360">
                  <v:oval id="_x0000_s1237" style="position:absolute;left:9261;top:7204;width:292;height:360"/>
                  <v:shape id="_x0000_s1238" type="#_x0000_t202" style="position:absolute;left:9231;top:7204;width:360;height:360" filled="f" stroked="f">
                    <v:textbox style="mso-next-textbox:#_x0000_s123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39" style="position:absolute;left:9591;top:7204;width:367;height:360" coordorigin="9591,7204" coordsize="367,360">
                  <v:oval id="_x0000_s1240" style="position:absolute;left:9666;top:7204;width:292;height:360"/>
                  <v:shape id="_x0000_s1241" type="#_x0000_t202" style="position:absolute;left:9591;top:7204;width:360;height:360" filled="f" stroked="f">
                    <v:textbox style="mso-next-textbox:#_x0000_s124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42" style="position:absolute;left:6989;top:12032;width:1077;height:258" coordorigin="8541,7204" coordsize="1417,360">
                <v:group id="_x0000_s1243" style="position:absolute;left:8541;top:7204;width:360;height:360" coordorigin="8541,7204" coordsize="360,360">
                  <v:oval id="_x0000_s1244" style="position:absolute;left:8579;top:7204;width:292;height:360"/>
                  <v:shape id="_x0000_s1245" type="#_x0000_t202" style="position:absolute;left:8541;top:7204;width:360;height:360" filled="f" stroked="f">
                    <v:textbox style="mso-next-textbox:#_x0000_s124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46" style="position:absolute;left:8871;top:7204;width:360;height:360" coordorigin="8871,7204" coordsize="360,360">
                  <v:oval id="_x0000_s1247" style="position:absolute;left:8939;top:7204;width:292;height:360"/>
                  <v:shape id="_x0000_s1248" type="#_x0000_t202" style="position:absolute;left:8871;top:7204;width:360;height:360" filled="f" stroked="f">
                    <v:textbox style="mso-next-textbox:#_x0000_s124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49" style="position:absolute;left:9231;top:7204;width:360;height:360" coordorigin="9231,7204" coordsize="360,360">
                  <v:oval id="_x0000_s1250" style="position:absolute;left:9261;top:7204;width:292;height:360"/>
                  <v:shape id="_x0000_s1251" type="#_x0000_t202" style="position:absolute;left:9231;top:7204;width:360;height:360" filled="f" stroked="f">
                    <v:textbox style="mso-next-textbox:#_x0000_s125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52" style="position:absolute;left:9591;top:7204;width:367;height:360" coordorigin="9591,7204" coordsize="367,360">
                  <v:oval id="_x0000_s1253" style="position:absolute;left:9666;top:7204;width:292;height:360"/>
                  <v:shape id="_x0000_s1254" type="#_x0000_t202" style="position:absolute;left:9591;top:7204;width:360;height:360" filled="f" stroked="f">
                    <v:textbox style="mso-next-textbox:#_x0000_s125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55" style="position:absolute;left:6989;top:12424;width:1077;height:258" coordorigin="8541,7204" coordsize="1417,360">
                <v:group id="_x0000_s1256" style="position:absolute;left:8541;top:7204;width:360;height:360" coordorigin="8541,7204" coordsize="360,360">
                  <v:oval id="_x0000_s1257" style="position:absolute;left:8579;top:7204;width:292;height:360"/>
                  <v:shape id="_x0000_s1258" type="#_x0000_t202" style="position:absolute;left:8541;top:7204;width:360;height:360" filled="f" stroked="f">
                    <v:textbox style="mso-next-textbox:#_x0000_s125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59" style="position:absolute;left:8871;top:7204;width:360;height:360" coordorigin="8871,7204" coordsize="360,360">
                  <v:oval id="_x0000_s1260" style="position:absolute;left:8939;top:7204;width:292;height:360"/>
                  <v:shape id="_x0000_s1261" type="#_x0000_t202" style="position:absolute;left:8871;top:7204;width:360;height:360" filled="f" stroked="f">
                    <v:textbox style="mso-next-textbox:#_x0000_s126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62" style="position:absolute;left:9231;top:7204;width:360;height:360" coordorigin="9231,7204" coordsize="360,360">
                  <v:oval id="_x0000_s1263" style="position:absolute;left:9261;top:7204;width:292;height:360"/>
                  <v:shape id="_x0000_s1264" type="#_x0000_t202" style="position:absolute;left:9231;top:7204;width:360;height:360" filled="f" stroked="f">
                    <v:textbox style="mso-next-textbox:#_x0000_s126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65" style="position:absolute;left:9591;top:7204;width:367;height:360" coordorigin="9591,7204" coordsize="367,360">
                  <v:oval id="_x0000_s1266" style="position:absolute;left:9666;top:7204;width:292;height:360"/>
                  <v:shape id="_x0000_s1267" type="#_x0000_t202" style="position:absolute;left:9591;top:7204;width:360;height:360" filled="f" stroked="f">
                    <v:textbox style="mso-next-textbox:#_x0000_s126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68" style="position:absolute;left:6989;top:12874;width:1077;height:258" coordorigin="8541,7204" coordsize="1417,360">
                <v:group id="_x0000_s1269" style="position:absolute;left:8541;top:7204;width:360;height:360" coordorigin="8541,7204" coordsize="360,360">
                  <v:oval id="_x0000_s1270" style="position:absolute;left:8579;top:7204;width:292;height:360"/>
                  <v:shape id="_x0000_s1271" type="#_x0000_t202" style="position:absolute;left:8541;top:7204;width:360;height:360" filled="f" stroked="f">
                    <v:textbox style="mso-next-textbox:#_x0000_s127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72" style="position:absolute;left:8871;top:7204;width:360;height:360" coordorigin="8871,7204" coordsize="360,360">
                  <v:oval id="_x0000_s1273" style="position:absolute;left:8939;top:7204;width:292;height:360"/>
                  <v:shape id="_x0000_s1274" type="#_x0000_t202" style="position:absolute;left:8871;top:7204;width:360;height:360" filled="f" stroked="f">
                    <v:textbox style="mso-next-textbox:#_x0000_s127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75" style="position:absolute;left:9231;top:7204;width:360;height:360" coordorigin="9231,7204" coordsize="360,360">
                  <v:oval id="_x0000_s1276" style="position:absolute;left:9261;top:7204;width:292;height:360"/>
                  <v:shape id="_x0000_s1277" type="#_x0000_t202" style="position:absolute;left:9231;top:7204;width:360;height:360" filled="f" stroked="f">
                    <v:textbox style="mso-next-textbox:#_x0000_s127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78" style="position:absolute;left:9591;top:7204;width:367;height:360" coordorigin="9591,7204" coordsize="367,360">
                  <v:oval id="_x0000_s1279" style="position:absolute;left:9666;top:7204;width:292;height:360"/>
                  <v:shape id="_x0000_s1280" type="#_x0000_t202" style="position:absolute;left:9591;top:7204;width:360;height:360" filled="f" stroked="f">
                    <v:textbox style="mso-next-textbox:#_x0000_s128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81" style="position:absolute;left:6989;top:13324;width:1077;height:259" coordorigin="8541,7204" coordsize="1417,360">
                <v:group id="_x0000_s1282" style="position:absolute;left:8541;top:7204;width:360;height:360" coordorigin="8541,7204" coordsize="360,360">
                  <v:oval id="_x0000_s1283" style="position:absolute;left:8579;top:7204;width:292;height:360"/>
                  <v:shape id="_x0000_s1284" type="#_x0000_t202" style="position:absolute;left:8541;top:7204;width:360;height:360" filled="f" stroked="f">
                    <v:textbox style="mso-next-textbox:#_x0000_s128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85" style="position:absolute;left:8871;top:7204;width:360;height:360" coordorigin="8871,7204" coordsize="360,360">
                  <v:oval id="_x0000_s1286" style="position:absolute;left:8939;top:7204;width:292;height:360"/>
                  <v:shape id="_x0000_s1287" type="#_x0000_t202" style="position:absolute;left:8871;top:7204;width:360;height:360" filled="f" stroked="f">
                    <v:textbox style="mso-next-textbox:#_x0000_s128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88" style="position:absolute;left:9231;top:7204;width:360;height:360" coordorigin="9231,7204" coordsize="360,360">
                  <v:oval id="_x0000_s1289" style="position:absolute;left:9261;top:7204;width:292;height:360"/>
                  <v:shape id="_x0000_s1290" type="#_x0000_t202" style="position:absolute;left:9231;top:7204;width:360;height:360" filled="f" stroked="f">
                    <v:textbox style="mso-next-textbox:#_x0000_s129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91" style="position:absolute;left:9591;top:7204;width:367;height:360" coordorigin="9591,7204" coordsize="367,360">
                  <v:oval id="_x0000_s1292" style="position:absolute;left:9666;top:7204;width:292;height:360"/>
                  <v:shape id="_x0000_s1293" type="#_x0000_t202" style="position:absolute;left:9591;top:7204;width:360;height:360" filled="f" stroked="f">
                    <v:textbox style="mso-next-textbox:#_x0000_s129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294" type="#_x0000_t202" style="position:absolute;left:6381;top:9904;width:590;height:4444" filled="f" stroked="f">
                <v:textbox style="mso-next-textbox:#_x0000_s1294">
                  <w:txbxContent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31</w:t>
                      </w:r>
                    </w:p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32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33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34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8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9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295" style="position:absolute;left:6381;top:5404;width:1685;height:4444" coordorigin="6381,9904" coordsize="1685,4444">
              <v:group id="_x0000_s1296" style="position:absolute;left:6989;top:10001;width:1077;height:258" coordorigin="8541,7204" coordsize="1417,360">
                <v:group id="_x0000_s1297" style="position:absolute;left:8541;top:7204;width:360;height:360" coordorigin="8541,7204" coordsize="360,360">
                  <v:oval id="_x0000_s1298" style="position:absolute;left:8579;top:7204;width:292;height:360"/>
                  <v:shape id="_x0000_s1299" type="#_x0000_t202" style="position:absolute;left:8541;top:7204;width:360;height:360" filled="f" stroked="f">
                    <v:textbox style="mso-next-textbox:#_x0000_s1299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00" style="position:absolute;left:8871;top:7204;width:360;height:360" coordorigin="8871,7204" coordsize="360,360">
                  <v:oval id="_x0000_s1301" style="position:absolute;left:8939;top:7204;width:292;height:360"/>
                  <v:shape id="_x0000_s1302" type="#_x0000_t202" style="position:absolute;left:8871;top:7204;width:360;height:360" filled="f" stroked="f">
                    <v:textbox style="mso-next-textbox:#_x0000_s1302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03" style="position:absolute;left:9231;top:7204;width:360;height:360" coordorigin="9231,7204" coordsize="360,360">
                  <v:oval id="_x0000_s1304" style="position:absolute;left:9261;top:7204;width:292;height:360"/>
                  <v:shape id="_x0000_s1305" type="#_x0000_t202" style="position:absolute;left:9231;top:7204;width:360;height:360" filled="f" stroked="f">
                    <v:textbox style="mso-next-textbox:#_x0000_s1305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06" style="position:absolute;left:9591;top:7204;width:367;height:360" coordorigin="9591,7204" coordsize="367,360">
                  <v:oval id="_x0000_s1307" style="position:absolute;left:9666;top:7204;width:292;height:360"/>
                  <v:shape id="_x0000_s1308" type="#_x0000_t202" style="position:absolute;left:9591;top:7204;width:360;height:360" filled="f" stroked="f">
                    <v:textbox style="mso-next-textbox:#_x0000_s1308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09" style="position:absolute;left:6989;top:10394;width:1077;height:257" coordorigin="8541,7204" coordsize="1417,360">
                <v:group id="_x0000_s1310" style="position:absolute;left:8541;top:7204;width:360;height:360" coordorigin="8541,7204" coordsize="360,360">
                  <v:oval id="_x0000_s1311" style="position:absolute;left:8579;top:7204;width:292;height:360"/>
                  <v:shape id="_x0000_s1312" type="#_x0000_t202" style="position:absolute;left:8541;top:7204;width:360;height:360" filled="f" stroked="f">
                    <v:textbox style="mso-next-textbox:#_x0000_s131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13" style="position:absolute;left:8871;top:7204;width:360;height:360" coordorigin="8871,7204" coordsize="360,360">
                  <v:oval id="_x0000_s1314" style="position:absolute;left:8939;top:7204;width:292;height:360"/>
                  <v:shape id="_x0000_s1315" type="#_x0000_t202" style="position:absolute;left:8871;top:7204;width:360;height:360" filled="f" stroked="f">
                    <v:textbox style="mso-next-textbox:#_x0000_s1315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16" style="position:absolute;left:9231;top:7204;width:360;height:360" coordorigin="9231,7204" coordsize="360,360">
                  <v:oval id="_x0000_s1317" style="position:absolute;left:9261;top:7204;width:292;height:360"/>
                  <v:shape id="_x0000_s1318" type="#_x0000_t202" style="position:absolute;left:9231;top:7204;width:360;height:360" filled="f" stroked="f">
                    <v:textbox style="mso-next-textbox:#_x0000_s131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19" style="position:absolute;left:9591;top:7204;width:367;height:360" coordorigin="9591,7204" coordsize="367,360">
                  <v:oval id="_x0000_s1320" style="position:absolute;left:9666;top:7204;width:292;height:360"/>
                  <v:shape id="_x0000_s1321" type="#_x0000_t202" style="position:absolute;left:9591;top:7204;width:360;height:360" filled="f" stroked="f">
                    <v:textbox style="mso-next-textbox:#_x0000_s132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22" style="position:absolute;left:6989;top:10804;width:1077;height:258" coordorigin="8541,7204" coordsize="1417,360">
                <v:group id="_x0000_s1323" style="position:absolute;left:8541;top:7204;width:360;height:360" coordorigin="8541,7204" coordsize="360,360">
                  <v:oval id="_x0000_s1324" style="position:absolute;left:8579;top:7204;width:292;height:360"/>
                  <v:shape id="_x0000_s1325" type="#_x0000_t202" style="position:absolute;left:8541;top:7204;width:360;height:360" filled="f" stroked="f">
                    <v:textbox style="mso-next-textbox:#_x0000_s132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26" style="position:absolute;left:8871;top:7204;width:360;height:360" coordorigin="8871,7204" coordsize="360,360">
                  <v:oval id="_x0000_s1327" style="position:absolute;left:8939;top:7204;width:292;height:360"/>
                  <v:shape id="_x0000_s1328" type="#_x0000_t202" style="position:absolute;left:8871;top:7204;width:360;height:360" filled="f" stroked="f">
                    <v:textbox style="mso-next-textbox:#_x0000_s132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29" style="position:absolute;left:9231;top:7204;width:360;height:360" coordorigin="9231,7204" coordsize="360,360">
                  <v:oval id="_x0000_s1330" style="position:absolute;left:9261;top:7204;width:292;height:360"/>
                  <v:shape id="_x0000_s1331" type="#_x0000_t202" style="position:absolute;left:9231;top:7204;width:360;height:360" filled="f" stroked="f">
                    <v:textbox style="mso-next-textbox:#_x0000_s133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32" style="position:absolute;left:9591;top:7204;width:367;height:360" coordorigin="9591,7204" coordsize="367,360">
                  <v:oval id="_x0000_s1333" style="position:absolute;left:9666;top:7204;width:292;height:360"/>
                  <v:shape id="_x0000_s1334" type="#_x0000_t202" style="position:absolute;left:9591;top:7204;width:360;height:360" filled="f" stroked="f">
                    <v:textbox style="mso-next-textbox:#_x0000_s133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35" style="position:absolute;left:6989;top:11239;width:1077;height:259" coordorigin="8541,7204" coordsize="1417,360">
                <v:group id="_x0000_s1336" style="position:absolute;left:8541;top:7204;width:360;height:360" coordorigin="8541,7204" coordsize="360,360">
                  <v:oval id="_x0000_s1337" style="position:absolute;left:8579;top:7204;width:292;height:360"/>
                  <v:shape id="_x0000_s1338" type="#_x0000_t202" style="position:absolute;left:8541;top:7204;width:360;height:360" filled="f" stroked="f">
                    <v:textbox style="mso-next-textbox:#_x0000_s133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39" style="position:absolute;left:8871;top:7204;width:360;height:360" coordorigin="8871,7204" coordsize="360,360">
                  <v:oval id="_x0000_s1340" style="position:absolute;left:8939;top:7204;width:292;height:360"/>
                  <v:shape id="_x0000_s1341" type="#_x0000_t202" style="position:absolute;left:8871;top:7204;width:360;height:360" filled="f" stroked="f">
                    <v:textbox style="mso-next-textbox:#_x0000_s134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42" style="position:absolute;left:9231;top:7204;width:360;height:360" coordorigin="9231,7204" coordsize="360,360">
                  <v:oval id="_x0000_s1343" style="position:absolute;left:9261;top:7204;width:292;height:360"/>
                  <v:shape id="_x0000_s1344" type="#_x0000_t202" style="position:absolute;left:9231;top:7204;width:360;height:360" filled="f" stroked="f">
                    <v:textbox style="mso-next-textbox:#_x0000_s134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45" style="position:absolute;left:9591;top:7204;width:367;height:360" coordorigin="9591,7204" coordsize="367,360">
                  <v:oval id="_x0000_s1346" style="position:absolute;left:9666;top:7204;width:292;height:360"/>
                  <v:shape id="_x0000_s1347" type="#_x0000_t202" style="position:absolute;left:9591;top:7204;width:360;height:360" filled="f" stroked="f">
                    <v:textbox style="mso-next-textbox:#_x0000_s134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48" style="position:absolute;left:6989;top:13684;width:1077;height:259" coordorigin="8541,7204" coordsize="1417,360">
                <v:group id="_x0000_s1349" style="position:absolute;left:8541;top:7204;width:360;height:360" coordorigin="8541,7204" coordsize="360,360">
                  <v:oval id="_x0000_s1350" style="position:absolute;left:8579;top:7204;width:292;height:360"/>
                  <v:shape id="_x0000_s1351" type="#_x0000_t202" style="position:absolute;left:8541;top:7204;width:360;height:360" filled="f" stroked="f">
                    <v:textbox style="mso-next-textbox:#_x0000_s135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52" style="position:absolute;left:8871;top:7204;width:360;height:360" coordorigin="8871,7204" coordsize="360,360">
                  <v:oval id="_x0000_s1353" style="position:absolute;left:8939;top:7204;width:292;height:360"/>
                  <v:shape id="_x0000_s1354" type="#_x0000_t202" style="position:absolute;left:8871;top:7204;width:360;height:360" filled="f" stroked="f">
                    <v:textbox style="mso-next-textbox:#_x0000_s135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55" style="position:absolute;left:9231;top:7204;width:360;height:360" coordorigin="9231,7204" coordsize="360,360">
                  <v:oval id="_x0000_s1356" style="position:absolute;left:9261;top:7204;width:292;height:360"/>
                  <v:shape id="_x0000_s1357" type="#_x0000_t202" style="position:absolute;left:9231;top:7204;width:360;height:360" filled="f" stroked="f">
                    <v:textbox style="mso-next-textbox:#_x0000_s135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58" style="position:absolute;left:9591;top:7204;width:367;height:360" coordorigin="9591,7204" coordsize="367,360">
                  <v:oval id="_x0000_s1359" style="position:absolute;left:9666;top:7204;width:292;height:360"/>
                  <v:shape id="_x0000_s1360" type="#_x0000_t202" style="position:absolute;left:9591;top:7204;width:360;height:360" filled="f" stroked="f">
                    <v:textbox style="mso-next-textbox:#_x0000_s136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61" style="position:absolute;left:6989;top:11644;width:1077;height:259" coordorigin="8541,7204" coordsize="1417,360">
                <v:group id="_x0000_s1362" style="position:absolute;left:8541;top:7204;width:360;height:360" coordorigin="8541,7204" coordsize="360,360">
                  <v:oval id="_x0000_s1363" style="position:absolute;left:8579;top:7204;width:292;height:360"/>
                  <v:shape id="_x0000_s1364" type="#_x0000_t202" style="position:absolute;left:8541;top:7204;width:360;height:360" filled="f" stroked="f">
                    <v:textbox style="mso-next-textbox:#_x0000_s136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65" style="position:absolute;left:8871;top:7204;width:360;height:360" coordorigin="8871,7204" coordsize="360,360">
                  <v:oval id="_x0000_s1366" style="position:absolute;left:8939;top:7204;width:292;height:360"/>
                  <v:shape id="_x0000_s1367" type="#_x0000_t202" style="position:absolute;left:8871;top:7204;width:360;height:360" filled="f" stroked="f">
                    <v:textbox style="mso-next-textbox:#_x0000_s136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68" style="position:absolute;left:9231;top:7204;width:360;height:360" coordorigin="9231,7204" coordsize="360,360">
                  <v:oval id="_x0000_s1369" style="position:absolute;left:9261;top:7204;width:292;height:360"/>
                  <v:shape id="_x0000_s1370" type="#_x0000_t202" style="position:absolute;left:9231;top:7204;width:360;height:360" filled="f" stroked="f">
                    <v:textbox style="mso-next-textbox:#_x0000_s137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71" style="position:absolute;left:9591;top:7204;width:367;height:360" coordorigin="9591,7204" coordsize="367,360">
                  <v:oval id="_x0000_s1372" style="position:absolute;left:9666;top:7204;width:292;height:360"/>
                  <v:shape id="_x0000_s1373" type="#_x0000_t202" style="position:absolute;left:9591;top:7204;width:360;height:360" filled="f" stroked="f">
                    <v:textbox style="mso-next-textbox:#_x0000_s137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74" style="position:absolute;left:6989;top:12032;width:1077;height:258" coordorigin="8541,7204" coordsize="1417,360">
                <v:group id="_x0000_s1375" style="position:absolute;left:8541;top:7204;width:360;height:360" coordorigin="8541,7204" coordsize="360,360">
                  <v:oval id="_x0000_s1376" style="position:absolute;left:8579;top:7204;width:292;height:360"/>
                  <v:shape id="_x0000_s1377" type="#_x0000_t202" style="position:absolute;left:8541;top:7204;width:360;height:360" filled="f" stroked="f">
                    <v:textbox style="mso-next-textbox:#_x0000_s137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78" style="position:absolute;left:8871;top:7204;width:360;height:360" coordorigin="8871,7204" coordsize="360,360">
                  <v:oval id="_x0000_s1379" style="position:absolute;left:8939;top:7204;width:292;height:360"/>
                  <v:shape id="_x0000_s1380" type="#_x0000_t202" style="position:absolute;left:8871;top:7204;width:360;height:360" filled="f" stroked="f">
                    <v:textbox style="mso-next-textbox:#_x0000_s138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81" style="position:absolute;left:9231;top:7204;width:360;height:360" coordorigin="9231,7204" coordsize="360,360">
                  <v:oval id="_x0000_s1382" style="position:absolute;left:9261;top:7204;width:292;height:360"/>
                  <v:shape id="_x0000_s1383" type="#_x0000_t202" style="position:absolute;left:9231;top:7204;width:360;height:360" filled="f" stroked="f">
                    <v:textbox style="mso-next-textbox:#_x0000_s138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84" style="position:absolute;left:9591;top:7204;width:367;height:360" coordorigin="9591,7204" coordsize="367,360">
                  <v:oval id="_x0000_s1385" style="position:absolute;left:9666;top:7204;width:292;height:360"/>
                  <v:shape id="_x0000_s1386" type="#_x0000_t202" style="position:absolute;left:9591;top:7204;width:360;height:360" filled="f" stroked="f">
                    <v:textbox style="mso-next-textbox:#_x0000_s138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87" style="position:absolute;left:6989;top:12424;width:1077;height:258" coordorigin="8541,7204" coordsize="1417,360">
                <v:group id="_x0000_s1388" style="position:absolute;left:8541;top:7204;width:360;height:360" coordorigin="8541,7204" coordsize="360,360">
                  <v:oval id="_x0000_s1389" style="position:absolute;left:8579;top:7204;width:292;height:360"/>
                  <v:shape id="_x0000_s1390" type="#_x0000_t202" style="position:absolute;left:8541;top:7204;width:360;height:360" filled="f" stroked="f">
                    <v:textbox style="mso-next-textbox:#_x0000_s139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91" style="position:absolute;left:8871;top:7204;width:360;height:360" coordorigin="8871,7204" coordsize="360,360">
                  <v:oval id="_x0000_s1392" style="position:absolute;left:8939;top:7204;width:292;height:360"/>
                  <v:shape id="_x0000_s1393" type="#_x0000_t202" style="position:absolute;left:8871;top:7204;width:360;height:360" filled="f" stroked="f">
                    <v:textbox style="mso-next-textbox:#_x0000_s139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94" style="position:absolute;left:9231;top:7204;width:360;height:360" coordorigin="9231,7204" coordsize="360,360">
                  <v:oval id="_x0000_s1395" style="position:absolute;left:9261;top:7204;width:292;height:360"/>
                  <v:shape id="_x0000_s1396" type="#_x0000_t202" style="position:absolute;left:9231;top:7204;width:360;height:360" filled="f" stroked="f">
                    <v:textbox style="mso-next-textbox:#_x0000_s139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97" style="position:absolute;left:9591;top:7204;width:367;height:360" coordorigin="9591,7204" coordsize="367,360">
                  <v:oval id="_x0000_s1398" style="position:absolute;left:9666;top:7204;width:292;height:360"/>
                  <v:shape id="_x0000_s1399" type="#_x0000_t202" style="position:absolute;left:9591;top:7204;width:360;height:360" filled="f" stroked="f">
                    <v:textbox style="mso-next-textbox:#_x0000_s139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00" style="position:absolute;left:6989;top:12874;width:1077;height:258" coordorigin="8541,7204" coordsize="1417,360">
                <v:group id="_x0000_s1401" style="position:absolute;left:8541;top:7204;width:360;height:360" coordorigin="8541,7204" coordsize="360,360">
                  <v:oval id="_x0000_s1402" style="position:absolute;left:8579;top:7204;width:292;height:360"/>
                  <v:shape id="_x0000_s1403" type="#_x0000_t202" style="position:absolute;left:8541;top:7204;width:360;height:360" filled="f" stroked="f">
                    <v:textbox style="mso-next-textbox:#_x0000_s140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04" style="position:absolute;left:8871;top:7204;width:360;height:360" coordorigin="8871,7204" coordsize="360,360">
                  <v:oval id="_x0000_s1405" style="position:absolute;left:8939;top:7204;width:292;height:360"/>
                  <v:shape id="_x0000_s1406" type="#_x0000_t202" style="position:absolute;left:8871;top:7204;width:360;height:360" filled="f" stroked="f">
                    <v:textbox style="mso-next-textbox:#_x0000_s140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07" style="position:absolute;left:9231;top:7204;width:360;height:360" coordorigin="9231,7204" coordsize="360,360">
                  <v:oval id="_x0000_s1408" style="position:absolute;left:9261;top:7204;width:292;height:360"/>
                  <v:shape id="_x0000_s1409" type="#_x0000_t202" style="position:absolute;left:9231;top:7204;width:360;height:360" filled="f" stroked="f">
                    <v:textbox style="mso-next-textbox:#_x0000_s140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10" style="position:absolute;left:9591;top:7204;width:367;height:360" coordorigin="9591,7204" coordsize="367,360">
                  <v:oval id="_x0000_s1411" style="position:absolute;left:9666;top:7204;width:292;height:360"/>
                  <v:shape id="_x0000_s1412" type="#_x0000_t202" style="position:absolute;left:9591;top:7204;width:360;height:360" filled="f" stroked="f">
                    <v:textbox style="mso-next-textbox:#_x0000_s141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13" style="position:absolute;left:6989;top:13324;width:1077;height:259" coordorigin="8541,7204" coordsize="1417,360">
                <v:group id="_x0000_s1414" style="position:absolute;left:8541;top:7204;width:360;height:360" coordorigin="8541,7204" coordsize="360,360">
                  <v:oval id="_x0000_s1415" style="position:absolute;left:8579;top:7204;width:292;height:360"/>
                  <v:shape id="_x0000_s1416" type="#_x0000_t202" style="position:absolute;left:8541;top:7204;width:360;height:360" filled="f" stroked="f">
                    <v:textbox style="mso-next-textbox:#_x0000_s141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17" style="position:absolute;left:8871;top:7204;width:360;height:360" coordorigin="8871,7204" coordsize="360,360">
                  <v:oval id="_x0000_s1418" style="position:absolute;left:8939;top:7204;width:292;height:360"/>
                  <v:shape id="_x0000_s1419" type="#_x0000_t202" style="position:absolute;left:8871;top:7204;width:360;height:360" filled="f" stroked="f">
                    <v:textbox style="mso-next-textbox:#_x0000_s141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20" style="position:absolute;left:9231;top:7204;width:360;height:360" coordorigin="9231,7204" coordsize="360,360">
                  <v:oval id="_x0000_s1421" style="position:absolute;left:9261;top:7204;width:292;height:360"/>
                  <v:shape id="_x0000_s1422" type="#_x0000_t202" style="position:absolute;left:9231;top:7204;width:360;height:360" filled="f" stroked="f">
                    <v:textbox style="mso-next-textbox:#_x0000_s142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23" style="position:absolute;left:9591;top:7204;width:367;height:360" coordorigin="9591,7204" coordsize="367,360">
                  <v:oval id="_x0000_s1424" style="position:absolute;left:9666;top:7204;width:292;height:360"/>
                  <v:shape id="_x0000_s1425" type="#_x0000_t202" style="position:absolute;left:9591;top:7204;width:360;height:360" filled="f" stroked="f">
                    <v:textbox style="mso-next-textbox:#_x0000_s142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426" type="#_x0000_t202" style="position:absolute;left:6381;top:9904;width:590;height:4444" filled="f" stroked="f">
                <v:textbox style="mso-next-textbox:#_x0000_s1426">
                  <w:txbxContent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8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C75A6C" w:rsidRDefault="00CB611A" w:rsidP="0099260A">
                      <w:pPr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9</w:t>
                      </w:r>
                    </w:p>
                    <w:p w:rsidR="00CB611A" w:rsidRPr="00C75A6C" w:rsidRDefault="00CB611A" w:rsidP="0099260A">
                      <w:pPr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427" style="position:absolute;left:8721;top:5404;width:1685;height:4444" coordorigin="6381,9904" coordsize="1685,4444">
              <v:group id="_x0000_s1428" style="position:absolute;left:6989;top:10001;width:1077;height:258" coordorigin="8541,7204" coordsize="1417,360">
                <v:group id="_x0000_s1429" style="position:absolute;left:8541;top:7204;width:360;height:360" coordorigin="8541,7204" coordsize="360,360">
                  <v:oval id="_x0000_s1430" style="position:absolute;left:8579;top:7204;width:292;height:360"/>
                  <v:shape id="_x0000_s1431" type="#_x0000_t202" style="position:absolute;left:8541;top:7204;width:360;height:360" filled="f" stroked="f">
                    <v:textbox style="mso-next-textbox:#_x0000_s1431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32" style="position:absolute;left:8871;top:7204;width:360;height:360" coordorigin="8871,7204" coordsize="360,360">
                  <v:oval id="_x0000_s1433" style="position:absolute;left:8939;top:7204;width:292;height:360"/>
                  <v:shape id="_x0000_s1434" type="#_x0000_t202" style="position:absolute;left:8871;top:7204;width:360;height:360" filled="f" stroked="f">
                    <v:textbox style="mso-next-textbox:#_x0000_s1434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35" style="position:absolute;left:9231;top:7204;width:360;height:360" coordorigin="9231,7204" coordsize="360,360">
                  <v:oval id="_x0000_s1436" style="position:absolute;left:9261;top:7204;width:292;height:360"/>
                  <v:shape id="_x0000_s1437" type="#_x0000_t202" style="position:absolute;left:9231;top:7204;width:360;height:360" filled="f" stroked="f">
                    <v:textbox style="mso-next-textbox:#_x0000_s1437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38" style="position:absolute;left:9591;top:7204;width:367;height:360" coordorigin="9591,7204" coordsize="367,360">
                  <v:oval id="_x0000_s1439" style="position:absolute;left:9666;top:7204;width:292;height:360"/>
                  <v:shape id="_x0000_s1440" type="#_x0000_t202" style="position:absolute;left:9591;top:7204;width:360;height:360" filled="f" stroked="f">
                    <v:textbox style="mso-next-textbox:#_x0000_s1440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41" style="position:absolute;left:6989;top:10394;width:1077;height:257" coordorigin="8541,7204" coordsize="1417,360">
                <v:group id="_x0000_s1442" style="position:absolute;left:8541;top:7204;width:360;height:360" coordorigin="8541,7204" coordsize="360,360">
                  <v:oval id="_x0000_s1443" style="position:absolute;left:8579;top:7204;width:292;height:360"/>
                  <v:shape id="_x0000_s1444" type="#_x0000_t202" style="position:absolute;left:8541;top:7204;width:360;height:360" filled="f" stroked="f">
                    <v:textbox style="mso-next-textbox:#_x0000_s144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45" style="position:absolute;left:8871;top:7204;width:360;height:360" coordorigin="8871,7204" coordsize="360,360">
                  <v:oval id="_x0000_s1446" style="position:absolute;left:8939;top:7204;width:292;height:360"/>
                  <v:shape id="_x0000_s1447" type="#_x0000_t202" style="position:absolute;left:8871;top:7204;width:360;height:360" filled="f" stroked="f">
                    <v:textbox style="mso-next-textbox:#_x0000_s1447">
                      <w:txbxContent>
                        <w:p w:rsidR="00CB611A" w:rsidRPr="006848FA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48" style="position:absolute;left:9231;top:7204;width:360;height:360" coordorigin="9231,7204" coordsize="360,360">
                  <v:oval id="_x0000_s1449" style="position:absolute;left:9261;top:7204;width:292;height:360"/>
                  <v:shape id="_x0000_s1450" type="#_x0000_t202" style="position:absolute;left:9231;top:7204;width:360;height:360" filled="f" stroked="f">
                    <v:textbox style="mso-next-textbox:#_x0000_s145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51" style="position:absolute;left:9591;top:7204;width:367;height:360" coordorigin="9591,7204" coordsize="367,360">
                  <v:oval id="_x0000_s1452" style="position:absolute;left:9666;top:7204;width:292;height:360"/>
                  <v:shape id="_x0000_s1453" type="#_x0000_t202" style="position:absolute;left:9591;top:7204;width:360;height:360" filled="f" stroked="f">
                    <v:textbox style="mso-next-textbox:#_x0000_s145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54" style="position:absolute;left:6989;top:10804;width:1077;height:258" coordorigin="8541,7204" coordsize="1417,360">
                <v:group id="_x0000_s1455" style="position:absolute;left:8541;top:7204;width:360;height:360" coordorigin="8541,7204" coordsize="360,360">
                  <v:oval id="_x0000_s1456" style="position:absolute;left:8579;top:7204;width:292;height:360"/>
                  <v:shape id="_x0000_s1457" type="#_x0000_t202" style="position:absolute;left:8541;top:7204;width:360;height:360" filled="f" stroked="f">
                    <v:textbox style="mso-next-textbox:#_x0000_s145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58" style="position:absolute;left:8871;top:7204;width:360;height:360" coordorigin="8871,7204" coordsize="360,360">
                  <v:oval id="_x0000_s1459" style="position:absolute;left:8939;top:7204;width:292;height:360"/>
                  <v:shape id="_x0000_s1460" type="#_x0000_t202" style="position:absolute;left:8871;top:7204;width:360;height:360" filled="f" stroked="f">
                    <v:textbox style="mso-next-textbox:#_x0000_s146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61" style="position:absolute;left:9231;top:7204;width:360;height:360" coordorigin="9231,7204" coordsize="360,360">
                  <v:oval id="_x0000_s1462" style="position:absolute;left:9261;top:7204;width:292;height:360"/>
                  <v:shape id="_x0000_s1463" type="#_x0000_t202" style="position:absolute;left:9231;top:7204;width:360;height:360" filled="f" stroked="f">
                    <v:textbox style="mso-next-textbox:#_x0000_s146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64" style="position:absolute;left:9591;top:7204;width:367;height:360" coordorigin="9591,7204" coordsize="367,360">
                  <v:oval id="_x0000_s1465" style="position:absolute;left:9666;top:7204;width:292;height:360"/>
                  <v:shape id="_x0000_s1466" type="#_x0000_t202" style="position:absolute;left:9591;top:7204;width:360;height:360" filled="f" stroked="f">
                    <v:textbox style="mso-next-textbox:#_x0000_s146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67" style="position:absolute;left:6989;top:11239;width:1077;height:259" coordorigin="8541,7204" coordsize="1417,360">
                <v:group id="_x0000_s1468" style="position:absolute;left:8541;top:7204;width:360;height:360" coordorigin="8541,7204" coordsize="360,360">
                  <v:oval id="_x0000_s1469" style="position:absolute;left:8579;top:7204;width:292;height:360"/>
                  <v:shape id="_x0000_s1470" type="#_x0000_t202" style="position:absolute;left:8541;top:7204;width:360;height:360" filled="f" stroked="f">
                    <v:textbox style="mso-next-textbox:#_x0000_s1470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71" style="position:absolute;left:8871;top:7204;width:360;height:360" coordorigin="8871,7204" coordsize="360,360">
                  <v:oval id="_x0000_s1472" style="position:absolute;left:8939;top:7204;width:292;height:360"/>
                  <v:shape id="_x0000_s1473" type="#_x0000_t202" style="position:absolute;left:8871;top:7204;width:360;height:360" filled="f" stroked="f">
                    <v:textbox style="mso-next-textbox:#_x0000_s147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74" style="position:absolute;left:9231;top:7204;width:360;height:360" coordorigin="9231,7204" coordsize="360,360">
                  <v:oval id="_x0000_s1475" style="position:absolute;left:9261;top:7204;width:292;height:360"/>
                  <v:shape id="_x0000_s1476" type="#_x0000_t202" style="position:absolute;left:9231;top:7204;width:360;height:360" filled="f" stroked="f">
                    <v:textbox style="mso-next-textbox:#_x0000_s147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77" style="position:absolute;left:9591;top:7204;width:367;height:360" coordorigin="9591,7204" coordsize="367,360">
                  <v:oval id="_x0000_s1478" style="position:absolute;left:9666;top:7204;width:292;height:360"/>
                  <v:shape id="_x0000_s1479" type="#_x0000_t202" style="position:absolute;left:9591;top:7204;width:360;height:360" filled="f" stroked="f">
                    <v:textbox style="mso-next-textbox:#_x0000_s147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80" style="position:absolute;left:6989;top:13684;width:1077;height:259" coordorigin="8541,7204" coordsize="1417,360">
                <v:group id="_x0000_s1481" style="position:absolute;left:8541;top:7204;width:360;height:360" coordorigin="8541,7204" coordsize="360,360">
                  <v:oval id="_x0000_s1482" style="position:absolute;left:8579;top:7204;width:292;height:360"/>
                  <v:shape id="_x0000_s1483" type="#_x0000_t202" style="position:absolute;left:8541;top:7204;width:360;height:360" filled="f" stroked="f">
                    <v:textbox style="mso-next-textbox:#_x0000_s1483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84" style="position:absolute;left:8871;top:7204;width:360;height:360" coordorigin="8871,7204" coordsize="360,360">
                  <v:oval id="_x0000_s1485" style="position:absolute;left:8939;top:7204;width:292;height:360"/>
                  <v:shape id="_x0000_s1486" type="#_x0000_t202" style="position:absolute;left:8871;top:7204;width:360;height:360" filled="f" stroked="f">
                    <v:textbox style="mso-next-textbox:#_x0000_s148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7" style="position:absolute;left:9231;top:7204;width:360;height:360" coordorigin="9231,7204" coordsize="360,360">
                  <v:oval id="_x0000_s1488" style="position:absolute;left:9261;top:7204;width:292;height:360"/>
                  <v:shape id="_x0000_s1489" type="#_x0000_t202" style="position:absolute;left:9231;top:7204;width:360;height:360" filled="f" stroked="f">
                    <v:textbox style="mso-next-textbox:#_x0000_s148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90" style="position:absolute;left:9591;top:7204;width:367;height:360" coordorigin="9591,7204" coordsize="367,360">
                  <v:oval id="_x0000_s1491" style="position:absolute;left:9666;top:7204;width:292;height:360"/>
                  <v:shape id="_x0000_s1492" type="#_x0000_t202" style="position:absolute;left:9591;top:7204;width:360;height:360" filled="f" stroked="f">
                    <v:textbox style="mso-next-textbox:#_x0000_s149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93" style="position:absolute;left:6989;top:11644;width:1077;height:259" coordorigin="8541,7204" coordsize="1417,360">
                <v:group id="_x0000_s1494" style="position:absolute;left:8541;top:7204;width:360;height:360" coordorigin="8541,7204" coordsize="360,360">
                  <v:oval id="_x0000_s1495" style="position:absolute;left:8579;top:7204;width:292;height:360"/>
                  <v:shape id="_x0000_s1496" type="#_x0000_t202" style="position:absolute;left:8541;top:7204;width:360;height:360" filled="f" stroked="f">
                    <v:textbox style="mso-next-textbox:#_x0000_s1496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7" style="position:absolute;left:8871;top:7204;width:360;height:360" coordorigin="8871,7204" coordsize="360,360">
                  <v:oval id="_x0000_s1498" style="position:absolute;left:8939;top:7204;width:292;height:360"/>
                  <v:shape id="_x0000_s1499" type="#_x0000_t202" style="position:absolute;left:8871;top:7204;width:360;height:360" filled="f" stroked="f">
                    <v:textbox style="mso-next-textbox:#_x0000_s149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00" style="position:absolute;left:9231;top:7204;width:360;height:360" coordorigin="9231,7204" coordsize="360,360">
                  <v:oval id="_x0000_s1501" style="position:absolute;left:9261;top:7204;width:292;height:360"/>
                  <v:shape id="_x0000_s1502" type="#_x0000_t202" style="position:absolute;left:9231;top:7204;width:360;height:360" filled="f" stroked="f">
                    <v:textbox style="mso-next-textbox:#_x0000_s150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03" style="position:absolute;left:9591;top:7204;width:367;height:360" coordorigin="9591,7204" coordsize="367,360">
                  <v:oval id="_x0000_s1504" style="position:absolute;left:9666;top:7204;width:292;height:360"/>
                  <v:shape id="_x0000_s1505" type="#_x0000_t202" style="position:absolute;left:9591;top:7204;width:360;height:360" filled="f" stroked="f">
                    <v:textbox style="mso-next-textbox:#_x0000_s150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6" style="position:absolute;left:6989;top:12032;width:1077;height:258" coordorigin="8541,7204" coordsize="1417,360">
                <v:group id="_x0000_s1507" style="position:absolute;left:8541;top:7204;width:360;height:360" coordorigin="8541,7204" coordsize="360,360">
                  <v:oval id="_x0000_s1508" style="position:absolute;left:8579;top:7204;width:292;height:360"/>
                  <v:shape id="_x0000_s1509" type="#_x0000_t202" style="position:absolute;left:8541;top:7204;width:360;height:360" filled="f" stroked="f">
                    <v:textbox style="mso-next-textbox:#_x0000_s1509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10" style="position:absolute;left:8871;top:7204;width:360;height:360" coordorigin="8871,7204" coordsize="360,360">
                  <v:oval id="_x0000_s1511" style="position:absolute;left:8939;top:7204;width:292;height:360"/>
                  <v:shape id="_x0000_s1512" type="#_x0000_t202" style="position:absolute;left:8871;top:7204;width:360;height:360" filled="f" stroked="f">
                    <v:textbox style="mso-next-textbox:#_x0000_s151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13" style="position:absolute;left:9231;top:7204;width:360;height:360" coordorigin="9231,7204" coordsize="360,360">
                  <v:oval id="_x0000_s1514" style="position:absolute;left:9261;top:7204;width:292;height:360"/>
                  <v:shape id="_x0000_s1515" type="#_x0000_t202" style="position:absolute;left:9231;top:7204;width:360;height:360" filled="f" stroked="f">
                    <v:textbox style="mso-next-textbox:#_x0000_s151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6" style="position:absolute;left:9591;top:7204;width:367;height:360" coordorigin="9591,7204" coordsize="367,360">
                  <v:oval id="_x0000_s1517" style="position:absolute;left:9666;top:7204;width:292;height:360"/>
                  <v:shape id="_x0000_s1518" type="#_x0000_t202" style="position:absolute;left:9591;top:7204;width:360;height:360" filled="f" stroked="f">
                    <v:textbox style="mso-next-textbox:#_x0000_s151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9" style="position:absolute;left:6989;top:12424;width:1077;height:258" coordorigin="8541,7204" coordsize="1417,360">
                <v:group id="_x0000_s1520" style="position:absolute;left:8541;top:7204;width:360;height:360" coordorigin="8541,7204" coordsize="360,360">
                  <v:oval id="_x0000_s1521" style="position:absolute;left:8579;top:7204;width:292;height:360"/>
                  <v:shape id="_x0000_s1522" type="#_x0000_t202" style="position:absolute;left:8541;top:7204;width:360;height:360" filled="f" stroked="f">
                    <v:textbox style="mso-next-textbox:#_x0000_s1522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23" style="position:absolute;left:8871;top:7204;width:360;height:360" coordorigin="8871,7204" coordsize="360,360">
                  <v:oval id="_x0000_s1524" style="position:absolute;left:8939;top:7204;width:292;height:360"/>
                  <v:shape id="_x0000_s1525" type="#_x0000_t202" style="position:absolute;left:8871;top:7204;width:360;height:360" filled="f" stroked="f">
                    <v:textbox style="mso-next-textbox:#_x0000_s152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6" style="position:absolute;left:9231;top:7204;width:360;height:360" coordorigin="9231,7204" coordsize="360,360">
                  <v:oval id="_x0000_s1527" style="position:absolute;left:9261;top:7204;width:292;height:360"/>
                  <v:shape id="_x0000_s1528" type="#_x0000_t202" style="position:absolute;left:9231;top:7204;width:360;height:360" filled="f" stroked="f">
                    <v:textbox style="mso-next-textbox:#_x0000_s152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9" style="position:absolute;left:9591;top:7204;width:367;height:360" coordorigin="9591,7204" coordsize="367,360">
                  <v:oval id="_x0000_s1530" style="position:absolute;left:9666;top:7204;width:292;height:360"/>
                  <v:shape id="_x0000_s1531" type="#_x0000_t202" style="position:absolute;left:9591;top:7204;width:360;height:360" filled="f" stroked="f">
                    <v:textbox style="mso-next-textbox:#_x0000_s153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32" style="position:absolute;left:6989;top:12874;width:1077;height:258" coordorigin="8541,7204" coordsize="1417,360">
                <v:group id="_x0000_s1533" style="position:absolute;left:8541;top:7204;width:360;height:360" coordorigin="8541,7204" coordsize="360,360">
                  <v:oval id="_x0000_s1534" style="position:absolute;left:8579;top:7204;width:292;height:360"/>
                  <v:shape id="_x0000_s1535" type="#_x0000_t202" style="position:absolute;left:8541;top:7204;width:360;height:360" filled="f" stroked="f">
                    <v:textbox style="mso-next-textbox:#_x0000_s1535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6" style="position:absolute;left:8871;top:7204;width:360;height:360" coordorigin="8871,7204" coordsize="360,360">
                  <v:oval id="_x0000_s1537" style="position:absolute;left:8939;top:7204;width:292;height:360"/>
                  <v:shape id="_x0000_s1538" type="#_x0000_t202" style="position:absolute;left:8871;top:7204;width:360;height:360" filled="f" stroked="f">
                    <v:textbox style="mso-next-textbox:#_x0000_s153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9" style="position:absolute;left:9231;top:7204;width:360;height:360" coordorigin="9231,7204" coordsize="360,360">
                  <v:oval id="_x0000_s1540" style="position:absolute;left:9261;top:7204;width:292;height:360"/>
                  <v:shape id="_x0000_s1541" type="#_x0000_t202" style="position:absolute;left:9231;top:7204;width:360;height:360" filled="f" stroked="f">
                    <v:textbox style="mso-next-textbox:#_x0000_s154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42" style="position:absolute;left:9591;top:7204;width:367;height:360" coordorigin="9591,7204" coordsize="367,360">
                  <v:oval id="_x0000_s1543" style="position:absolute;left:9666;top:7204;width:292;height:360"/>
                  <v:shape id="_x0000_s1544" type="#_x0000_t202" style="position:absolute;left:9591;top:7204;width:360;height:360" filled="f" stroked="f">
                    <v:textbox style="mso-next-textbox:#_x0000_s154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5" style="position:absolute;left:6989;top:13324;width:1077;height:259" coordorigin="8541,7204" coordsize="1417,360">
                <v:group id="_x0000_s1546" style="position:absolute;left:8541;top:7204;width:360;height:360" coordorigin="8541,7204" coordsize="360,360">
                  <v:oval id="_x0000_s1547" style="position:absolute;left:8579;top:7204;width:292;height:360"/>
                  <v:shape id="_x0000_s1548" type="#_x0000_t202" style="position:absolute;left:8541;top:7204;width:360;height:360" filled="f" stroked="f">
                    <v:textbox style="mso-next-textbox:#_x0000_s1548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9" style="position:absolute;left:8871;top:7204;width:360;height:360" coordorigin="8871,7204" coordsize="360,360">
                  <v:oval id="_x0000_s1550" style="position:absolute;left:8939;top:7204;width:292;height:360"/>
                  <v:shape id="_x0000_s1551" type="#_x0000_t202" style="position:absolute;left:8871;top:7204;width:360;height:360" filled="f" stroked="f">
                    <v:textbox style="mso-next-textbox:#_x0000_s1551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52" style="position:absolute;left:9231;top:7204;width:360;height:360" coordorigin="9231,7204" coordsize="360,360">
                  <v:oval id="_x0000_s1553" style="position:absolute;left:9261;top:7204;width:292;height:360"/>
                  <v:shape id="_x0000_s1554" type="#_x0000_t202" style="position:absolute;left:9231;top:7204;width:360;height:360" filled="f" stroked="f">
                    <v:textbox style="mso-next-textbox:#_x0000_s1554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5" style="position:absolute;left:9591;top:7204;width:367;height:360" coordorigin="9591,7204" coordsize="367,360">
                  <v:oval id="_x0000_s1556" style="position:absolute;left:9666;top:7204;width:292;height:360"/>
                  <v:shape id="_x0000_s1557" type="#_x0000_t202" style="position:absolute;left:9591;top:7204;width:360;height:360" filled="f" stroked="f">
                    <v:textbox style="mso-next-textbox:#_x0000_s1557">
                      <w:txbxContent>
                        <w:p w:rsidR="00CB611A" w:rsidRPr="00DC4DC1" w:rsidRDefault="00CB611A" w:rsidP="0099260A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558" type="#_x0000_t202" style="position:absolute;left:6381;top:9904;width:590;height:4444" filled="f" stroked="f">
                <v:textbox style="mso-next-textbox:#_x0000_s1558">
                  <w:txbxContent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</w:p>
                    <w:p w:rsidR="00CB611A" w:rsidRPr="00BD4ADF" w:rsidRDefault="00CB611A" w:rsidP="0099260A">
                      <w:pPr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12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13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14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8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9</w:t>
                      </w: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CB611A" w:rsidRPr="00BA60D3" w:rsidRDefault="00CB611A" w:rsidP="0099260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</w:p>
    <w:p w:rsidR="00CB611A" w:rsidRDefault="00CB611A" w:rsidP="00E87B11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CB611A" w:rsidRPr="00E87B11" w:rsidRDefault="00CB611A" w:rsidP="00E87B11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559" type="#_x0000_t62" style="position:absolute;left:0;text-align:left;margin-left:-8.8pt;margin-top:438.35pt;width:239.45pt;height:131.05pt;z-index:-251660288" adj="4785,6420" fillcolor="silver" strokecolor="green" strokeweight="6pt">
            <v:stroke linestyle="thickBetweenThin"/>
            <v:textbox style="mso-next-textbox:#_x0000_s1559">
              <w:txbxContent>
                <w:p w:rsidR="00CB611A" w:rsidRPr="00970E7D" w:rsidRDefault="00CB611A" w:rsidP="0099260A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970E7D">
                    <w:rPr>
                      <w:rFonts w:ascii="Comic Sans MS" w:hAnsi="Comic Sans MS" w:cs="Comic Sans MS"/>
                      <w:b/>
                      <w:bCs/>
                    </w:rPr>
                    <w:t xml:space="preserve">Süre: 40 Dakika        Başarılar… </w:t>
                  </w:r>
                </w:p>
                <w:p w:rsidR="00CB611A" w:rsidRPr="00970E7D" w:rsidRDefault="00CB611A" w:rsidP="0099260A">
                  <w:pPr>
                    <w:rPr>
                      <w:rFonts w:ascii="Atatürk" w:hAnsi="Atatürk" w:cs="Atatürk"/>
                      <w:b/>
                      <w:bCs/>
                      <w:sz w:val="44"/>
                      <w:szCs w:val="44"/>
                    </w:rPr>
                  </w:pPr>
                  <w:r w:rsidRPr="00970E7D">
                    <w:rPr>
                      <w:rFonts w:ascii="Atatürk" w:hAnsi="Atatürk" w:cs="Atatürk"/>
                      <w:b/>
                      <w:bCs/>
                      <w:sz w:val="44"/>
                      <w:szCs w:val="44"/>
                    </w:rPr>
                    <w:t>Özgür BÜTÜNER</w:t>
                  </w:r>
                </w:p>
                <w:p w:rsidR="00CB611A" w:rsidRPr="00970E7D" w:rsidRDefault="00CB611A" w:rsidP="0099260A">
                  <w:pPr>
                    <w:rPr>
                      <w:rFonts w:ascii="Atatürk" w:hAnsi="Atatürk" w:cs="Atatürk"/>
                      <w:b/>
                      <w:bCs/>
                      <w:sz w:val="32"/>
                      <w:szCs w:val="32"/>
                    </w:rPr>
                  </w:pPr>
                  <w:r w:rsidRPr="00970E7D">
                    <w:rPr>
                      <w:rFonts w:ascii="Atatürk Tur" w:hAnsi="Atatürk Tur" w:cs="Atatürk Tur"/>
                      <w:b/>
                      <w:bCs/>
                      <w:sz w:val="32"/>
                      <w:szCs w:val="32"/>
                    </w:rPr>
                    <w:t xml:space="preserve">Türkçe Öğretmeniniz </w:t>
                  </w:r>
                </w:p>
                <w:p w:rsidR="00CB611A" w:rsidRDefault="00CB611A" w:rsidP="0099260A">
                  <w:pPr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</w:pPr>
                  <w:r w:rsidRPr="00970E7D"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  <w:t xml:space="preserve">Not: Her sorunun doğru cevabı </w:t>
                  </w:r>
                </w:p>
                <w:p w:rsidR="00CB611A" w:rsidRPr="00970E7D" w:rsidRDefault="00CB611A" w:rsidP="0099260A">
                  <w:pPr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  <w:t>4 ( dört )</w:t>
                  </w:r>
                  <w:r w:rsidRPr="00970E7D">
                    <w:rPr>
                      <w:rFonts w:ascii="Comic Sans MS" w:hAnsi="Comic Sans MS" w:cs="Comic Sans MS"/>
                      <w:b/>
                      <w:bCs/>
                      <w:u w:val="single"/>
                    </w:rPr>
                    <w:t xml:space="preserve"> puandır.                             </w:t>
                  </w:r>
                </w:p>
                <w:p w:rsidR="00CB611A" w:rsidRDefault="00CB611A" w:rsidP="00C65A67">
                  <w:pPr>
                    <w:jc w:val="both"/>
                    <w:rPr>
                      <w:rFonts w:ascii="Cambria" w:hAnsi="Cambria" w:cs="Cambria"/>
                      <w:i/>
                      <w:iCs/>
                      <w:sz w:val="22"/>
                      <w:szCs w:val="22"/>
                    </w:rPr>
                  </w:pPr>
                  <w:hyperlink r:id="rId10" w:history="1">
                    <w:r>
                      <w:rPr>
                        <w:rStyle w:val="Hyperlink"/>
                        <w:rFonts w:ascii="Cambria" w:hAnsi="Cambria" w:cs="Cambria"/>
                        <w:i/>
                        <w:iCs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ambria" w:hAnsi="Cambria" w:cs="Cambria"/>
                      <w:i/>
                      <w:iCs/>
                      <w:sz w:val="22"/>
                      <w:szCs w:val="22"/>
                    </w:rPr>
                    <w:t xml:space="preserve"> </w:t>
                  </w:r>
                </w:p>
                <w:p w:rsidR="00CB611A" w:rsidRPr="00970E7D" w:rsidRDefault="00CB611A" w:rsidP="0099260A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shape>
        </w:pict>
      </w:r>
    </w:p>
    <w:sectPr w:rsidR="00CB611A" w:rsidRPr="00E87B11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tatürk Tur">
    <w:altName w:val="Arabic Typesetting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5FFC"/>
    <w:multiLevelType w:val="hybridMultilevel"/>
    <w:tmpl w:val="4F028B5A"/>
    <w:lvl w:ilvl="0" w:tplc="A6BC1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823434"/>
    <w:multiLevelType w:val="hybridMultilevel"/>
    <w:tmpl w:val="DFA8DF72"/>
    <w:lvl w:ilvl="0" w:tplc="040C8C46">
      <w:start w:val="1"/>
      <w:numFmt w:val="upperLetter"/>
      <w:lvlText w:val="%1)"/>
      <w:lvlJc w:val="left"/>
      <w:pPr>
        <w:ind w:left="735" w:hanging="375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bCs/>
        <w:color w:val="auto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6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40D0704"/>
    <w:multiLevelType w:val="hybridMultilevel"/>
    <w:tmpl w:val="BA54BB28"/>
    <w:lvl w:ilvl="0" w:tplc="B8EA7B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36F9F"/>
    <w:multiLevelType w:val="hybridMultilevel"/>
    <w:tmpl w:val="14FC6D5C"/>
    <w:lvl w:ilvl="0" w:tplc="DE9C9D4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B8F75AB"/>
    <w:multiLevelType w:val="hybridMultilevel"/>
    <w:tmpl w:val="02B08B90"/>
    <w:lvl w:ilvl="0" w:tplc="74102CDC">
      <w:start w:val="1"/>
      <w:numFmt w:val="upp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3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5">
    <w:nsid w:val="558A5E1A"/>
    <w:multiLevelType w:val="singleLevel"/>
    <w:tmpl w:val="81504F1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002314"/>
    <w:multiLevelType w:val="hybridMultilevel"/>
    <w:tmpl w:val="60647982"/>
    <w:lvl w:ilvl="0" w:tplc="70BEA5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38A60DA"/>
    <w:multiLevelType w:val="hybridMultilevel"/>
    <w:tmpl w:val="AEBE579A"/>
    <w:lvl w:ilvl="0" w:tplc="3078DDA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0F13B0"/>
    <w:multiLevelType w:val="hybridMultilevel"/>
    <w:tmpl w:val="ADEA97AE"/>
    <w:lvl w:ilvl="0" w:tplc="2124CCA0">
      <w:start w:val="1"/>
      <w:numFmt w:val="decimal"/>
      <w:lvlText w:val="%1.)"/>
      <w:lvlJc w:val="left"/>
      <w:pPr>
        <w:ind w:left="360" w:hanging="360"/>
      </w:pPr>
      <w:rPr>
        <w:rFonts w:ascii="Comic Sans MS" w:hAnsi="Comic Sans MS" w:cs="Comic Sans MS" w:hint="default"/>
        <w:b/>
        <w:bCs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C1115AA"/>
    <w:multiLevelType w:val="hybridMultilevel"/>
    <w:tmpl w:val="23585670"/>
    <w:lvl w:ilvl="0" w:tplc="6C4ABDCC">
      <w:start w:val="1"/>
      <w:numFmt w:val="upperLetter"/>
      <w:lvlText w:val="%1)"/>
      <w:lvlJc w:val="left"/>
      <w:pPr>
        <w:ind w:left="735" w:hanging="375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3F6C97"/>
    <w:multiLevelType w:val="hybridMultilevel"/>
    <w:tmpl w:val="149AA470"/>
    <w:lvl w:ilvl="0" w:tplc="FF84116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6"/>
  </w:num>
  <w:num w:numId="5">
    <w:abstractNumId w:val="14"/>
  </w:num>
  <w:num w:numId="6">
    <w:abstractNumId w:val="21"/>
  </w:num>
  <w:num w:numId="7">
    <w:abstractNumId w:val="5"/>
  </w:num>
  <w:num w:numId="8">
    <w:abstractNumId w:val="4"/>
    <w:lvlOverride w:ilvl="0">
      <w:startOverride w:val="1"/>
    </w:lvlOverride>
  </w:num>
  <w:num w:numId="9">
    <w:abstractNumId w:val="6"/>
  </w:num>
  <w:num w:numId="10">
    <w:abstractNumId w:val="2"/>
  </w:num>
  <w:num w:numId="11">
    <w:abstractNumId w:val="13"/>
  </w:num>
  <w:num w:numId="12">
    <w:abstractNumId w:val="11"/>
  </w:num>
  <w:num w:numId="13">
    <w:abstractNumId w:val="8"/>
  </w:num>
  <w:num w:numId="14">
    <w:abstractNumId w:val="12"/>
  </w:num>
  <w:num w:numId="15">
    <w:abstractNumId w:val="18"/>
  </w:num>
  <w:num w:numId="16">
    <w:abstractNumId w:val="22"/>
  </w:num>
  <w:num w:numId="17">
    <w:abstractNumId w:val="17"/>
  </w:num>
  <w:num w:numId="18">
    <w:abstractNumId w:val="1"/>
  </w:num>
  <w:num w:numId="19">
    <w:abstractNumId w:val="20"/>
  </w:num>
  <w:num w:numId="20">
    <w:abstractNumId w:val="15"/>
  </w:num>
  <w:num w:numId="21">
    <w:abstractNumId w:val="10"/>
  </w:num>
  <w:num w:numId="22">
    <w:abstractNumId w:val="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A18"/>
    <w:rsid w:val="00021B3F"/>
    <w:rsid w:val="000257A6"/>
    <w:rsid w:val="00032A3E"/>
    <w:rsid w:val="00043C31"/>
    <w:rsid w:val="000569B9"/>
    <w:rsid w:val="0006060D"/>
    <w:rsid w:val="00070CD0"/>
    <w:rsid w:val="00076B54"/>
    <w:rsid w:val="000829B6"/>
    <w:rsid w:val="00093952"/>
    <w:rsid w:val="000E228C"/>
    <w:rsid w:val="000E4BFB"/>
    <w:rsid w:val="000F1FDB"/>
    <w:rsid w:val="001060A0"/>
    <w:rsid w:val="001343A4"/>
    <w:rsid w:val="0013674C"/>
    <w:rsid w:val="00144B0E"/>
    <w:rsid w:val="001514CB"/>
    <w:rsid w:val="0015354C"/>
    <w:rsid w:val="00162A2A"/>
    <w:rsid w:val="0016356D"/>
    <w:rsid w:val="00171322"/>
    <w:rsid w:val="001816CA"/>
    <w:rsid w:val="00181ACA"/>
    <w:rsid w:val="00195C9D"/>
    <w:rsid w:val="001B4886"/>
    <w:rsid w:val="001C1CA1"/>
    <w:rsid w:val="001C646B"/>
    <w:rsid w:val="001D2CFD"/>
    <w:rsid w:val="001E53A9"/>
    <w:rsid w:val="001F6DAA"/>
    <w:rsid w:val="00202097"/>
    <w:rsid w:val="002048B5"/>
    <w:rsid w:val="0021241E"/>
    <w:rsid w:val="002343B6"/>
    <w:rsid w:val="00250C80"/>
    <w:rsid w:val="002817F8"/>
    <w:rsid w:val="002920FB"/>
    <w:rsid w:val="002960C8"/>
    <w:rsid w:val="002A718D"/>
    <w:rsid w:val="002B4DF8"/>
    <w:rsid w:val="002B6EE8"/>
    <w:rsid w:val="002D473F"/>
    <w:rsid w:val="002F5025"/>
    <w:rsid w:val="002F5F57"/>
    <w:rsid w:val="003142AD"/>
    <w:rsid w:val="00324EAC"/>
    <w:rsid w:val="00331554"/>
    <w:rsid w:val="00340D2A"/>
    <w:rsid w:val="0034338B"/>
    <w:rsid w:val="003A4FBB"/>
    <w:rsid w:val="003B4A84"/>
    <w:rsid w:val="003D144D"/>
    <w:rsid w:val="003E7D67"/>
    <w:rsid w:val="003F3DD4"/>
    <w:rsid w:val="003F3EC3"/>
    <w:rsid w:val="003F78A7"/>
    <w:rsid w:val="003F7A0C"/>
    <w:rsid w:val="004041C8"/>
    <w:rsid w:val="0042103A"/>
    <w:rsid w:val="00427D47"/>
    <w:rsid w:val="0044408B"/>
    <w:rsid w:val="00444A2B"/>
    <w:rsid w:val="00462110"/>
    <w:rsid w:val="0047440F"/>
    <w:rsid w:val="00485179"/>
    <w:rsid w:val="004B459B"/>
    <w:rsid w:val="0051292D"/>
    <w:rsid w:val="005228A6"/>
    <w:rsid w:val="0052480A"/>
    <w:rsid w:val="005410E0"/>
    <w:rsid w:val="005555CD"/>
    <w:rsid w:val="00566B78"/>
    <w:rsid w:val="00577791"/>
    <w:rsid w:val="005819C4"/>
    <w:rsid w:val="005B78DC"/>
    <w:rsid w:val="005C035F"/>
    <w:rsid w:val="005C1D8C"/>
    <w:rsid w:val="005C49B4"/>
    <w:rsid w:val="005C50D5"/>
    <w:rsid w:val="005E56B0"/>
    <w:rsid w:val="005F5CF8"/>
    <w:rsid w:val="0061055C"/>
    <w:rsid w:val="006301BF"/>
    <w:rsid w:val="00641C8E"/>
    <w:rsid w:val="00655068"/>
    <w:rsid w:val="00657669"/>
    <w:rsid w:val="00671F30"/>
    <w:rsid w:val="00684122"/>
    <w:rsid w:val="006848FA"/>
    <w:rsid w:val="00695ED1"/>
    <w:rsid w:val="006A44EC"/>
    <w:rsid w:val="006A563D"/>
    <w:rsid w:val="006D3202"/>
    <w:rsid w:val="006D5613"/>
    <w:rsid w:val="00701989"/>
    <w:rsid w:val="00707D1F"/>
    <w:rsid w:val="00735965"/>
    <w:rsid w:val="00747B65"/>
    <w:rsid w:val="00760342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8798E"/>
    <w:rsid w:val="008A63EC"/>
    <w:rsid w:val="00954FCC"/>
    <w:rsid w:val="0095561F"/>
    <w:rsid w:val="00956EAF"/>
    <w:rsid w:val="00970E7D"/>
    <w:rsid w:val="00981C29"/>
    <w:rsid w:val="00987788"/>
    <w:rsid w:val="0099260A"/>
    <w:rsid w:val="009B3B65"/>
    <w:rsid w:val="009C2888"/>
    <w:rsid w:val="009D3889"/>
    <w:rsid w:val="009F32C3"/>
    <w:rsid w:val="009F5445"/>
    <w:rsid w:val="00A01B76"/>
    <w:rsid w:val="00A279C8"/>
    <w:rsid w:val="00A32D7C"/>
    <w:rsid w:val="00A45235"/>
    <w:rsid w:val="00A57D77"/>
    <w:rsid w:val="00AA5B33"/>
    <w:rsid w:val="00AC4FBE"/>
    <w:rsid w:val="00AD59E0"/>
    <w:rsid w:val="00AE653B"/>
    <w:rsid w:val="00AF4582"/>
    <w:rsid w:val="00AF49DA"/>
    <w:rsid w:val="00AF536C"/>
    <w:rsid w:val="00AF54DB"/>
    <w:rsid w:val="00B00D1A"/>
    <w:rsid w:val="00B07068"/>
    <w:rsid w:val="00B46793"/>
    <w:rsid w:val="00B67928"/>
    <w:rsid w:val="00B8046A"/>
    <w:rsid w:val="00B90287"/>
    <w:rsid w:val="00BA60D3"/>
    <w:rsid w:val="00BB0720"/>
    <w:rsid w:val="00BC3DCB"/>
    <w:rsid w:val="00BC5123"/>
    <w:rsid w:val="00BC66DD"/>
    <w:rsid w:val="00BD0048"/>
    <w:rsid w:val="00BD3817"/>
    <w:rsid w:val="00BD4ADF"/>
    <w:rsid w:val="00BD6127"/>
    <w:rsid w:val="00BD67C3"/>
    <w:rsid w:val="00BD7458"/>
    <w:rsid w:val="00BE3FBF"/>
    <w:rsid w:val="00BE7A18"/>
    <w:rsid w:val="00BF2471"/>
    <w:rsid w:val="00C023DC"/>
    <w:rsid w:val="00C054DE"/>
    <w:rsid w:val="00C268BD"/>
    <w:rsid w:val="00C57808"/>
    <w:rsid w:val="00C61C04"/>
    <w:rsid w:val="00C65A67"/>
    <w:rsid w:val="00C75A6C"/>
    <w:rsid w:val="00C777ED"/>
    <w:rsid w:val="00C9147C"/>
    <w:rsid w:val="00C91E8C"/>
    <w:rsid w:val="00CB611A"/>
    <w:rsid w:val="00CB6F30"/>
    <w:rsid w:val="00CD4314"/>
    <w:rsid w:val="00CF67B5"/>
    <w:rsid w:val="00D23EC2"/>
    <w:rsid w:val="00D2796D"/>
    <w:rsid w:val="00D333C1"/>
    <w:rsid w:val="00D40587"/>
    <w:rsid w:val="00D4180C"/>
    <w:rsid w:val="00D429B8"/>
    <w:rsid w:val="00D45C9A"/>
    <w:rsid w:val="00D51022"/>
    <w:rsid w:val="00D531F4"/>
    <w:rsid w:val="00D53AA6"/>
    <w:rsid w:val="00D5689A"/>
    <w:rsid w:val="00D57BFE"/>
    <w:rsid w:val="00DA2C7D"/>
    <w:rsid w:val="00DA55D5"/>
    <w:rsid w:val="00DB561D"/>
    <w:rsid w:val="00DB7ACC"/>
    <w:rsid w:val="00DC4DC1"/>
    <w:rsid w:val="00DC5828"/>
    <w:rsid w:val="00DC6EE7"/>
    <w:rsid w:val="00DE3148"/>
    <w:rsid w:val="00DE6556"/>
    <w:rsid w:val="00DF55FD"/>
    <w:rsid w:val="00E04E60"/>
    <w:rsid w:val="00E13048"/>
    <w:rsid w:val="00E13D4F"/>
    <w:rsid w:val="00E275FE"/>
    <w:rsid w:val="00E3771A"/>
    <w:rsid w:val="00E511C2"/>
    <w:rsid w:val="00E55A19"/>
    <w:rsid w:val="00E6420A"/>
    <w:rsid w:val="00E80416"/>
    <w:rsid w:val="00E87B11"/>
    <w:rsid w:val="00EA0F8C"/>
    <w:rsid w:val="00EA4E91"/>
    <w:rsid w:val="00EA4F75"/>
    <w:rsid w:val="00EB2F09"/>
    <w:rsid w:val="00ED6E02"/>
    <w:rsid w:val="00EE528E"/>
    <w:rsid w:val="00F07FFB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555CD"/>
    <w:rPr>
      <w:rFonts w:ascii="Times New Roman" w:hAnsi="Times New Roman" w:cs="Times New Roman"/>
      <w:b/>
      <w:bCs/>
      <w:sz w:val="36"/>
      <w:szCs w:val="36"/>
      <w:lang w:eastAsia="tr-TR"/>
    </w:rPr>
  </w:style>
  <w:style w:type="paragraph" w:styleId="ListParagraph">
    <w:name w:val="List Paragraph"/>
    <w:basedOn w:val="Normal"/>
    <w:uiPriority w:val="99"/>
    <w:qFormat/>
    <w:rsid w:val="00BE7A18"/>
    <w:pPr>
      <w:ind w:left="720"/>
    </w:pPr>
  </w:style>
  <w:style w:type="character" w:styleId="Strong">
    <w:name w:val="Strong"/>
    <w:basedOn w:val="DefaultParagraphFont"/>
    <w:uiPriority w:val="99"/>
    <w:qFormat/>
    <w:rsid w:val="00162A2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E6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653B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link w:val="NoSpacingChar"/>
    <w:uiPriority w:val="99"/>
    <w:qFormat/>
    <w:rsid w:val="003D144D"/>
    <w:rPr>
      <w:rFonts w:ascii="Times New Roman" w:eastAsia="MS Mincho" w:hAnsi="Times New Roman"/>
      <w:sz w:val="24"/>
      <w:szCs w:val="24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aliases w:val="Normal Girinti Char,Normal Girinti Char Char Char"/>
    <w:basedOn w:val="Normal"/>
    <w:uiPriority w:val="99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 Narrow"/>
      <w:b/>
      <w:bCs/>
      <w:noProof/>
      <w:u w:color="993366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A279C8"/>
    <w:rPr>
      <w:rFonts w:ascii="Times New Roman" w:eastAsia="MS Mincho" w:hAnsi="Times New Roman" w:cs="Times New Roman"/>
      <w:sz w:val="24"/>
      <w:szCs w:val="24"/>
      <w:lang w:val="tr-TR" w:eastAsia="tr-TR"/>
    </w:rPr>
  </w:style>
  <w:style w:type="paragraph" w:customStyle="1" w:styleId="Pa18">
    <w:name w:val="Pa18"/>
    <w:basedOn w:val="Normal"/>
    <w:next w:val="Normal"/>
    <w:uiPriority w:val="99"/>
    <w:rsid w:val="00A279C8"/>
    <w:pPr>
      <w:autoSpaceDE w:val="0"/>
      <w:autoSpaceDN w:val="0"/>
      <w:adjustRightInd w:val="0"/>
      <w:spacing w:line="201" w:lineRule="atLeast"/>
    </w:pPr>
    <w:rPr>
      <w:rFonts w:ascii="Arial" w:hAnsi="Arial" w:cs="Arial"/>
      <w:u w:color="003366"/>
    </w:rPr>
  </w:style>
  <w:style w:type="paragraph" w:customStyle="1" w:styleId="Pa19">
    <w:name w:val="Pa19"/>
    <w:basedOn w:val="Normal"/>
    <w:next w:val="Normal"/>
    <w:uiPriority w:val="99"/>
    <w:rsid w:val="00A279C8"/>
    <w:pPr>
      <w:autoSpaceDE w:val="0"/>
      <w:autoSpaceDN w:val="0"/>
      <w:adjustRightInd w:val="0"/>
      <w:spacing w:line="201" w:lineRule="atLeast"/>
    </w:pPr>
    <w:rPr>
      <w:rFonts w:ascii="Arial" w:hAnsi="Arial" w:cs="Arial"/>
      <w:u w:color="003366"/>
    </w:rPr>
  </w:style>
  <w:style w:type="paragraph" w:customStyle="1" w:styleId="Pa15">
    <w:name w:val="Pa15"/>
    <w:basedOn w:val="Normal"/>
    <w:next w:val="Normal"/>
    <w:uiPriority w:val="99"/>
    <w:rsid w:val="00A279C8"/>
    <w:pPr>
      <w:autoSpaceDE w:val="0"/>
      <w:autoSpaceDN w:val="0"/>
      <w:adjustRightInd w:val="0"/>
      <w:spacing w:line="201" w:lineRule="atLeast"/>
    </w:pPr>
    <w:rPr>
      <w:rFonts w:ascii="Arial" w:hAnsi="Arial" w:cs="Arial"/>
      <w:u w:color="003366"/>
    </w:rPr>
  </w:style>
  <w:style w:type="character" w:customStyle="1" w:styleId="A6">
    <w:name w:val="A6"/>
    <w:uiPriority w:val="99"/>
    <w:rsid w:val="00A279C8"/>
    <w:rPr>
      <w:rFonts w:ascii="Arial" w:hAnsi="Arial" w:cs="Arial"/>
      <w:b/>
      <w:bCs/>
      <w:color w:val="000000"/>
    </w:rPr>
  </w:style>
  <w:style w:type="character" w:customStyle="1" w:styleId="A7">
    <w:name w:val="A7"/>
    <w:uiPriority w:val="99"/>
    <w:rsid w:val="00A279C8"/>
    <w:rPr>
      <w:rFonts w:ascii="Arial" w:hAnsi="Arial" w:cs="Arial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rsid w:val="00BC66DD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rsid w:val="0048517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85179"/>
    <w:rPr>
      <w:rFonts w:ascii="Courier New" w:hAnsi="Courier New" w:cs="Courier New"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9F32C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F55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1816CA"/>
    <w:pPr>
      <w:spacing w:after="200" w:line="276" w:lineRule="auto"/>
      <w:ind w:left="720"/>
    </w:pPr>
    <w:rPr>
      <w:rFonts w:ascii="Arial" w:hAnsi="Arial" w:cs="Arial"/>
      <w:b/>
      <w:bCs/>
      <w:sz w:val="20"/>
      <w:szCs w:val="20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E275FE"/>
  </w:style>
  <w:style w:type="paragraph" w:styleId="Header">
    <w:name w:val="header"/>
    <w:basedOn w:val="Normal"/>
    <w:link w:val="HeaderChar"/>
    <w:uiPriority w:val="99"/>
    <w:rsid w:val="00E55A1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55A19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Normal0">
    <w:name w:val="[Normal]"/>
    <w:uiPriority w:val="99"/>
    <w:rsid w:val="0017132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07FFB"/>
    <w:pPr>
      <w:ind w:left="180" w:hanging="180"/>
      <w:jc w:val="both"/>
    </w:pPr>
    <w:rPr>
      <w:rFonts w:ascii="Comic Sans MS" w:hAnsi="Comic Sans MS" w:cs="Comic Sans MS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07FFB"/>
    <w:rPr>
      <w:rFonts w:ascii="Comic Sans MS" w:hAnsi="Comic Sans MS" w:cs="Comic Sans MS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65A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30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ng.clipart.me/previews/3b3/black-and-white-locomotive-vector-22852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491</TotalTime>
  <Pages>3</Pages>
  <Words>1310</Words>
  <Characters>7470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</dc:creator>
  <cp:keywords/>
  <dc:description/>
  <cp:lastModifiedBy>edanur</cp:lastModifiedBy>
  <cp:revision>17</cp:revision>
  <cp:lastPrinted>2013-04-25T13:30:00Z</cp:lastPrinted>
  <dcterms:created xsi:type="dcterms:W3CDTF">2015-01-03T10:32:00Z</dcterms:created>
  <dcterms:modified xsi:type="dcterms:W3CDTF">2015-05-25T17:43:00Z</dcterms:modified>
</cp:coreProperties>
</file>