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E72" w:rsidRDefault="009F2E72" w:rsidP="00804C2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2015-2016 Eğitim Öğretim 6. Sınıflar Matematik Dersi 1. Dönem 2. Yazılı Sorularıdır.</w:t>
      </w:r>
    </w:p>
    <w:p w:rsidR="009F2E72" w:rsidRDefault="009F2E72" w:rsidP="00804C2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  O  R  U  L  A  R</w:t>
      </w:r>
    </w:p>
    <w:p w:rsidR="009F2E72" w:rsidRDefault="009F2E72" w:rsidP="00804C2A">
      <w:pPr>
        <w:jc w:val="center"/>
        <w:rPr>
          <w:rFonts w:ascii="Arial" w:hAnsi="Arial" w:cs="Arial"/>
          <w:b/>
          <w:sz w:val="20"/>
          <w:szCs w:val="20"/>
        </w:rPr>
        <w:sectPr w:rsidR="009F2E72" w:rsidSect="00804C2A"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 (5 Puan)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51638C"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1" o:spid="_x0000_i1025" type="#_x0000_t75" style="width:242.25pt;height:67.5pt;visibility:visible">
            <v:imagedata r:id="rId4" o:title=""/>
          </v:shape>
        </w:pic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 (5 Puan)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51638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Resim 91" o:spid="_x0000_i1026" type="#_x0000_t75" style="width:241.5pt;height:85.5pt;visibility:visible">
            <v:imagedata r:id="rId5" o:title=""/>
          </v:shape>
        </w:pic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noProof/>
          <w:lang w:eastAsia="tr-TR"/>
        </w:rPr>
        <w:pict>
          <v:shape id="Resim 51" o:spid="_x0000_s1026" type="#_x0000_t75" style="position:absolute;margin-left:14.3pt;margin-top:22.95pt;width:217.5pt;height:65.25pt;z-index:251658240;visibility:visible">
            <v:imagedata r:id="rId6" o:title=""/>
          </v:shape>
        </w:pict>
      </w:r>
      <w:r>
        <w:rPr>
          <w:rFonts w:ascii="Arial" w:hAnsi="Arial" w:cs="Arial"/>
          <w:b/>
          <w:sz w:val="20"/>
          <w:szCs w:val="20"/>
        </w:rPr>
        <w:t>3)   (5 Puan)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   (5 Puan)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51638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Resim 46" o:spid="_x0000_i1027" type="#_x0000_t75" style="width:241.5pt;height:81pt;visibility:visible">
            <v:imagedata r:id="rId7" o:title=""/>
          </v:shape>
        </w:pic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5)  (5 Puan)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51638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Resim 37" o:spid="_x0000_i1028" type="#_x0000_t75" style="width:239.25pt;height:54pt;visibility:visible">
            <v:imagedata r:id="rId8" o:title=""/>
          </v:shape>
        </w:pic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6)  (5 Puan)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51638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Resim 40" o:spid="_x0000_i1029" type="#_x0000_t75" style="width:240pt;height:63.75pt;visibility:visible">
            <v:imagedata r:id="rId9" o:title=""/>
          </v:shape>
        </w:pic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7)  (5 Puan)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51638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Resim 2" o:spid="_x0000_i1030" type="#_x0000_t75" style="width:261.75pt;height:153pt;visibility:visible">
            <v:imagedata r:id="rId10" o:title=""/>
          </v:shape>
        </w:pic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8)  (5 Puan)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51638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Resim 1" o:spid="_x0000_i1031" type="#_x0000_t75" style="width:251.25pt;height:138.75pt;visibility:visible">
            <v:imagedata r:id="rId11" o:title=""/>
          </v:shape>
        </w:pic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9)  (5 Puan)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 w:rsidRPr="0051638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Resim 67" o:spid="_x0000_i1032" type="#_x0000_t75" style="width:243.75pt;height:192pt;visibility:visible">
            <v:imagedata r:id="rId12" o:title=""/>
          </v:shape>
        </w:pic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10)  (5 Puan) 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 w:rsidRPr="0051638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Resim 73" o:spid="_x0000_i1033" type="#_x0000_t75" style="width:242.25pt;height:125.25pt;visibility:visible">
            <v:imagedata r:id="rId13" o:title=""/>
          </v:shape>
        </w:pic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11)  (5 Puan)                                                                        </w:t>
      </w:r>
    </w:p>
    <w:p w:rsidR="009F2E72" w:rsidRDefault="009F2E72" w:rsidP="00804C2A">
      <w:pPr>
        <w:rPr>
          <w:rFonts w:ascii="Arial" w:hAnsi="Arial" w:cs="Arial"/>
          <w:b/>
          <w:sz w:val="20"/>
          <w:szCs w:val="20"/>
        </w:rPr>
      </w:pPr>
      <w:r>
        <w:rPr>
          <w:noProof/>
          <w:lang w:eastAsia="tr-TR"/>
        </w:rPr>
        <w:pict>
          <v:shape id="Resim 2" o:spid="_x0000_s1027" type="#_x0000_t75" style="position:absolute;margin-left:9.05pt;margin-top:25.2pt;width:225pt;height:88.5pt;z-index:251659264;visibility:visible">
            <v:imagedata r:id="rId14" o:title=""/>
          </v:shape>
        </w:pi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12)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Aşağıdaki kesirleri küçükten-büyüğe sıralayınız.          (9 puan)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59" w:dyaOrig="620">
          <v:shape id="_x0000_i1034" type="#_x0000_t75" style="width:42.75pt;height:30.75pt" o:ole="">
            <v:imagedata r:id="rId15" o:title=""/>
          </v:shape>
          <o:OLEObject Type="Embed" ProgID="Equation.3" ShapeID="_x0000_i1034" DrawAspect="Content" ObjectID="_1506937488" r:id="rId16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40" w:dyaOrig="620">
          <v:shape id="_x0000_i1035" type="#_x0000_t75" style="width:51pt;height:30.75pt" o:ole="">
            <v:imagedata r:id="rId17" o:title=""/>
          </v:shape>
          <o:OLEObject Type="Embed" ProgID="Equation.3" ShapeID="_x0000_i1035" DrawAspect="Content" ObjectID="_1506937489" r:id="rId18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59" w:dyaOrig="620">
          <v:shape id="_x0000_i1036" type="#_x0000_t75" style="width:42.75pt;height:30.75pt" o:ole="">
            <v:imagedata r:id="rId19" o:title=""/>
          </v:shape>
          <o:OLEObject Type="Embed" ProgID="Equation.3" ShapeID="_x0000_i1036" DrawAspect="Content" ObjectID="_1506937490" r:id="rId20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13) Aşağıdaki toplama işlemini yapınız.(9 puan)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00" w:dyaOrig="620">
          <v:shape id="_x0000_i1037" type="#_x0000_t75" style="width:39pt;height:30.75pt" o:ole="">
            <v:imagedata r:id="rId21" o:title=""/>
          </v:shape>
          <o:OLEObject Type="Embed" ProgID="Equation.3" ShapeID="_x0000_i1037" DrawAspect="Content" ObjectID="_1506937491" r:id="rId22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60" w:dyaOrig="620">
          <v:shape id="_x0000_i1038" type="#_x0000_t75" style="width:53.25pt;height:30.75pt" o:ole="">
            <v:imagedata r:id="rId23" o:title=""/>
          </v:shape>
          <o:OLEObject Type="Embed" ProgID="Equation.3" ShapeID="_x0000_i1038" DrawAspect="Content" ObjectID="_1506937492" r:id="rId24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99" w:dyaOrig="620">
          <v:shape id="_x0000_i1039" type="#_x0000_t75" style="width:50.25pt;height:30.75pt" o:ole="">
            <v:imagedata r:id="rId25" o:title=""/>
          </v:shape>
          <o:OLEObject Type="Embed" ProgID="Equation.3" ShapeID="_x0000_i1039" DrawAspect="Content" ObjectID="_1506937493" r:id="rId26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14) Aşağıdaki çıkarma işlemlerini yapınız.(9 puan) 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99" w:dyaOrig="620">
          <v:shape id="_x0000_i1040" type="#_x0000_t75" style="width:50.25pt;height:30.75pt" o:ole="">
            <v:imagedata r:id="rId27" o:title=""/>
          </v:shape>
          <o:OLEObject Type="Embed" ProgID="Equation.3" ShapeID="_x0000_i1040" DrawAspect="Content" ObjectID="_1506937494" r:id="rId28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60" w:dyaOrig="620">
          <v:shape id="_x0000_i1041" type="#_x0000_t75" style="width:48pt;height:30.75pt" o:ole="">
            <v:imagedata r:id="rId29" o:title=""/>
          </v:shape>
          <o:OLEObject Type="Embed" ProgID="Equation.3" ShapeID="_x0000_i1041" DrawAspect="Content" ObjectID="_1506937495" r:id="rId30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140" w:dyaOrig="620">
          <v:shape id="_x0000_i1042" type="#_x0000_t75" style="width:57pt;height:30.75pt" o:ole="">
            <v:imagedata r:id="rId31" o:title=""/>
          </v:shape>
          <o:OLEObject Type="Embed" ProgID="Equation.3" ShapeID="_x0000_i1042" DrawAspect="Content" ObjectID="_1506937496" r:id="rId32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15) Aşağıdaki çarpma işlemlerini yapınız.(9 puan)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40" w:dyaOrig="620">
          <v:shape id="_x0000_i1043" type="#_x0000_t75" style="width:42pt;height:30.75pt" o:ole="">
            <v:imagedata r:id="rId33" o:title=""/>
          </v:shape>
          <o:OLEObject Type="Embed" ProgID="Equation.3" ShapeID="_x0000_i1043" DrawAspect="Content" ObjectID="_1506937497" r:id="rId34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00" w:dyaOrig="620">
          <v:shape id="_x0000_i1044" type="#_x0000_t75" style="width:39pt;height:30.75pt" o:ole="">
            <v:imagedata r:id="rId35" o:title=""/>
          </v:shape>
          <o:OLEObject Type="Embed" ProgID="Equation.3" ShapeID="_x0000_i1044" DrawAspect="Content" ObjectID="_1506937498" r:id="rId36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60" w:dyaOrig="620">
          <v:shape id="_x0000_i1045" type="#_x0000_t75" style="width:53.25pt;height:30.75pt" o:ole="">
            <v:imagedata r:id="rId37" o:title=""/>
          </v:shape>
          <o:OLEObject Type="Embed" ProgID="Equation.3" ShapeID="_x0000_i1045" DrawAspect="Content" ObjectID="_1506937499" r:id="rId38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16) Aşağıdaki bölme işlemlerini yapınız.(9 puan)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40" w:dyaOrig="620">
          <v:shape id="_x0000_i1046" type="#_x0000_t75" style="width:42pt;height:30.75pt" o:ole="">
            <v:imagedata r:id="rId39" o:title=""/>
          </v:shape>
          <o:OLEObject Type="Embed" ProgID="Equation.3" ShapeID="_x0000_i1046" DrawAspect="Content" ObjectID="_1506937500" r:id="rId40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00" w:dyaOrig="620">
          <v:shape id="_x0000_i1047" type="#_x0000_t75" style="width:45.75pt;height:30.75pt" o:ole="">
            <v:imagedata r:id="rId41" o:title=""/>
          </v:shape>
          <o:OLEObject Type="Embed" ProgID="Equation.3" ShapeID="_x0000_i1047" DrawAspect="Content" ObjectID="_1506937501" r:id="rId42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00" w:dyaOrig="620">
          <v:shape id="_x0000_i1048" type="#_x0000_t75" style="width:45.75pt;height:30.75pt" o:ole="">
            <v:imagedata r:id="rId43" o:title=""/>
          </v:shape>
          <o:OLEObject Type="Embed" ProgID="Equation.3" ShapeID="_x0000_i1048" DrawAspect="Content" ObjectID="_1506937502" r:id="rId44"/>
        </w:objec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Her sorunun kaç puan olduğu üzerinde yazılmıştır.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Süre 1 ders saatidir.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Başarılar…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Default="009F2E72" w:rsidP="008D4CF9">
      <w:pPr>
        <w:ind w:left="2832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Muhammed DEMİR</w:t>
      </w:r>
    </w:p>
    <w:p w:rsidR="009F2E72" w:rsidRDefault="009F2E72" w:rsidP="00804C2A">
      <w:pPr>
        <w:rPr>
          <w:rFonts w:ascii="Arial" w:hAnsi="Arial" w:cs="Arial"/>
          <w:b/>
          <w:noProof/>
          <w:sz w:val="16"/>
          <w:szCs w:val="16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                                </w:t>
      </w:r>
      <w:r>
        <w:rPr>
          <w:rFonts w:ascii="Arial" w:hAnsi="Arial" w:cs="Arial"/>
          <w:b/>
          <w:noProof/>
          <w:sz w:val="16"/>
          <w:szCs w:val="16"/>
          <w:lang w:eastAsia="tr-TR"/>
        </w:rPr>
        <w:t>MATEMATİK ÖĞRETMENİ</w:t>
      </w:r>
    </w:p>
    <w:p w:rsidR="009F2E72" w:rsidRDefault="009F2E72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9F2E72" w:rsidRDefault="009F2E72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9F2E72" w:rsidRPr="004867BA" w:rsidRDefault="009F2E72" w:rsidP="00804C2A">
      <w:pP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hyperlink r:id="rId45" w:history="1">
        <w:r>
          <w:rPr>
            <w:rStyle w:val="Hyperlink"/>
            <w:rFonts w:ascii="Arial" w:hAnsi="Arial" w:cs="Arial"/>
            <w:b/>
            <w:noProof/>
            <w:sz w:val="20"/>
            <w:szCs w:val="20"/>
            <w:lang w:eastAsia="tr-TR"/>
          </w:rPr>
          <w:t>http://www.sorubak.com</w:t>
        </w:r>
      </w:hyperlink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9F2E72" w:rsidRDefault="009F2E72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2E72" w:rsidRPr="00804C2A" w:rsidRDefault="009F2E72" w:rsidP="00804C2A">
      <w:pPr>
        <w:rPr>
          <w:rFonts w:ascii="Arial" w:hAnsi="Arial" w:cs="Arial"/>
          <w:b/>
          <w:sz w:val="20"/>
          <w:szCs w:val="20"/>
        </w:rPr>
      </w:pPr>
    </w:p>
    <w:sectPr w:rsidR="009F2E72" w:rsidRPr="00804C2A" w:rsidSect="00804C2A">
      <w:type w:val="continuous"/>
      <w:pgSz w:w="11906" w:h="16838"/>
      <w:pgMar w:top="426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4C2A"/>
    <w:rsid w:val="00034B3E"/>
    <w:rsid w:val="002740E8"/>
    <w:rsid w:val="003B6F6A"/>
    <w:rsid w:val="004473B3"/>
    <w:rsid w:val="00471D09"/>
    <w:rsid w:val="004867BA"/>
    <w:rsid w:val="0051638C"/>
    <w:rsid w:val="005826D6"/>
    <w:rsid w:val="005A57D8"/>
    <w:rsid w:val="006343D8"/>
    <w:rsid w:val="0064682E"/>
    <w:rsid w:val="00666AB3"/>
    <w:rsid w:val="00751041"/>
    <w:rsid w:val="00804C2A"/>
    <w:rsid w:val="00854ADD"/>
    <w:rsid w:val="00880DFF"/>
    <w:rsid w:val="008D4CF9"/>
    <w:rsid w:val="008E2E5A"/>
    <w:rsid w:val="009A1DA6"/>
    <w:rsid w:val="009B56D7"/>
    <w:rsid w:val="009C7B56"/>
    <w:rsid w:val="009F2E72"/>
    <w:rsid w:val="00A079DC"/>
    <w:rsid w:val="00BE13B7"/>
    <w:rsid w:val="00BE3753"/>
    <w:rsid w:val="00D87D0D"/>
    <w:rsid w:val="00E375EC"/>
    <w:rsid w:val="00F47060"/>
    <w:rsid w:val="00FE2CDC"/>
    <w:rsid w:val="00FE6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D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4C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0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4C2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E60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24.wmf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wmf"/><Relationship Id="rId25" Type="http://schemas.openxmlformats.org/officeDocument/2006/relationships/image" Target="media/image17.wmf"/><Relationship Id="rId33" Type="http://schemas.openxmlformats.org/officeDocument/2006/relationships/image" Target="media/image21.wmf"/><Relationship Id="rId38" Type="http://schemas.openxmlformats.org/officeDocument/2006/relationships/oleObject" Target="embeddings/oleObject12.bin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9.wmf"/><Relationship Id="rId41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3.wmf"/><Relationship Id="rId40" Type="http://schemas.openxmlformats.org/officeDocument/2006/relationships/oleObject" Target="embeddings/oleObject13.bin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23" Type="http://schemas.openxmlformats.org/officeDocument/2006/relationships/image" Target="media/image1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10" Type="http://schemas.openxmlformats.org/officeDocument/2006/relationships/image" Target="media/image7.png"/><Relationship Id="rId19" Type="http://schemas.openxmlformats.org/officeDocument/2006/relationships/image" Target="media/image14.wmf"/><Relationship Id="rId31" Type="http://schemas.openxmlformats.org/officeDocument/2006/relationships/image" Target="media/image20.wmf"/><Relationship Id="rId44" Type="http://schemas.openxmlformats.org/officeDocument/2006/relationships/oleObject" Target="embeddings/oleObject15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4.bin"/><Relationship Id="rId27" Type="http://schemas.openxmlformats.org/officeDocument/2006/relationships/image" Target="media/image18.wmf"/><Relationship Id="rId30" Type="http://schemas.openxmlformats.org/officeDocument/2006/relationships/oleObject" Target="embeddings/oleObject8.bin"/><Relationship Id="rId35" Type="http://schemas.openxmlformats.org/officeDocument/2006/relationships/image" Target="media/image22.wmf"/><Relationship Id="rId43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198</Words>
  <Characters>1129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BİRSEN</cp:lastModifiedBy>
  <cp:revision>3</cp:revision>
  <cp:lastPrinted>2014-12-06T19:38:00Z</cp:lastPrinted>
  <dcterms:created xsi:type="dcterms:W3CDTF">2014-12-10T20:00:00Z</dcterms:created>
  <dcterms:modified xsi:type="dcterms:W3CDTF">2015-10-21T09:58:00Z</dcterms:modified>
  <cp:category>www.sorubak.com</cp:category>
</cp:coreProperties>
</file>