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51" w:rsidRPr="00C743B0" w:rsidRDefault="007C3451" w:rsidP="00C743B0">
      <w:pPr>
        <w:pStyle w:val="NoSpacing"/>
        <w:tabs>
          <w:tab w:val="left" w:pos="8982"/>
        </w:tabs>
        <w:rPr>
          <w:b/>
        </w:rPr>
      </w:pPr>
      <w:r w:rsidRPr="00C743B0">
        <w:rPr>
          <w:b/>
        </w:rPr>
        <w:t>Name – Surname:</w:t>
      </w:r>
      <w:r w:rsidRPr="00C743B0">
        <w:rPr>
          <w:b/>
        </w:rPr>
        <w:tab/>
        <w:t>Mark:</w:t>
      </w:r>
    </w:p>
    <w:p w:rsidR="007C3451" w:rsidRDefault="007C3451" w:rsidP="00C743B0">
      <w:pPr>
        <w:pStyle w:val="NoSpacing"/>
        <w:rPr>
          <w:b/>
        </w:rPr>
      </w:pPr>
      <w:r w:rsidRPr="00C743B0">
        <w:rPr>
          <w:b/>
        </w:rPr>
        <w:t>Number – Class:</w:t>
      </w:r>
    </w:p>
    <w:p w:rsidR="007C3451" w:rsidRDefault="007C3451" w:rsidP="00C743B0">
      <w:pPr>
        <w:pStyle w:val="NoSpacing"/>
        <w:rPr>
          <w:b/>
        </w:rPr>
      </w:pPr>
    </w:p>
    <w:p w:rsidR="007C3451" w:rsidRPr="00C743B0" w:rsidRDefault="007C3451" w:rsidP="00C743B0">
      <w:pPr>
        <w:pStyle w:val="NoSpacing"/>
        <w:rPr>
          <w:b/>
          <w:sz w:val="24"/>
          <w:szCs w:val="24"/>
        </w:rPr>
      </w:pPr>
      <w:r>
        <w:rPr>
          <w:b/>
        </w:rPr>
        <w:t xml:space="preserve">A-)  </w:t>
      </w:r>
      <w:r w:rsidRPr="00C743B0">
        <w:t>Write down</w:t>
      </w:r>
      <w:r>
        <w:rPr>
          <w:b/>
        </w:rPr>
        <w:t xml:space="preserve"> </w:t>
      </w:r>
      <w:r w:rsidRPr="00C743B0">
        <w:rPr>
          <w:b/>
          <w:sz w:val="24"/>
          <w:szCs w:val="24"/>
        </w:rPr>
        <w:t>What time is it?</w:t>
      </w:r>
      <w:r>
        <w:rPr>
          <w:b/>
          <w:sz w:val="24"/>
          <w:szCs w:val="24"/>
        </w:rPr>
        <w:t xml:space="preserve"> ( </w:t>
      </w:r>
      <w:r>
        <w:rPr>
          <w:sz w:val="24"/>
          <w:szCs w:val="24"/>
        </w:rPr>
        <w:t xml:space="preserve">3x 5=15 </w:t>
      </w:r>
      <w:r>
        <w:rPr>
          <w:b/>
          <w:sz w:val="24"/>
          <w:szCs w:val="24"/>
        </w:rPr>
        <w:t>)</w:t>
      </w:r>
    </w:p>
    <w:p w:rsidR="007C3451" w:rsidRDefault="007C3451" w:rsidP="00C743B0">
      <w:pPr>
        <w:pStyle w:val="NoSpacing"/>
        <w:rPr>
          <w:b/>
          <w:sz w:val="24"/>
          <w:szCs w:val="24"/>
        </w:rPr>
      </w:pPr>
    </w:p>
    <w:p w:rsidR="007C3451" w:rsidRPr="00C743B0" w:rsidRDefault="007C3451" w:rsidP="00C743B0">
      <w:pPr>
        <w:pStyle w:val="NoSpacing"/>
        <w:rPr>
          <w:b/>
        </w:rPr>
      </w:pPr>
      <w:r w:rsidRPr="007E3D4C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9.5pt;height:123pt;visibility:visible">
            <v:imagedata r:id="rId7" o:title=""/>
          </v:shape>
        </w:pict>
      </w:r>
    </w:p>
    <w:p w:rsidR="007C3451" w:rsidRDefault="007C3451" w:rsidP="00C743B0">
      <w:pPr>
        <w:pStyle w:val="NoSpacing"/>
      </w:pPr>
    </w:p>
    <w:p w:rsidR="007C3451" w:rsidRPr="008059E8" w:rsidRDefault="007C3451" w:rsidP="00C743B0">
      <w:pPr>
        <w:pStyle w:val="NoSpacing"/>
        <w:rPr>
          <w:b/>
          <w:sz w:val="24"/>
          <w:szCs w:val="24"/>
        </w:rPr>
      </w:pPr>
      <w:r w:rsidRPr="008059E8">
        <w:rPr>
          <w:b/>
          <w:sz w:val="24"/>
          <w:szCs w:val="24"/>
        </w:rPr>
        <w:t>B-)</w:t>
      </w:r>
      <w:r w:rsidRPr="00C743B0">
        <w:rPr>
          <w:sz w:val="24"/>
          <w:szCs w:val="24"/>
        </w:rPr>
        <w:t xml:space="preserve"> Fill in the blanks with </w:t>
      </w:r>
      <w:r>
        <w:rPr>
          <w:b/>
          <w:sz w:val="24"/>
          <w:szCs w:val="24"/>
        </w:rPr>
        <w:t xml:space="preserve"> don’t   /  doesn’t  ( </w:t>
      </w:r>
      <w:r>
        <w:rPr>
          <w:sz w:val="24"/>
          <w:szCs w:val="24"/>
        </w:rPr>
        <w:t xml:space="preserve">5 x5 = 25 </w:t>
      </w:r>
      <w:r>
        <w:rPr>
          <w:b/>
          <w:sz w:val="24"/>
          <w:szCs w:val="24"/>
        </w:rPr>
        <w:t>)</w:t>
      </w:r>
    </w:p>
    <w:p w:rsidR="007C3451" w:rsidRDefault="007C3451" w:rsidP="00C743B0">
      <w:pPr>
        <w:pStyle w:val="NoSpacing"/>
        <w:rPr>
          <w:b/>
          <w:sz w:val="24"/>
          <w:szCs w:val="24"/>
        </w:rPr>
      </w:pPr>
    </w:p>
    <w:p w:rsidR="007C3451" w:rsidRDefault="007C3451" w:rsidP="008059E8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Engin ………………. play soccer with his friends.</w:t>
      </w:r>
    </w:p>
    <w:p w:rsidR="007C3451" w:rsidRDefault="007C3451" w:rsidP="008059E8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 ………………….. go to school at the weekends.</w:t>
      </w:r>
    </w:p>
    <w:p w:rsidR="007C3451" w:rsidRDefault="007C3451" w:rsidP="008059E8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Healthy  children ………………………  eat too much chocolate.</w:t>
      </w:r>
    </w:p>
    <w:p w:rsidR="007C3451" w:rsidRDefault="007C3451" w:rsidP="008059E8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She …………………… drive a car.</w:t>
      </w:r>
    </w:p>
    <w:p w:rsidR="007C3451" w:rsidRDefault="007C3451" w:rsidP="008059E8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 ………………….. learn Polka. Because it is not our traditional dance.</w:t>
      </w:r>
    </w:p>
    <w:p w:rsidR="007C3451" w:rsidRDefault="007C3451" w:rsidP="008059E8">
      <w:pPr>
        <w:pStyle w:val="NoSpacing"/>
        <w:rPr>
          <w:sz w:val="24"/>
          <w:szCs w:val="24"/>
        </w:rPr>
      </w:pPr>
    </w:p>
    <w:p w:rsidR="007C3451" w:rsidRPr="008059E8" w:rsidRDefault="007C3451" w:rsidP="008059E8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C-) </w:t>
      </w:r>
      <w:r>
        <w:rPr>
          <w:sz w:val="24"/>
          <w:szCs w:val="24"/>
        </w:rPr>
        <w:t xml:space="preserve">Write  </w:t>
      </w:r>
      <w:r w:rsidRPr="008059E8">
        <w:rPr>
          <w:b/>
          <w:sz w:val="32"/>
          <w:szCs w:val="32"/>
        </w:rPr>
        <w:t xml:space="preserve">C </w:t>
      </w:r>
      <w:r>
        <w:rPr>
          <w:sz w:val="28"/>
          <w:szCs w:val="28"/>
        </w:rPr>
        <w:t xml:space="preserve">for COUNTABLES  or  </w:t>
      </w:r>
      <w:r w:rsidRPr="008059E8">
        <w:rPr>
          <w:b/>
          <w:sz w:val="32"/>
          <w:szCs w:val="32"/>
        </w:rPr>
        <w:t xml:space="preserve">UC </w:t>
      </w:r>
      <w:r>
        <w:rPr>
          <w:b/>
          <w:sz w:val="32"/>
          <w:szCs w:val="32"/>
        </w:rPr>
        <w:t xml:space="preserve"> </w:t>
      </w:r>
      <w:r w:rsidRPr="008059E8">
        <w:rPr>
          <w:sz w:val="28"/>
          <w:szCs w:val="28"/>
        </w:rPr>
        <w:t>for UNCOUNTABLES</w:t>
      </w:r>
      <w:r>
        <w:rPr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( </w:t>
      </w:r>
      <w:r>
        <w:rPr>
          <w:sz w:val="24"/>
          <w:szCs w:val="24"/>
        </w:rPr>
        <w:t>10 x2 =20)</w:t>
      </w:r>
    </w:p>
    <w:p w:rsidR="007C3451" w:rsidRDefault="007C3451" w:rsidP="008059E8">
      <w:pPr>
        <w:pStyle w:val="NoSpacing"/>
        <w:rPr>
          <w:sz w:val="28"/>
          <w:szCs w:val="28"/>
        </w:rPr>
      </w:pPr>
    </w:p>
    <w:p w:rsidR="007C3451" w:rsidRDefault="007C3451" w:rsidP="008059E8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Pencil……………………………                    6.  Butter…………………………….</w:t>
      </w:r>
    </w:p>
    <w:p w:rsidR="007C3451" w:rsidRDefault="007C3451" w:rsidP="008059E8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Honey……………………………                    7. Meat………………………………</w:t>
      </w:r>
    </w:p>
    <w:p w:rsidR="007C3451" w:rsidRDefault="007C3451" w:rsidP="008059E8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Cucumber……………………..                    8.  Egg………………………………….</w:t>
      </w:r>
    </w:p>
    <w:p w:rsidR="007C3451" w:rsidRDefault="007C3451" w:rsidP="008059E8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Money………………………….                     9. Orange……………………………</w:t>
      </w:r>
    </w:p>
    <w:p w:rsidR="007C3451" w:rsidRDefault="007C3451" w:rsidP="008059E8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Orange juice…………………                    10. Jam………………………………..</w:t>
      </w:r>
    </w:p>
    <w:p w:rsidR="007C3451" w:rsidRDefault="007C3451" w:rsidP="00144ACF">
      <w:pPr>
        <w:pStyle w:val="NoSpacing"/>
        <w:rPr>
          <w:b/>
          <w:sz w:val="24"/>
          <w:szCs w:val="24"/>
        </w:rPr>
      </w:pPr>
    </w:p>
    <w:p w:rsidR="007C3451" w:rsidRPr="00144ACF" w:rsidRDefault="007C3451" w:rsidP="00144ACF">
      <w:pPr>
        <w:pStyle w:val="NoSpacing"/>
        <w:rPr>
          <w:sz w:val="32"/>
          <w:szCs w:val="32"/>
        </w:rPr>
      </w:pPr>
      <w:r>
        <w:rPr>
          <w:b/>
          <w:sz w:val="28"/>
          <w:szCs w:val="28"/>
        </w:rPr>
        <w:t xml:space="preserve">D-) </w:t>
      </w:r>
      <w:r>
        <w:rPr>
          <w:sz w:val="28"/>
          <w:szCs w:val="28"/>
        </w:rPr>
        <w:t xml:space="preserve">Write </w:t>
      </w:r>
      <w:r w:rsidRPr="00144ACF">
        <w:rPr>
          <w:b/>
          <w:sz w:val="32"/>
          <w:szCs w:val="32"/>
        </w:rPr>
        <w:t xml:space="preserve">some </w:t>
      </w:r>
      <w:r>
        <w:rPr>
          <w:sz w:val="28"/>
          <w:szCs w:val="28"/>
        </w:rPr>
        <w:t xml:space="preserve">or </w:t>
      </w:r>
      <w:r>
        <w:rPr>
          <w:b/>
          <w:sz w:val="32"/>
          <w:szCs w:val="32"/>
        </w:rPr>
        <w:t>any (</w:t>
      </w:r>
      <w:r w:rsidRPr="00144ACF">
        <w:rPr>
          <w:sz w:val="32"/>
          <w:szCs w:val="32"/>
        </w:rPr>
        <w:t>10 x 2 =20</w:t>
      </w:r>
      <w:r>
        <w:rPr>
          <w:sz w:val="32"/>
          <w:szCs w:val="32"/>
        </w:rPr>
        <w:t>)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is …………………….. water in the bottle.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aren’t ………………. apples in the fridge.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There are ………………… books  on the table.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Is there ………………. pencil box ?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aren’t …………………. cookie in the packet.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Can I have ………………. coffee, please?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There are ……………………. eggs in the basket.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isn’t …………………. chocolate.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Are there …………………… children in the garden?</w:t>
      </w:r>
    </w:p>
    <w:p w:rsidR="007C3451" w:rsidRPr="00144ACF" w:rsidRDefault="007C3451" w:rsidP="00144ACF">
      <w:pPr>
        <w:pStyle w:val="NoSpacing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is ………………….. tea in the cup.</w:t>
      </w:r>
    </w:p>
    <w:p w:rsidR="007C3451" w:rsidRDefault="007C3451" w:rsidP="00144ACF">
      <w:pPr>
        <w:pStyle w:val="NoSpacing"/>
        <w:rPr>
          <w:sz w:val="24"/>
          <w:szCs w:val="24"/>
        </w:rPr>
      </w:pPr>
    </w:p>
    <w:p w:rsidR="007C3451" w:rsidRDefault="007C3451" w:rsidP="00144ACF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E-) Match the phares. ( </w:t>
      </w:r>
      <w:r w:rsidRPr="00490180">
        <w:rPr>
          <w:sz w:val="28"/>
          <w:szCs w:val="28"/>
        </w:rPr>
        <w:t>5 x 4= 20</w:t>
      </w:r>
      <w:r>
        <w:rPr>
          <w:b/>
          <w:sz w:val="28"/>
          <w:szCs w:val="28"/>
        </w:rPr>
        <w:t xml:space="preserve"> )</w:t>
      </w:r>
    </w:p>
    <w:p w:rsidR="007C3451" w:rsidRDefault="007C3451" w:rsidP="00144ACF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………………………………. of bread                                  a) bottle</w:t>
      </w:r>
    </w:p>
    <w:p w:rsidR="007C3451" w:rsidRDefault="007C3451" w:rsidP="00144ACF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…………………………….. of coffee                                   b) jar</w:t>
      </w:r>
    </w:p>
    <w:p w:rsidR="007C3451" w:rsidRDefault="007C3451" w:rsidP="00144ACF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…………………………….. of honey                                   c) loaf</w:t>
      </w:r>
    </w:p>
    <w:p w:rsidR="007C3451" w:rsidRDefault="007C3451" w:rsidP="00144ACF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  of  water                                   d) bar</w:t>
      </w:r>
    </w:p>
    <w:p w:rsidR="007C3451" w:rsidRPr="00490180" w:rsidRDefault="007C3451" w:rsidP="00144ACF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    of soap                                      e) cup </w:t>
      </w:r>
      <w:hyperlink r:id="rId8" w:history="1">
        <w:r>
          <w:rPr>
            <w:rStyle w:val="Hyperlink"/>
            <w:rFonts w:ascii="Comic Sans MS" w:hAnsi="Comic Sans MS"/>
          </w:rPr>
          <w:t>http://www.sorubak.com/</w:t>
        </w:r>
      </w:hyperlink>
    </w:p>
    <w:sectPr w:rsidR="007C3451" w:rsidRPr="00490180" w:rsidSect="00490180">
      <w:headerReference w:type="default" r:id="rId9"/>
      <w:pgSz w:w="11906" w:h="16838"/>
      <w:pgMar w:top="567" w:right="566" w:bottom="142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451" w:rsidRDefault="007C3451" w:rsidP="00C743B0">
      <w:pPr>
        <w:spacing w:after="0" w:line="240" w:lineRule="auto"/>
      </w:pPr>
      <w:r>
        <w:separator/>
      </w:r>
    </w:p>
  </w:endnote>
  <w:endnote w:type="continuationSeparator" w:id="0">
    <w:p w:rsidR="007C3451" w:rsidRDefault="007C3451" w:rsidP="00C7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451" w:rsidRDefault="007C3451" w:rsidP="00C743B0">
      <w:pPr>
        <w:spacing w:after="0" w:line="240" w:lineRule="auto"/>
      </w:pPr>
      <w:r>
        <w:separator/>
      </w:r>
    </w:p>
  </w:footnote>
  <w:footnote w:type="continuationSeparator" w:id="0">
    <w:p w:rsidR="007C3451" w:rsidRDefault="007C3451" w:rsidP="00C7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451" w:rsidRPr="00C743B0" w:rsidRDefault="007C3451" w:rsidP="00C743B0">
    <w:pPr>
      <w:pStyle w:val="NoSpacing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2015-2016 </w:t>
    </w:r>
    <w:r w:rsidRPr="00C743B0">
      <w:rPr>
        <w:b/>
        <w:sz w:val="24"/>
        <w:szCs w:val="24"/>
      </w:rPr>
      <w:t xml:space="preserve"> EDUCATION YEAR</w:t>
    </w:r>
  </w:p>
  <w:p w:rsidR="007C3451" w:rsidRPr="00C743B0" w:rsidRDefault="007C3451" w:rsidP="00C743B0">
    <w:pPr>
      <w:pStyle w:val="NoSpacing"/>
      <w:jc w:val="center"/>
      <w:rPr>
        <w:b/>
        <w:sz w:val="24"/>
        <w:szCs w:val="24"/>
      </w:rPr>
    </w:pPr>
    <w:r w:rsidRPr="00C743B0">
      <w:rPr>
        <w:b/>
        <w:sz w:val="24"/>
        <w:szCs w:val="24"/>
      </w:rPr>
      <w:t>VALİ AYDIN ARSLAN SECONDARY SCHOOL</w:t>
    </w:r>
  </w:p>
  <w:p w:rsidR="007C3451" w:rsidRPr="00C743B0" w:rsidRDefault="007C3451" w:rsidP="00C743B0">
    <w:pPr>
      <w:pStyle w:val="NoSpacing"/>
      <w:jc w:val="center"/>
      <w:rPr>
        <w:b/>
        <w:sz w:val="24"/>
        <w:szCs w:val="24"/>
      </w:rPr>
    </w:pPr>
    <w:r w:rsidRPr="00C743B0">
      <w:rPr>
        <w:b/>
        <w:sz w:val="24"/>
        <w:szCs w:val="24"/>
      </w:rPr>
      <w:t xml:space="preserve">1st TERM </w:t>
    </w:r>
    <w:smartTag w:uri="urn:schemas-microsoft-com:office:smarttags" w:element="metricconverter">
      <w:smartTagPr>
        <w:attr w:name="ProductID" w:val="1 st"/>
      </w:smartTagPr>
      <w:r w:rsidRPr="00C743B0">
        <w:rPr>
          <w:b/>
          <w:sz w:val="24"/>
          <w:szCs w:val="24"/>
        </w:rPr>
        <w:t>1 st</w:t>
      </w:r>
    </w:smartTag>
    <w:r w:rsidRPr="00C743B0">
      <w:rPr>
        <w:b/>
        <w:sz w:val="24"/>
        <w:szCs w:val="24"/>
      </w:rPr>
      <w:t xml:space="preserve"> EXAM</w:t>
    </w:r>
  </w:p>
  <w:p w:rsidR="007C3451" w:rsidRPr="00C743B0" w:rsidRDefault="007C3451" w:rsidP="00C743B0">
    <w:pPr>
      <w:pStyle w:val="NoSpacing"/>
      <w:jc w:val="center"/>
      <w:rPr>
        <w:b/>
        <w:sz w:val="24"/>
        <w:szCs w:val="24"/>
      </w:rPr>
    </w:pPr>
    <w:r w:rsidRPr="00C743B0">
      <w:rPr>
        <w:b/>
        <w:sz w:val="24"/>
        <w:szCs w:val="24"/>
      </w:rPr>
      <w:t>for 6th GRADE</w:t>
    </w:r>
  </w:p>
  <w:p w:rsidR="007C3451" w:rsidRDefault="007C34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7240"/>
    <w:multiLevelType w:val="hybridMultilevel"/>
    <w:tmpl w:val="9EB2852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5C5BBF"/>
    <w:multiLevelType w:val="hybridMultilevel"/>
    <w:tmpl w:val="B308D7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6634F2"/>
    <w:multiLevelType w:val="hybridMultilevel"/>
    <w:tmpl w:val="A790BE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C846F8"/>
    <w:multiLevelType w:val="hybridMultilevel"/>
    <w:tmpl w:val="ABEAAF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3B0"/>
    <w:rsid w:val="00144ACF"/>
    <w:rsid w:val="00490180"/>
    <w:rsid w:val="00607A44"/>
    <w:rsid w:val="006D32C4"/>
    <w:rsid w:val="007C3451"/>
    <w:rsid w:val="007E3D4C"/>
    <w:rsid w:val="008059E8"/>
    <w:rsid w:val="00AE1366"/>
    <w:rsid w:val="00AF4E88"/>
    <w:rsid w:val="00C743B0"/>
    <w:rsid w:val="00F1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0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743B0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7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43B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7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43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74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43B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F4E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238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BİRSEN</cp:lastModifiedBy>
  <cp:revision>3</cp:revision>
  <dcterms:created xsi:type="dcterms:W3CDTF">2014-12-07T19:55:00Z</dcterms:created>
  <dcterms:modified xsi:type="dcterms:W3CDTF">2015-10-24T12:30:00Z</dcterms:modified>
</cp:coreProperties>
</file>