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2" w:type="dxa"/>
        <w:tblInd w:w="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3402"/>
        <w:gridCol w:w="3402"/>
        <w:gridCol w:w="3402"/>
        <w:gridCol w:w="296"/>
      </w:tblGrid>
      <w:tr w:rsidR="00A55947" w:rsidRPr="009713AD" w:rsidTr="009713AD">
        <w:trPr>
          <w:gridAfter w:val="1"/>
          <w:wAfter w:w="188" w:type="dxa"/>
          <w:trHeight w:val="3628"/>
        </w:trPr>
        <w:tc>
          <w:tcPr>
            <w:tcW w:w="3402" w:type="dxa"/>
          </w:tcPr>
          <w:p w:rsidR="00A55947" w:rsidRPr="009713AD" w:rsidRDefault="00A55947" w:rsidP="009713AD">
            <w:pPr>
              <w:spacing w:after="0" w:line="240" w:lineRule="auto"/>
            </w:pPr>
            <w:r w:rsidRPr="009713AD">
              <w:t>Aşağıdaki sayıların EBOB’unu bulunuz.</w:t>
            </w:r>
          </w:p>
          <w:p w:rsidR="00A55947" w:rsidRPr="009713AD" w:rsidRDefault="00A55947" w:rsidP="009713AD">
            <w:pPr>
              <w:spacing w:after="0" w:line="240" w:lineRule="auto"/>
            </w:pPr>
            <w:r w:rsidRPr="009713AD">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8.5pt;height:130.5pt;visibility:visible">
                  <v:imagedata r:id="rId6" o:title=""/>
                </v:shape>
              </w:pict>
            </w:r>
          </w:p>
          <w:p w:rsidR="00A55947" w:rsidRPr="009713AD" w:rsidRDefault="00A55947" w:rsidP="009713AD">
            <w:pPr>
              <w:spacing w:after="0" w:line="240" w:lineRule="auto"/>
            </w:pPr>
            <w:r w:rsidRPr="009713AD">
              <w:t xml:space="preserve">EBOB(14;15) = </w:t>
            </w:r>
          </w:p>
        </w:tc>
        <w:tc>
          <w:tcPr>
            <w:tcW w:w="3402" w:type="dxa"/>
          </w:tcPr>
          <w:p w:rsidR="00A55947" w:rsidRPr="009713AD" w:rsidRDefault="00A55947" w:rsidP="009713AD">
            <w:pPr>
              <w:spacing w:after="0" w:line="240" w:lineRule="auto"/>
            </w:pPr>
            <w:r w:rsidRPr="009713AD">
              <w:t>Aşağıdaki sayıların EBOB’unu bulunuz.</w:t>
            </w:r>
          </w:p>
          <w:p w:rsidR="00A55947" w:rsidRPr="009713AD" w:rsidRDefault="00A55947" w:rsidP="009713AD">
            <w:pPr>
              <w:spacing w:after="0" w:line="240" w:lineRule="auto"/>
            </w:pPr>
            <w:r w:rsidRPr="009713AD">
              <w:rPr>
                <w:noProof/>
                <w:lang w:eastAsia="tr-TR"/>
              </w:rPr>
              <w:pict>
                <v:shape id="Resim 2" o:spid="_x0000_i1026" type="#_x0000_t75" style="width:60pt;height:130.5pt;visibility:visible">
                  <v:imagedata r:id="rId7" o:title=""/>
                </v:shape>
              </w:pict>
            </w:r>
          </w:p>
          <w:p w:rsidR="00A55947" w:rsidRPr="009713AD" w:rsidRDefault="00A55947" w:rsidP="009713AD">
            <w:pPr>
              <w:spacing w:after="0" w:line="240" w:lineRule="auto"/>
            </w:pPr>
            <w:r w:rsidRPr="009713AD">
              <w:t>EBOB(24;36) =</w:t>
            </w:r>
          </w:p>
        </w:tc>
        <w:tc>
          <w:tcPr>
            <w:tcW w:w="3402" w:type="dxa"/>
          </w:tcPr>
          <w:p w:rsidR="00A55947" w:rsidRPr="009713AD" w:rsidRDefault="00A55947" w:rsidP="009713AD">
            <w:pPr>
              <w:spacing w:after="0" w:line="240" w:lineRule="auto"/>
            </w:pPr>
            <w:r w:rsidRPr="009713AD">
              <w:t>Aşağıdaki sayıların EBOB’unu bulunuz.</w:t>
            </w:r>
          </w:p>
          <w:p w:rsidR="00A55947" w:rsidRPr="009713AD" w:rsidRDefault="00A55947" w:rsidP="009713AD">
            <w:pPr>
              <w:spacing w:after="0" w:line="240" w:lineRule="auto"/>
            </w:pPr>
            <w:r w:rsidRPr="009713AD">
              <w:rPr>
                <w:noProof/>
                <w:lang w:eastAsia="tr-TR"/>
              </w:rPr>
              <w:pict>
                <v:shape id="Resim 3" o:spid="_x0000_i1027" type="#_x0000_t75" style="width:59.25pt;height:130.5pt;visibility:visible">
                  <v:imagedata r:id="rId8" o:title=""/>
                </v:shape>
              </w:pict>
            </w:r>
          </w:p>
          <w:p w:rsidR="00A55947" w:rsidRPr="009713AD" w:rsidRDefault="00A55947" w:rsidP="009713AD">
            <w:pPr>
              <w:spacing w:after="0" w:line="240" w:lineRule="auto"/>
            </w:pPr>
            <w:r w:rsidRPr="009713AD">
              <w:t>EBOB(30;45) =</w:t>
            </w:r>
          </w:p>
        </w:tc>
      </w:tr>
      <w:tr w:rsidR="00A55947" w:rsidRPr="009713AD" w:rsidTr="009713AD">
        <w:trPr>
          <w:gridAfter w:val="1"/>
          <w:wAfter w:w="188" w:type="dxa"/>
          <w:trHeight w:val="3628"/>
        </w:trPr>
        <w:tc>
          <w:tcPr>
            <w:tcW w:w="3402" w:type="dxa"/>
          </w:tcPr>
          <w:p w:rsidR="00A55947" w:rsidRPr="009713AD" w:rsidRDefault="00A55947" w:rsidP="009713AD">
            <w:pPr>
              <w:spacing w:after="0" w:line="240" w:lineRule="auto"/>
            </w:pPr>
            <w:r w:rsidRPr="009713AD">
              <w:t>Aşağıdaki sayıların EBOB’unu bulunuz.</w:t>
            </w:r>
          </w:p>
          <w:p w:rsidR="00A55947" w:rsidRPr="009713AD" w:rsidRDefault="00A55947" w:rsidP="009713AD">
            <w:pPr>
              <w:spacing w:after="0" w:line="240" w:lineRule="auto"/>
            </w:pPr>
            <w:r w:rsidRPr="009713AD">
              <w:rPr>
                <w:noProof/>
                <w:lang w:eastAsia="tr-TR"/>
              </w:rPr>
              <w:pict>
                <v:shape id="Resim 4" o:spid="_x0000_i1028" type="#_x0000_t75" style="width:59.25pt;height:130.5pt;visibility:visible">
                  <v:imagedata r:id="rId9" o:title=""/>
                </v:shape>
              </w:pict>
            </w:r>
          </w:p>
          <w:p w:rsidR="00A55947" w:rsidRPr="009713AD" w:rsidRDefault="00A55947" w:rsidP="009713AD">
            <w:pPr>
              <w:spacing w:after="0" w:line="240" w:lineRule="auto"/>
            </w:pPr>
            <w:r w:rsidRPr="009713AD">
              <w:t>EBOB(72;48) =</w:t>
            </w:r>
          </w:p>
        </w:tc>
        <w:tc>
          <w:tcPr>
            <w:tcW w:w="3402" w:type="dxa"/>
          </w:tcPr>
          <w:p w:rsidR="00A55947" w:rsidRPr="009713AD" w:rsidRDefault="00A55947" w:rsidP="009713AD">
            <w:pPr>
              <w:spacing w:after="0" w:line="240" w:lineRule="auto"/>
            </w:pPr>
            <w:r w:rsidRPr="009713AD">
              <w:t>Aşağıdaki sayıların EBOB’unu bulunuz.</w:t>
            </w:r>
          </w:p>
          <w:p w:rsidR="00A55947" w:rsidRPr="009713AD" w:rsidRDefault="00A55947" w:rsidP="009713AD">
            <w:pPr>
              <w:spacing w:after="0" w:line="240" w:lineRule="auto"/>
            </w:pPr>
            <w:r w:rsidRPr="009713AD">
              <w:rPr>
                <w:noProof/>
                <w:lang w:eastAsia="tr-TR"/>
              </w:rPr>
              <w:pict>
                <v:shape id="Resim 5" o:spid="_x0000_i1029" type="#_x0000_t75" style="width:87.75pt;height:130.5pt;visibility:visible">
                  <v:imagedata r:id="rId10" o:title=""/>
                </v:shape>
              </w:pict>
            </w:r>
          </w:p>
          <w:p w:rsidR="00A55947" w:rsidRPr="009713AD" w:rsidRDefault="00A55947" w:rsidP="009713AD">
            <w:pPr>
              <w:spacing w:after="0" w:line="240" w:lineRule="auto"/>
            </w:pPr>
            <w:r w:rsidRPr="009713AD">
              <w:t>EBOB(50;75;120) =</w:t>
            </w:r>
          </w:p>
        </w:tc>
        <w:tc>
          <w:tcPr>
            <w:tcW w:w="3402" w:type="dxa"/>
          </w:tcPr>
          <w:p w:rsidR="00A55947" w:rsidRPr="009713AD" w:rsidRDefault="00A55947" w:rsidP="009713AD">
            <w:pPr>
              <w:spacing w:after="0" w:line="240" w:lineRule="auto"/>
            </w:pPr>
            <w:r w:rsidRPr="009713AD">
              <w:t>Aşağıdaki sayıların EBOB’unu bulunuz.</w:t>
            </w:r>
          </w:p>
          <w:p w:rsidR="00A55947" w:rsidRPr="009713AD" w:rsidRDefault="00A55947" w:rsidP="009713AD">
            <w:pPr>
              <w:spacing w:after="0" w:line="240" w:lineRule="auto"/>
            </w:pPr>
            <w:r w:rsidRPr="009713AD">
              <w:rPr>
                <w:noProof/>
                <w:lang w:eastAsia="tr-TR"/>
              </w:rPr>
              <w:pict>
                <v:shape id="Resim 6" o:spid="_x0000_i1030" type="#_x0000_t75" style="width:87.75pt;height:130.5pt;visibility:visible">
                  <v:imagedata r:id="rId11" o:title=""/>
                </v:shape>
              </w:pict>
            </w:r>
          </w:p>
          <w:p w:rsidR="00A55947" w:rsidRPr="009713AD" w:rsidRDefault="00A55947" w:rsidP="009713AD">
            <w:pPr>
              <w:spacing w:after="0" w:line="240" w:lineRule="auto"/>
            </w:pPr>
            <w:r w:rsidRPr="009713AD">
              <w:t>EBOB(36;108;120) =</w:t>
            </w:r>
          </w:p>
        </w:tc>
      </w:tr>
      <w:tr w:rsidR="00A55947" w:rsidRPr="009713AD" w:rsidTr="009713AD">
        <w:trPr>
          <w:gridAfter w:val="1"/>
          <w:wAfter w:w="188" w:type="dxa"/>
          <w:trHeight w:val="3628"/>
        </w:trPr>
        <w:tc>
          <w:tcPr>
            <w:tcW w:w="3402" w:type="dxa"/>
          </w:tcPr>
          <w:p w:rsidR="00A55947" w:rsidRPr="009713AD" w:rsidRDefault="00A55947" w:rsidP="009713AD">
            <w:pPr>
              <w:spacing w:after="0" w:line="240" w:lineRule="auto"/>
            </w:pPr>
            <w:r w:rsidRPr="009713AD">
              <w:t>Aşağıdaki sayıların EKOK’unu bulunuz.</w:t>
            </w:r>
          </w:p>
          <w:p w:rsidR="00A55947" w:rsidRPr="009713AD" w:rsidRDefault="00A55947" w:rsidP="009713AD">
            <w:pPr>
              <w:spacing w:after="0" w:line="240" w:lineRule="auto"/>
            </w:pPr>
            <w:r w:rsidRPr="009713AD">
              <w:rPr>
                <w:noProof/>
                <w:lang w:eastAsia="tr-TR"/>
              </w:rPr>
              <w:pict>
                <v:shape id="Resim 7" o:spid="_x0000_i1031" type="#_x0000_t75" style="width:58.5pt;height:132pt;visibility:visible">
                  <v:imagedata r:id="rId12" o:title=""/>
                </v:shape>
              </w:pict>
            </w:r>
          </w:p>
          <w:p w:rsidR="00A55947" w:rsidRPr="009713AD" w:rsidRDefault="00A55947" w:rsidP="009713AD">
            <w:pPr>
              <w:spacing w:after="0" w:line="240" w:lineRule="auto"/>
            </w:pPr>
            <w:r w:rsidRPr="009713AD">
              <w:t>EKOK(15;24) =</w:t>
            </w:r>
          </w:p>
        </w:tc>
        <w:tc>
          <w:tcPr>
            <w:tcW w:w="3402" w:type="dxa"/>
          </w:tcPr>
          <w:p w:rsidR="00A55947" w:rsidRPr="009713AD" w:rsidRDefault="00A55947" w:rsidP="009713AD">
            <w:pPr>
              <w:spacing w:after="0" w:line="240" w:lineRule="auto"/>
            </w:pPr>
            <w:r w:rsidRPr="009713AD">
              <w:t>Aşağıdaki sayıların EKOK’unu bulunuz.</w:t>
            </w:r>
          </w:p>
          <w:p w:rsidR="00A55947" w:rsidRPr="009713AD" w:rsidRDefault="00A55947" w:rsidP="009713AD">
            <w:pPr>
              <w:spacing w:after="0" w:line="240" w:lineRule="auto"/>
            </w:pPr>
            <w:r w:rsidRPr="009713AD">
              <w:rPr>
                <w:noProof/>
                <w:lang w:eastAsia="tr-TR"/>
              </w:rPr>
              <w:pict>
                <v:shape id="Resim 8" o:spid="_x0000_i1032" type="#_x0000_t75" style="width:58.5pt;height:132pt;visibility:visible">
                  <v:imagedata r:id="rId13" o:title=""/>
                </v:shape>
              </w:pict>
            </w:r>
          </w:p>
          <w:p w:rsidR="00A55947" w:rsidRPr="009713AD" w:rsidRDefault="00A55947" w:rsidP="009713AD">
            <w:pPr>
              <w:spacing w:after="0" w:line="240" w:lineRule="auto"/>
            </w:pPr>
            <w:r w:rsidRPr="009713AD">
              <w:t>EKOK(18;30) =</w:t>
            </w:r>
          </w:p>
        </w:tc>
        <w:tc>
          <w:tcPr>
            <w:tcW w:w="3402" w:type="dxa"/>
          </w:tcPr>
          <w:p w:rsidR="00A55947" w:rsidRPr="009713AD" w:rsidRDefault="00A55947" w:rsidP="009713AD">
            <w:pPr>
              <w:spacing w:after="0" w:line="240" w:lineRule="auto"/>
            </w:pPr>
            <w:r w:rsidRPr="009713AD">
              <w:t>Aşağıdaki sayıların EKOK’unu bulunuz.</w:t>
            </w:r>
          </w:p>
          <w:p w:rsidR="00A55947" w:rsidRPr="009713AD" w:rsidRDefault="00A55947" w:rsidP="009713AD">
            <w:pPr>
              <w:spacing w:after="0" w:line="240" w:lineRule="auto"/>
            </w:pPr>
            <w:r w:rsidRPr="009713AD">
              <w:rPr>
                <w:noProof/>
                <w:lang w:eastAsia="tr-TR"/>
              </w:rPr>
              <w:pict>
                <v:shape id="Resim 9" o:spid="_x0000_i1033" type="#_x0000_t75" style="width:60pt;height:132pt;visibility:visible">
                  <v:imagedata r:id="rId14" o:title=""/>
                </v:shape>
              </w:pict>
            </w:r>
          </w:p>
          <w:p w:rsidR="00A55947" w:rsidRPr="009713AD" w:rsidRDefault="00A55947" w:rsidP="009713AD">
            <w:pPr>
              <w:spacing w:after="0" w:line="240" w:lineRule="auto"/>
            </w:pPr>
            <w:r w:rsidRPr="009713AD">
              <w:t>EKOK(20;70) =</w:t>
            </w:r>
          </w:p>
        </w:tc>
      </w:tr>
      <w:tr w:rsidR="00A55947" w:rsidRPr="009713AD" w:rsidTr="009713AD">
        <w:trPr>
          <w:gridAfter w:val="1"/>
          <w:wAfter w:w="188" w:type="dxa"/>
          <w:trHeight w:val="3628"/>
        </w:trPr>
        <w:tc>
          <w:tcPr>
            <w:tcW w:w="3402" w:type="dxa"/>
          </w:tcPr>
          <w:p w:rsidR="00A55947" w:rsidRPr="009713AD" w:rsidRDefault="00A55947" w:rsidP="009713AD">
            <w:pPr>
              <w:spacing w:after="0" w:line="240" w:lineRule="auto"/>
            </w:pPr>
            <w:r w:rsidRPr="009713AD">
              <w:t>Aşağıdaki sayıların EKOK’unu bulunuz.</w:t>
            </w:r>
          </w:p>
          <w:p w:rsidR="00A55947" w:rsidRPr="009713AD" w:rsidRDefault="00A55947" w:rsidP="009713AD">
            <w:pPr>
              <w:spacing w:after="0" w:line="240" w:lineRule="auto"/>
            </w:pPr>
            <w:r w:rsidRPr="009713AD">
              <w:rPr>
                <w:noProof/>
                <w:lang w:eastAsia="tr-TR"/>
              </w:rPr>
              <w:pict>
                <v:shape id="Resim 10" o:spid="_x0000_i1034" type="#_x0000_t75" style="width:59.25pt;height:132pt;visibility:visible">
                  <v:imagedata r:id="rId15" o:title=""/>
                </v:shape>
              </w:pict>
            </w:r>
          </w:p>
          <w:p w:rsidR="00A55947" w:rsidRPr="009713AD" w:rsidRDefault="00A55947" w:rsidP="009713AD">
            <w:pPr>
              <w:spacing w:after="0" w:line="240" w:lineRule="auto"/>
            </w:pPr>
            <w:r w:rsidRPr="009713AD">
              <w:t>EKOK(30;75) =</w:t>
            </w:r>
          </w:p>
        </w:tc>
        <w:tc>
          <w:tcPr>
            <w:tcW w:w="3402" w:type="dxa"/>
          </w:tcPr>
          <w:p w:rsidR="00A55947" w:rsidRPr="009713AD" w:rsidRDefault="00A55947" w:rsidP="009713AD">
            <w:pPr>
              <w:spacing w:after="0" w:line="240" w:lineRule="auto"/>
            </w:pPr>
            <w:r w:rsidRPr="009713AD">
              <w:t>Aşağıdaki sayıların EKOK’unu bulunuz.</w:t>
            </w:r>
          </w:p>
          <w:p w:rsidR="00A55947" w:rsidRPr="009713AD" w:rsidRDefault="00A55947" w:rsidP="009713AD">
            <w:pPr>
              <w:spacing w:after="0" w:line="240" w:lineRule="auto"/>
            </w:pPr>
            <w:r w:rsidRPr="009713AD">
              <w:rPr>
                <w:noProof/>
                <w:lang w:eastAsia="tr-TR"/>
              </w:rPr>
              <w:pict>
                <v:shape id="Resim 11" o:spid="_x0000_i1035" type="#_x0000_t75" style="width:87.75pt;height:132pt;visibility:visible">
                  <v:imagedata r:id="rId16" o:title=""/>
                </v:shape>
              </w:pict>
            </w:r>
          </w:p>
          <w:p w:rsidR="00A55947" w:rsidRPr="009713AD" w:rsidRDefault="00A55947" w:rsidP="009713AD">
            <w:pPr>
              <w:spacing w:after="0" w:line="240" w:lineRule="auto"/>
            </w:pPr>
            <w:r w:rsidRPr="009713AD">
              <w:t>EKOK(9;10;12) =</w:t>
            </w:r>
          </w:p>
        </w:tc>
        <w:tc>
          <w:tcPr>
            <w:tcW w:w="3402" w:type="dxa"/>
          </w:tcPr>
          <w:p w:rsidR="00A55947" w:rsidRPr="009713AD" w:rsidRDefault="00A55947" w:rsidP="009713AD">
            <w:pPr>
              <w:spacing w:after="0" w:line="240" w:lineRule="auto"/>
            </w:pPr>
            <w:r w:rsidRPr="009713AD">
              <w:t>Aşağıdaki sayıların EKOK’unu bulunuz.</w:t>
            </w:r>
          </w:p>
          <w:p w:rsidR="00A55947" w:rsidRPr="009713AD" w:rsidRDefault="00A55947" w:rsidP="009713AD">
            <w:pPr>
              <w:spacing w:after="0" w:line="240" w:lineRule="auto"/>
            </w:pPr>
            <w:r w:rsidRPr="009713AD">
              <w:rPr>
                <w:noProof/>
                <w:lang w:eastAsia="tr-TR"/>
              </w:rPr>
              <w:pict>
                <v:shape id="Resim 12" o:spid="_x0000_i1036" type="#_x0000_t75" style="width:87.75pt;height:132pt;visibility:visible">
                  <v:imagedata r:id="rId17" o:title=""/>
                </v:shape>
              </w:pict>
            </w:r>
          </w:p>
          <w:p w:rsidR="00A55947" w:rsidRPr="009713AD" w:rsidRDefault="00A55947" w:rsidP="009713AD">
            <w:pPr>
              <w:spacing w:after="0" w:line="240" w:lineRule="auto"/>
            </w:pPr>
            <w:r w:rsidRPr="009713AD">
              <w:t>EKOK(50;60;75) =</w:t>
            </w:r>
          </w:p>
        </w:tc>
      </w:tr>
      <w:tr w:rsidR="00A55947" w:rsidRPr="009713AD" w:rsidTr="009713AD">
        <w:trPr>
          <w:trHeight w:val="2891"/>
        </w:trPr>
        <w:tc>
          <w:tcPr>
            <w:tcW w:w="10502" w:type="dxa"/>
            <w:gridSpan w:val="4"/>
          </w:tcPr>
          <w:p w:rsidR="00A55947" w:rsidRPr="009713AD" w:rsidRDefault="00A55947" w:rsidP="009713AD">
            <w:pPr>
              <w:spacing w:after="0" w:line="240" w:lineRule="auto"/>
              <w:rPr>
                <w:sz w:val="24"/>
                <w:szCs w:val="24"/>
              </w:rPr>
            </w:pPr>
            <w:r w:rsidRPr="009713AD">
              <w:rPr>
                <w:rFonts w:cs="Arial"/>
                <w:color w:val="444444"/>
                <w:sz w:val="24"/>
                <w:szCs w:val="24"/>
                <w:shd w:val="clear" w:color="auto" w:fill="FFFFFF"/>
              </w:rPr>
              <w:t>80cm ve 120cm uzunluğunda iki demir çubuk, boyları birbirine eşit parçalara ayrılacaktır. Bir parçanın uzunluğu en fazla kaç cm olur?</w:t>
            </w:r>
            <w:r w:rsidRPr="009713AD">
              <w:rPr>
                <w:rFonts w:cs="Arial"/>
                <w:color w:val="444444"/>
                <w:sz w:val="24"/>
                <w:szCs w:val="24"/>
              </w:rPr>
              <w:br/>
            </w:r>
          </w:p>
        </w:tc>
      </w:tr>
      <w:tr w:rsidR="00A55947" w:rsidRPr="009713AD" w:rsidTr="009713AD">
        <w:trPr>
          <w:trHeight w:val="2891"/>
        </w:trPr>
        <w:tc>
          <w:tcPr>
            <w:tcW w:w="10502" w:type="dxa"/>
            <w:gridSpan w:val="4"/>
          </w:tcPr>
          <w:p w:rsidR="00A55947" w:rsidRPr="009713AD" w:rsidRDefault="00A55947" w:rsidP="009713AD">
            <w:pPr>
              <w:spacing w:after="0" w:line="240" w:lineRule="auto"/>
              <w:rPr>
                <w:sz w:val="24"/>
                <w:szCs w:val="24"/>
              </w:rPr>
            </w:pPr>
            <w:r w:rsidRPr="009713AD">
              <w:rPr>
                <w:rFonts w:cs="Arial"/>
                <w:color w:val="444444"/>
                <w:sz w:val="24"/>
                <w:szCs w:val="24"/>
                <w:shd w:val="clear" w:color="auto" w:fill="FFFFFF"/>
              </w:rPr>
              <w:t>Tarık bilyelerini 4’er, 5’er, 6’şar saydığında her defasında 1 bilyesi artıyor. Buna göre, Tarık'ın en az kaç tane bilyesi vardır?</w:t>
            </w:r>
            <w:r w:rsidRPr="009713AD">
              <w:rPr>
                <w:rFonts w:cs="Arial"/>
                <w:color w:val="444444"/>
                <w:sz w:val="24"/>
                <w:szCs w:val="24"/>
              </w:rPr>
              <w:br/>
            </w:r>
          </w:p>
        </w:tc>
      </w:tr>
      <w:tr w:rsidR="00A55947" w:rsidRPr="009713AD" w:rsidTr="009713AD">
        <w:trPr>
          <w:trHeight w:val="2891"/>
        </w:trPr>
        <w:tc>
          <w:tcPr>
            <w:tcW w:w="10502" w:type="dxa"/>
            <w:gridSpan w:val="4"/>
          </w:tcPr>
          <w:p w:rsidR="00A55947" w:rsidRPr="009713AD" w:rsidRDefault="00A55947" w:rsidP="009713AD">
            <w:pPr>
              <w:spacing w:after="0" w:line="240" w:lineRule="auto"/>
              <w:rPr>
                <w:sz w:val="24"/>
                <w:szCs w:val="24"/>
              </w:rPr>
            </w:pPr>
            <w:r w:rsidRPr="009713AD">
              <w:rPr>
                <w:sz w:val="24"/>
                <w:szCs w:val="24"/>
              </w:rPr>
              <w:t>57, 76 ve 113 sayıları aynı sayma sayısı ile bölündüklerinde sırayla 3, 4 ve 5 kalanını veriyor. Bu sayı kaçtır?</w:t>
            </w:r>
          </w:p>
        </w:tc>
      </w:tr>
      <w:tr w:rsidR="00A55947" w:rsidRPr="009713AD" w:rsidTr="009713AD">
        <w:trPr>
          <w:trHeight w:val="2891"/>
        </w:trPr>
        <w:tc>
          <w:tcPr>
            <w:tcW w:w="10502" w:type="dxa"/>
            <w:gridSpan w:val="4"/>
          </w:tcPr>
          <w:p w:rsidR="00A55947" w:rsidRPr="009713AD" w:rsidRDefault="00A55947" w:rsidP="009713AD">
            <w:pPr>
              <w:spacing w:after="0" w:line="240" w:lineRule="auto"/>
              <w:rPr>
                <w:sz w:val="24"/>
                <w:szCs w:val="24"/>
              </w:rPr>
            </w:pPr>
            <w:r w:rsidRPr="009713AD">
              <w:rPr>
                <w:sz w:val="24"/>
                <w:szCs w:val="24"/>
              </w:rPr>
              <w:t>Her birinde ayrı cins zeytin bulunan üç tenekenin ağırlıkları sıra ile 24, 36 ve 48 kg’dır. Zeytinler hiç artmayacak şekilde ayrı ayrı ve eşit ölçüde mümkün olan en büyük kavanozlara doldurulmak isteniyor. Bu iş için kaç kavanoz gereklidir?</w:t>
            </w:r>
          </w:p>
        </w:tc>
      </w:tr>
      <w:tr w:rsidR="00A55947" w:rsidRPr="009713AD" w:rsidTr="009713AD">
        <w:trPr>
          <w:trHeight w:val="2762"/>
        </w:trPr>
        <w:tc>
          <w:tcPr>
            <w:tcW w:w="10502" w:type="dxa"/>
            <w:gridSpan w:val="4"/>
          </w:tcPr>
          <w:p w:rsidR="00A55947" w:rsidRPr="009713AD" w:rsidRDefault="00A55947" w:rsidP="009713AD">
            <w:pPr>
              <w:spacing w:after="0" w:line="240" w:lineRule="auto"/>
              <w:rPr>
                <w:sz w:val="24"/>
                <w:szCs w:val="24"/>
              </w:rPr>
            </w:pPr>
            <w:r w:rsidRPr="009713AD">
              <w:rPr>
                <w:bCs/>
                <w:sz w:val="24"/>
                <w:szCs w:val="24"/>
              </w:rPr>
              <w:t>Bir sepetteki yumurtalar 3’er, 5’er ve 7’şer sayıldığında her seferde 4 yumurta artıyor. Sepette en az kaç yumurta vardır?</w:t>
            </w:r>
            <w:bookmarkStart w:id="0" w:name="_GoBack"/>
            <w:bookmarkEnd w:id="0"/>
            <w:r>
              <w:t xml:space="preserve"> </w:t>
            </w:r>
            <w:hyperlink r:id="rId18" w:history="1">
              <w:r>
                <w:rPr>
                  <w:rStyle w:val="Hyperlink"/>
                  <w:rFonts w:ascii="Tahoma" w:hAnsi="Tahoma" w:cs="Tahoma"/>
                  <w:b/>
                  <w:sz w:val="20"/>
                  <w:szCs w:val="32"/>
                </w:rPr>
                <w:t>www.sorubak.com</w:t>
              </w:r>
            </w:hyperlink>
          </w:p>
        </w:tc>
      </w:tr>
    </w:tbl>
    <w:p w:rsidR="00A55947" w:rsidRDefault="00A55947" w:rsidP="00DB2357"/>
    <w:sectPr w:rsidR="00A55947" w:rsidSect="00507A7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947" w:rsidRDefault="00A55947" w:rsidP="00507A7B">
      <w:pPr>
        <w:spacing w:after="0" w:line="240" w:lineRule="auto"/>
      </w:pPr>
      <w:r>
        <w:separator/>
      </w:r>
    </w:p>
  </w:endnote>
  <w:endnote w:type="continuationSeparator" w:id="0">
    <w:p w:rsidR="00A55947" w:rsidRDefault="00A55947" w:rsidP="00507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47" w:rsidRDefault="00A559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47" w:rsidRDefault="00A559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47" w:rsidRDefault="00A559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947" w:rsidRDefault="00A55947" w:rsidP="00507A7B">
      <w:pPr>
        <w:spacing w:after="0" w:line="240" w:lineRule="auto"/>
      </w:pPr>
      <w:r>
        <w:separator/>
      </w:r>
    </w:p>
  </w:footnote>
  <w:footnote w:type="continuationSeparator" w:id="0">
    <w:p w:rsidR="00A55947" w:rsidRDefault="00A55947" w:rsidP="00507A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47" w:rsidRDefault="00A55947">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580444" o:spid="_x0000_s2049" type="#_x0000_t75" style="position:absolute;margin-left:0;margin-top:0;width:523.15pt;height:740.2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47" w:rsidRDefault="00A55947">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580445" o:spid="_x0000_s2050" type="#_x0000_t75" style="position:absolute;margin-left:0;margin-top:0;width:523.15pt;height:740.2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47" w:rsidRDefault="00A55947">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580443" o:spid="_x0000_s2051" type="#_x0000_t75" style="position:absolute;margin-left:0;margin-top:0;width:523.15pt;height:740.2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043B"/>
    <w:rsid w:val="001C7F2E"/>
    <w:rsid w:val="002C554D"/>
    <w:rsid w:val="003A216F"/>
    <w:rsid w:val="00507A7B"/>
    <w:rsid w:val="005A206B"/>
    <w:rsid w:val="0077043B"/>
    <w:rsid w:val="007E5358"/>
    <w:rsid w:val="007F0E47"/>
    <w:rsid w:val="009713AD"/>
    <w:rsid w:val="009C6384"/>
    <w:rsid w:val="00A55947"/>
    <w:rsid w:val="00C427DC"/>
    <w:rsid w:val="00DB2357"/>
    <w:rsid w:val="00EC247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35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A7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07A7B"/>
    <w:rPr>
      <w:rFonts w:cs="Times New Roman"/>
    </w:rPr>
  </w:style>
  <w:style w:type="paragraph" w:styleId="Footer">
    <w:name w:val="footer"/>
    <w:basedOn w:val="Normal"/>
    <w:link w:val="FooterChar"/>
    <w:uiPriority w:val="99"/>
    <w:rsid w:val="00507A7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07A7B"/>
    <w:rPr>
      <w:rFonts w:cs="Times New Roman"/>
    </w:rPr>
  </w:style>
  <w:style w:type="table" w:styleId="TableGrid">
    <w:name w:val="Table Grid"/>
    <w:basedOn w:val="TableNormal"/>
    <w:uiPriority w:val="99"/>
    <w:rsid w:val="005A206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A2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206B"/>
    <w:rPr>
      <w:rFonts w:ascii="Tahoma" w:hAnsi="Tahoma" w:cs="Tahoma"/>
      <w:sz w:val="16"/>
      <w:szCs w:val="16"/>
    </w:rPr>
  </w:style>
  <w:style w:type="character" w:customStyle="1" w:styleId="apple-converted-space">
    <w:name w:val="apple-converted-space"/>
    <w:basedOn w:val="DefaultParagraphFont"/>
    <w:uiPriority w:val="99"/>
    <w:rsid w:val="007F0E47"/>
    <w:rPr>
      <w:rFonts w:cs="Times New Roman"/>
    </w:rPr>
  </w:style>
  <w:style w:type="character" w:styleId="Hyperlink">
    <w:name w:val="Hyperlink"/>
    <w:basedOn w:val="DefaultParagraphFont"/>
    <w:uiPriority w:val="99"/>
    <w:semiHidden/>
    <w:rsid w:val="007F0E4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http://www.sorubak.co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_rels/header3.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2</Pages>
  <Words>219</Words>
  <Characters>1253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BİRSEN</cp:lastModifiedBy>
  <cp:revision>5</cp:revision>
  <dcterms:created xsi:type="dcterms:W3CDTF">2015-07-11T21:24:00Z</dcterms:created>
  <dcterms:modified xsi:type="dcterms:W3CDTF">2015-08-21T09:45:00Z</dcterms:modified>
</cp:coreProperties>
</file>