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561"/>
      </w:tblGrid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Ahmet’ in yaşı 16 dır. Babasının yaşı Ahmet’in yaşının 2 katının 5 fazlasına eşit ise Ahmet’in babası kaç yaşındadır?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Toplamları 374 olan iki sayıdan büyük olanı küçük olanından 86 fazla olduğuna göre büyük sayı kaçtır?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960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Biri diğerinin 5 katı olan 2 sayının toplamı 360 ise büyük sayı kaçtır?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36 kişilik bir sınıfta kız öğrenci sayısı erkek öğrenci sayısından 7 eksik olduğuna göre sınıfta kaç erkek öğrenci vardır?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960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Ayşe hanım, pazardan kilosu 2 TL olan domatesten 3 kilo, kilosu 1 TL olan salatalıktan 2 kilo ve kilosu 3 TL olan şeftaliden 2 kilo alıyor. Ayşe hanımın pazara gelirken 15 TL si olduğuna göre geriye kaç TL si kalmıştır?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</w:tbl>
    <w:p w:rsidR="009B7463" w:rsidRDefault="009B7463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561"/>
      </w:tblGrid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Bir sayının 7 katına 13 eklendiğinde 97 sayısı elde edildiğine göre bu sayı kaçtır?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Hüseyin, okulun merdivenlerini 3 er 3 er çıktığında 14 adım atmış oluyor. Eğer Hüseyin merdivenleri 2 şer 2 şer çıkarsa kaç adım atmış olur?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960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Bir İnternet kafede 1 saat playstation ücreti 3 saat internet ücretine eşittir. İnternetin saati 2 TL olduğuna göre 2 saat internete girip 1 saat playstation oynayan biri kaç TL hesap öder?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 xml:space="preserve">Bir sütçü litresi 30 kuruştan aldığı 80 litre sütün 12 litresini taşırken döküyor. Kalan sütü litresi 50 kuruştan satarsa kaç TL kazanç elde eder? 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960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Bir çiftlikte 17 koyun, 21 inek ve 36 tavuk vardır. Buna göre bu çiftlikteki toplam ayak sayısı toplama baş sayısından ne kadar fazladır?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</w:tbl>
    <w:p w:rsidR="009B7463" w:rsidRDefault="009B7463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561"/>
      </w:tblGrid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225 öğrencini olduğu bir okulun kütüphanesinde 675 kitap vardır. Öğrenci sayısı 25 azalır, kitap sayısı 125 artarsa kişi başına düşen kitap sayısı önceki duruma göre nasıl değişir?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Hasan’ın babası 48 yaşındadır. Hasan’ın yaşı babasının yaşının yarısının 8 eksiğine eşit olduğuna göre Hasan kaç yaşındadır?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960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Toplamları 216 olan iki sayıdan büyük olan sayı küçük olanın 2 katının 24 fazlasına eşit olduğuna göre küçük sayı kaçtır?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  <w:tr w:rsidR="009B7463" w:rsidRPr="00F56B38" w:rsidTr="00F56B38">
        <w:trPr>
          <w:trHeight w:val="2811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Bir okulda 628 öğrenci vardır. Kız öğrenci sayısı erkek öğrenci sayısından 64 fazla ise bu okulda kaç erkek öğrenci vardır?</w:t>
            </w:r>
          </w:p>
        </w:tc>
      </w:tr>
      <w:tr w:rsidR="009B7463" w:rsidRPr="00F56B38" w:rsidTr="00F56B38">
        <w:trPr>
          <w:trHeight w:val="2960"/>
        </w:trPr>
        <w:tc>
          <w:tcPr>
            <w:tcW w:w="10561" w:type="dxa"/>
          </w:tcPr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  <w:r w:rsidRPr="00F56B38">
              <w:rPr>
                <w:sz w:val="24"/>
              </w:rPr>
              <w:t>Emre, tanesi 4 TL olan defterden 3 tane ve tanesi 8 TL olan test kitabından 3 tane alıyor. Kırtasiyeciye 50 TL veren Emre kaç TL para üstü alır?</w:t>
            </w:r>
          </w:p>
          <w:p w:rsidR="009B7463" w:rsidRPr="00F56B38" w:rsidRDefault="009B7463" w:rsidP="00F56B38">
            <w:pPr>
              <w:spacing w:after="0" w:line="240" w:lineRule="auto"/>
              <w:rPr>
                <w:sz w:val="24"/>
              </w:rPr>
            </w:pPr>
          </w:p>
        </w:tc>
      </w:tr>
    </w:tbl>
    <w:bookmarkStart w:id="0" w:name="_GoBack"/>
    <w:bookmarkEnd w:id="0"/>
    <w:p w:rsidR="009B7463" w:rsidRPr="00122F0B" w:rsidRDefault="009B7463" w:rsidP="005C55B5">
      <w:r>
        <w:rPr>
          <w:rFonts w:ascii="Tahoma" w:hAnsi="Tahoma" w:cs="Tahoma"/>
          <w:b/>
          <w:sz w:val="20"/>
          <w:szCs w:val="32"/>
        </w:rPr>
        <w:fldChar w:fldCharType="begin"/>
      </w:r>
      <w:r>
        <w:rPr>
          <w:rFonts w:ascii="Tahoma" w:hAnsi="Tahoma" w:cs="Tahoma"/>
          <w:b/>
          <w:sz w:val="20"/>
          <w:szCs w:val="32"/>
        </w:rPr>
        <w:instrText xml:space="preserve"> HYPERLINK "http://www.sorubak.com/" </w:instrText>
      </w:r>
      <w:r>
        <w:rPr>
          <w:rFonts w:ascii="Tahoma" w:hAnsi="Tahoma" w:cs="Tahoma"/>
          <w:b/>
          <w:sz w:val="20"/>
          <w:szCs w:val="32"/>
        </w:rPr>
        <w:fldChar w:fldCharType="separate"/>
      </w:r>
      <w:r>
        <w:rPr>
          <w:rStyle w:val="Hyperlink"/>
          <w:rFonts w:ascii="Tahoma" w:hAnsi="Tahoma" w:cs="Tahoma"/>
          <w:b/>
          <w:sz w:val="20"/>
          <w:szCs w:val="32"/>
        </w:rPr>
        <w:t>www.sorubak.com</w:t>
      </w:r>
      <w:r>
        <w:rPr>
          <w:rFonts w:ascii="Tahoma" w:hAnsi="Tahoma" w:cs="Tahoma"/>
          <w:b/>
          <w:sz w:val="20"/>
          <w:szCs w:val="32"/>
        </w:rPr>
        <w:fldChar w:fldCharType="end"/>
      </w:r>
    </w:p>
    <w:sectPr w:rsidR="009B7463" w:rsidRPr="00122F0B" w:rsidSect="00507A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463" w:rsidRDefault="009B7463" w:rsidP="00507A7B">
      <w:pPr>
        <w:spacing w:after="0" w:line="240" w:lineRule="auto"/>
      </w:pPr>
      <w:r>
        <w:separator/>
      </w:r>
    </w:p>
  </w:endnote>
  <w:endnote w:type="continuationSeparator" w:id="0">
    <w:p w:rsidR="009B7463" w:rsidRDefault="009B7463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3" w:rsidRDefault="009B74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3" w:rsidRDefault="009B74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3" w:rsidRDefault="009B7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463" w:rsidRDefault="009B7463" w:rsidP="00507A7B">
      <w:pPr>
        <w:spacing w:after="0" w:line="240" w:lineRule="auto"/>
      </w:pPr>
      <w:r>
        <w:separator/>
      </w:r>
    </w:p>
  </w:footnote>
  <w:footnote w:type="continuationSeparator" w:id="0">
    <w:p w:rsidR="009B7463" w:rsidRDefault="009B7463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3" w:rsidRDefault="009B746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3" w:rsidRDefault="009B746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463" w:rsidRDefault="009B7463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122F0B"/>
    <w:rsid w:val="00186669"/>
    <w:rsid w:val="003A216F"/>
    <w:rsid w:val="004F75A9"/>
    <w:rsid w:val="00507A7B"/>
    <w:rsid w:val="00574B06"/>
    <w:rsid w:val="005C55B5"/>
    <w:rsid w:val="00601F22"/>
    <w:rsid w:val="0077043B"/>
    <w:rsid w:val="008B10B8"/>
    <w:rsid w:val="008B7167"/>
    <w:rsid w:val="009B7463"/>
    <w:rsid w:val="00B85B9B"/>
    <w:rsid w:val="00CB022E"/>
    <w:rsid w:val="00E53D1E"/>
    <w:rsid w:val="00EC2470"/>
    <w:rsid w:val="00F56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6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574B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B10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3</Pages>
  <Words>316</Words>
  <Characters>1804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6</cp:revision>
  <dcterms:created xsi:type="dcterms:W3CDTF">2015-07-11T21:24:00Z</dcterms:created>
  <dcterms:modified xsi:type="dcterms:W3CDTF">2015-08-21T09:31:00Z</dcterms:modified>
</cp:coreProperties>
</file>