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46"/>
        <w:gridCol w:w="5336"/>
      </w:tblGrid>
      <w:tr w:rsidR="006C3579" w:rsidRPr="00905F8F" w:rsidTr="00905F8F">
        <w:trPr>
          <w:trHeight w:val="4805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</w:pPr>
            <w:r w:rsidRPr="00905F8F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195.75pt;height:225pt;visibility:visible">
                  <v:imagedata r:id="rId6" o:title=""/>
                </v:shape>
              </w:pic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</w:pPr>
            <w:r w:rsidRPr="00905F8F">
              <w:rPr>
                <w:noProof/>
                <w:lang w:eastAsia="tr-TR"/>
              </w:rPr>
              <w:pict>
                <v:shape id="Resim 2" o:spid="_x0000_i1026" type="#_x0000_t75" style="width:196.5pt;height:225pt;visibility:visible">
                  <v:imagedata r:id="rId7" o:title=""/>
                </v:shape>
              </w:pict>
            </w:r>
          </w:p>
        </w:tc>
      </w:tr>
      <w:tr w:rsidR="006C3579" w:rsidRPr="00905F8F" w:rsidTr="00905F8F">
        <w:trPr>
          <w:trHeight w:val="4805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</w:pPr>
            <w:r w:rsidRPr="00905F8F">
              <w:rPr>
                <w:noProof/>
                <w:lang w:eastAsia="tr-TR"/>
              </w:rPr>
              <w:pict>
                <v:shape id="Resim 3" o:spid="_x0000_i1027" type="#_x0000_t75" style="width:195.75pt;height:225pt;visibility:visible">
                  <v:imagedata r:id="rId8" o:title=""/>
                </v:shape>
              </w:pic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</w:pPr>
            <w:r w:rsidRPr="00905F8F">
              <w:rPr>
                <w:noProof/>
                <w:lang w:eastAsia="tr-TR"/>
              </w:rPr>
              <w:pict>
                <v:shape id="Resim 4" o:spid="_x0000_i1028" type="#_x0000_t75" style="width:196.5pt;height:225pt;visibility:visible">
                  <v:imagedata r:id="rId9" o:title=""/>
                </v:shape>
              </w:pict>
            </w:r>
          </w:p>
        </w:tc>
      </w:tr>
      <w:tr w:rsidR="006C3579" w:rsidRPr="00905F8F" w:rsidTr="00905F8F">
        <w:trPr>
          <w:trHeight w:val="4805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</w:pPr>
            <w:r w:rsidRPr="00905F8F">
              <w:rPr>
                <w:noProof/>
                <w:lang w:eastAsia="tr-TR"/>
              </w:rPr>
              <w:pict>
                <v:shape id="Resim 5" o:spid="_x0000_i1029" type="#_x0000_t75" style="width:202.5pt;height:225pt;visibility:visible">
                  <v:imagedata r:id="rId10" o:title=""/>
                </v:shape>
              </w:pic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</w:pPr>
            <w:r w:rsidRPr="00905F8F">
              <w:rPr>
                <w:noProof/>
                <w:lang w:eastAsia="tr-TR"/>
              </w:rPr>
              <w:pict>
                <v:shape id="Resim 6" o:spid="_x0000_i1030" type="#_x0000_t75" style="width:196.5pt;height:225pt;visibility:visible">
                  <v:imagedata r:id="rId11" o:title=""/>
                </v:shape>
              </w:pict>
            </w:r>
          </w:p>
        </w:tc>
      </w:tr>
      <w:tr w:rsidR="006C3579" w:rsidRPr="00905F8F" w:rsidTr="00905F8F">
        <w:trPr>
          <w:trHeight w:val="4805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pict>
                <v:shape id="Resim 7" o:spid="_x0000_i1031" type="#_x0000_t75" style="width:203.25pt;height:225pt;visibility:visible">
                  <v:imagedata r:id="rId12" o:title=""/>
                </v:shape>
              </w:pic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pict>
                <v:shape id="Resim 8" o:spid="_x0000_i1032" type="#_x0000_t75" style="width:203.25pt;height:225pt;visibility:visible">
                  <v:imagedata r:id="rId13" o:title=""/>
                </v:shape>
              </w:pict>
            </w:r>
          </w:p>
        </w:tc>
      </w:tr>
      <w:tr w:rsidR="006C3579" w:rsidRPr="00905F8F" w:rsidTr="00905F8F">
        <w:trPr>
          <w:trHeight w:val="4805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pict>
                <v:shape id="Resim 11" o:spid="_x0000_i1033" type="#_x0000_t75" style="width:261pt;height:305.25pt;visibility:visible">
                  <v:imagedata r:id="rId14" o:title=""/>
                </v:shape>
              </w:pic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pict>
                <v:shape id="Resim 10" o:spid="_x0000_i1034" type="#_x0000_t75" style="width:260.25pt;height:305.25pt;visibility:visible">
                  <v:imagedata r:id="rId15" o:title=""/>
                </v:shape>
              </w:pict>
            </w:r>
          </w:p>
        </w:tc>
      </w:tr>
      <w:tr w:rsidR="006C3579" w:rsidRPr="00905F8F" w:rsidTr="00905F8F">
        <w:trPr>
          <w:trHeight w:val="3486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pict>
                <v:shape id="Resim 12" o:spid="_x0000_i1035" type="#_x0000_t75" style="width:143.25pt;height:156.75pt;visibility:visible">
                  <v:imagedata r:id="rId16" o:title=""/>
                </v:shape>
              </w:pic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t>Aşağıdaki çarpan ağacında kutunun değerini bulunuz.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pict>
                <v:shape id="Resim 13" o:spid="_x0000_i1036" type="#_x0000_t75" style="width:144.75pt;height:156.75pt;visibility:visible">
                  <v:imagedata r:id="rId17" o:title=""/>
                </v:shape>
              </w:pict>
            </w:r>
          </w:p>
        </w:tc>
      </w:tr>
      <w:tr w:rsidR="006C3579" w:rsidRPr="00905F8F" w:rsidTr="00905F8F">
        <w:trPr>
          <w:trHeight w:val="7087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noProof/>
                <w:sz w:val="24"/>
                <w:lang w:eastAsia="tr-TR"/>
              </w:rPr>
            </w:pPr>
            <w:r w:rsidRPr="00905F8F">
              <w:rPr>
                <w:noProof/>
                <w:sz w:val="24"/>
                <w:lang w:eastAsia="tr-TR"/>
              </w:rPr>
              <w:t xml:space="preserve">60 sayısının çarpanlarını aşağıdaki çarpan ağacından yararlanarak bulunuz. </w:t>
            </w:r>
          </w:p>
          <w:p w:rsidR="006C3579" w:rsidRPr="00905F8F" w:rsidRDefault="006C3579" w:rsidP="00905F8F">
            <w:pPr>
              <w:spacing w:after="0" w:line="240" w:lineRule="auto"/>
              <w:rPr>
                <w:noProof/>
                <w:sz w:val="24"/>
                <w:lang w:eastAsia="tr-TR"/>
              </w:rPr>
            </w:pP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pict>
                <v:shape id="Resim 14" o:spid="_x0000_i1037" type="#_x0000_t75" style="width:212.25pt;height:250.5pt;visibility:visible">
                  <v:imagedata r:id="rId18" o:title=""/>
                </v:shape>
              </w:pic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noProof/>
                <w:sz w:val="24"/>
                <w:lang w:eastAsia="tr-TR"/>
              </w:rPr>
            </w:pPr>
            <w:r w:rsidRPr="00905F8F">
              <w:rPr>
                <w:noProof/>
                <w:sz w:val="24"/>
                <w:lang w:eastAsia="tr-TR"/>
              </w:rPr>
              <w:t xml:space="preserve">210 sayısının çarpanlarını aşağıdaki çarpan ağacından yararlanarak bulunuz. 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pict>
                <v:shape id="Resim 15" o:spid="_x0000_i1038" type="#_x0000_t75" style="width:212.25pt;height:250.5pt;visibility:visible">
                  <v:imagedata r:id="rId18" o:title=""/>
                </v:shape>
              </w:pict>
            </w:r>
          </w:p>
        </w:tc>
      </w:tr>
      <w:tr w:rsidR="006C3579" w:rsidRPr="00905F8F" w:rsidTr="00905F8F">
        <w:trPr>
          <w:trHeight w:val="7087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noProof/>
                <w:sz w:val="24"/>
                <w:lang w:eastAsia="tr-TR"/>
              </w:rPr>
            </w:pPr>
            <w:r w:rsidRPr="00905F8F">
              <w:rPr>
                <w:noProof/>
                <w:sz w:val="24"/>
                <w:lang w:eastAsia="tr-TR"/>
              </w:rPr>
              <w:t xml:space="preserve">198 sayısının çarpanlarını aşağıdaki çarpan ağacından yararlanarak bulunuz. 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pict>
                <v:shape id="Resim 16" o:spid="_x0000_i1039" type="#_x0000_t75" style="width:212.25pt;height:250.5pt;visibility:visible">
                  <v:imagedata r:id="rId18" o:title=""/>
                </v:shape>
              </w:pic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noProof/>
                <w:sz w:val="24"/>
                <w:lang w:eastAsia="tr-TR"/>
              </w:rPr>
            </w:pPr>
            <w:r w:rsidRPr="00905F8F">
              <w:rPr>
                <w:noProof/>
                <w:sz w:val="24"/>
                <w:lang w:eastAsia="tr-TR"/>
              </w:rPr>
              <w:t xml:space="preserve">196 sayısının çarpanlarını aşağıdaki çarpan ağacından yararlanarak bulunuz. </w:t>
            </w: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</w:p>
          <w:p w:rsidR="006C3579" w:rsidRPr="00905F8F" w:rsidRDefault="006C3579" w:rsidP="00905F8F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905F8F">
              <w:rPr>
                <w:noProof/>
                <w:lang w:eastAsia="tr-TR"/>
              </w:rPr>
              <w:pict>
                <v:shape id="Resim 17" o:spid="_x0000_i1040" type="#_x0000_t75" style="width:212.25pt;height:250.5pt;visibility:visible">
                  <v:imagedata r:id="rId18" o:title=""/>
                </v:shape>
              </w:pict>
            </w:r>
          </w:p>
        </w:tc>
      </w:tr>
    </w:tbl>
    <w:p w:rsidR="006C3579" w:rsidRDefault="006C3579" w:rsidP="00A80C58"/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281"/>
        <w:gridCol w:w="5281"/>
      </w:tblGrid>
      <w:tr w:rsidR="006C3579" w:rsidRPr="00905F8F" w:rsidTr="00905F8F">
        <w:trPr>
          <w:trHeight w:val="3547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sz w:val="24"/>
              </w:rPr>
            </w:pPr>
            <w:r w:rsidRPr="00905F8F">
              <w:rPr>
                <w:sz w:val="24"/>
              </w:rPr>
              <w:t>6 sayısının 100 den küçük katlarını bulunuz.</w: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sz w:val="24"/>
              </w:rPr>
            </w:pPr>
            <w:r w:rsidRPr="00905F8F">
              <w:rPr>
                <w:sz w:val="24"/>
              </w:rPr>
              <w:t>12 sayısının 150 den küçük katlarını bulunuz.</w:t>
            </w:r>
          </w:p>
        </w:tc>
      </w:tr>
      <w:tr w:rsidR="006C3579" w:rsidRPr="00905F8F" w:rsidTr="00905F8F">
        <w:trPr>
          <w:trHeight w:val="3547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sz w:val="24"/>
              </w:rPr>
            </w:pPr>
            <w:r w:rsidRPr="00905F8F">
              <w:rPr>
                <w:sz w:val="24"/>
              </w:rPr>
              <w:t>7 sayısının 50 ile 150 arasındaki katlarını bulunuz.</w: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sz w:val="24"/>
              </w:rPr>
            </w:pPr>
            <w:r w:rsidRPr="00905F8F">
              <w:rPr>
                <w:sz w:val="24"/>
              </w:rPr>
              <w:t>23 sayısının 100 ile 200 arasındaki katlarını bulunuz.</w:t>
            </w:r>
          </w:p>
        </w:tc>
      </w:tr>
      <w:tr w:rsidR="006C3579" w:rsidRPr="00905F8F" w:rsidTr="00905F8F">
        <w:trPr>
          <w:trHeight w:val="3547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sz w:val="24"/>
              </w:rPr>
            </w:pPr>
            <w:r w:rsidRPr="00905F8F">
              <w:rPr>
                <w:sz w:val="24"/>
              </w:rPr>
              <w:t>14 sayısının 100 den küçük en büyük katı kaçtır?</w: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sz w:val="24"/>
              </w:rPr>
            </w:pPr>
            <w:r w:rsidRPr="00905F8F">
              <w:rPr>
                <w:sz w:val="24"/>
              </w:rPr>
              <w:t>25 sayısının 220 den küçük en büyük katı kaçtır?</w:t>
            </w:r>
          </w:p>
        </w:tc>
      </w:tr>
      <w:tr w:rsidR="006C3579" w:rsidRPr="00905F8F" w:rsidTr="00905F8F">
        <w:trPr>
          <w:trHeight w:val="3547"/>
        </w:trPr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sz w:val="24"/>
              </w:rPr>
            </w:pPr>
            <w:r w:rsidRPr="00905F8F">
              <w:rPr>
                <w:sz w:val="24"/>
              </w:rPr>
              <w:t>27 nin 150 den büyük en küçük katı kaçtır?</w:t>
            </w:r>
          </w:p>
        </w:tc>
        <w:tc>
          <w:tcPr>
            <w:tcW w:w="5281" w:type="dxa"/>
          </w:tcPr>
          <w:p w:rsidR="006C3579" w:rsidRPr="00905F8F" w:rsidRDefault="006C3579" w:rsidP="00905F8F">
            <w:pPr>
              <w:spacing w:after="0" w:line="240" w:lineRule="auto"/>
              <w:rPr>
                <w:sz w:val="24"/>
              </w:rPr>
            </w:pPr>
            <w:r w:rsidRPr="00905F8F">
              <w:rPr>
                <w:sz w:val="24"/>
              </w:rPr>
              <w:t>14 ün 180 den büyük en küçük katı kaçtır?</w:t>
            </w:r>
          </w:p>
        </w:tc>
      </w:tr>
    </w:tbl>
    <w:bookmarkStart w:id="0" w:name="_GoBack"/>
    <w:bookmarkEnd w:id="0"/>
    <w:p w:rsidR="006C3579" w:rsidRDefault="006C3579" w:rsidP="00A80C58">
      <w:r>
        <w:rPr>
          <w:rFonts w:ascii="Tahoma" w:hAnsi="Tahoma" w:cs="Tahoma"/>
          <w:b/>
          <w:sz w:val="20"/>
          <w:szCs w:val="32"/>
        </w:rPr>
        <w:fldChar w:fldCharType="begin"/>
      </w:r>
      <w:r>
        <w:rPr>
          <w:rFonts w:ascii="Tahoma" w:hAnsi="Tahoma" w:cs="Tahoma"/>
          <w:b/>
          <w:sz w:val="20"/>
          <w:szCs w:val="32"/>
        </w:rPr>
        <w:instrText xml:space="preserve"> HYPERLINK "http://www.sorubak.com/" </w:instrText>
      </w:r>
      <w:r>
        <w:rPr>
          <w:rFonts w:ascii="Tahoma" w:hAnsi="Tahoma" w:cs="Tahoma"/>
          <w:b/>
          <w:sz w:val="20"/>
          <w:szCs w:val="32"/>
        </w:rPr>
        <w:fldChar w:fldCharType="separate"/>
      </w:r>
      <w:r>
        <w:rPr>
          <w:rStyle w:val="Hyperlink"/>
          <w:rFonts w:ascii="Tahoma" w:hAnsi="Tahoma" w:cs="Tahoma"/>
          <w:b/>
          <w:sz w:val="20"/>
          <w:szCs w:val="32"/>
        </w:rPr>
        <w:t>www.sorubak.com</w:t>
      </w:r>
      <w:r>
        <w:rPr>
          <w:rFonts w:ascii="Tahoma" w:hAnsi="Tahoma" w:cs="Tahoma"/>
          <w:b/>
          <w:sz w:val="20"/>
          <w:szCs w:val="32"/>
        </w:rPr>
        <w:fldChar w:fldCharType="end"/>
      </w:r>
    </w:p>
    <w:sectPr w:rsidR="006C3579" w:rsidSect="00507A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579" w:rsidRDefault="006C3579" w:rsidP="00507A7B">
      <w:pPr>
        <w:spacing w:after="0" w:line="240" w:lineRule="auto"/>
      </w:pPr>
      <w:r>
        <w:separator/>
      </w:r>
    </w:p>
  </w:endnote>
  <w:endnote w:type="continuationSeparator" w:id="0">
    <w:p w:rsidR="006C3579" w:rsidRDefault="006C3579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79" w:rsidRDefault="006C35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79" w:rsidRDefault="006C357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79" w:rsidRDefault="006C35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579" w:rsidRDefault="006C3579" w:rsidP="00507A7B">
      <w:pPr>
        <w:spacing w:after="0" w:line="240" w:lineRule="auto"/>
      </w:pPr>
      <w:r>
        <w:separator/>
      </w:r>
    </w:p>
  </w:footnote>
  <w:footnote w:type="continuationSeparator" w:id="0">
    <w:p w:rsidR="006C3579" w:rsidRDefault="006C3579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79" w:rsidRDefault="006C3579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79" w:rsidRDefault="006C3579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79" w:rsidRDefault="006C3579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1916F2"/>
    <w:rsid w:val="002B26D1"/>
    <w:rsid w:val="003A216F"/>
    <w:rsid w:val="00507A7B"/>
    <w:rsid w:val="00607F78"/>
    <w:rsid w:val="006C3579"/>
    <w:rsid w:val="006E3F9C"/>
    <w:rsid w:val="0077043B"/>
    <w:rsid w:val="00872117"/>
    <w:rsid w:val="00905F8F"/>
    <w:rsid w:val="00A80C58"/>
    <w:rsid w:val="00AD38A7"/>
    <w:rsid w:val="00CE077D"/>
    <w:rsid w:val="00D834A0"/>
    <w:rsid w:val="00D85068"/>
    <w:rsid w:val="00E63EAF"/>
    <w:rsid w:val="00EC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11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D834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506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2B26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4</Pages>
  <Words>211</Words>
  <Characters>1207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6</cp:revision>
  <dcterms:created xsi:type="dcterms:W3CDTF">2015-07-11T21:24:00Z</dcterms:created>
  <dcterms:modified xsi:type="dcterms:W3CDTF">2015-08-21T09:31:00Z</dcterms:modified>
</cp:coreProperties>
</file>