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45" w:rsidRDefault="00FE2845">
      <w:pPr>
        <w:rPr>
          <w:sz w:val="24"/>
        </w:rPr>
      </w:pPr>
      <w:r w:rsidRPr="008B68E5">
        <w:rPr>
          <w:sz w:val="24"/>
        </w:rPr>
        <w:t>Aşağıdaki sayılardan 2 ile kalansız bölünebilenleri işaretleyiniz.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52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75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83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98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126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194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371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8000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9766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129327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FE2845" w:rsidRDefault="00FE2845">
      <w:pPr>
        <w:rPr>
          <w:sz w:val="24"/>
        </w:rPr>
      </w:pPr>
    </w:p>
    <w:p w:rsidR="00FE2845" w:rsidRDefault="00FE2845">
      <w:pPr>
        <w:rPr>
          <w:sz w:val="24"/>
        </w:rPr>
      </w:pPr>
    </w:p>
    <w:p w:rsidR="00FE2845" w:rsidRDefault="00FE2845" w:rsidP="008B68E5">
      <w:pPr>
        <w:rPr>
          <w:sz w:val="24"/>
        </w:rPr>
      </w:pPr>
      <w:r w:rsidRPr="008B68E5">
        <w:rPr>
          <w:sz w:val="24"/>
        </w:rPr>
        <w:t>Aşağıdaki sayılardan 2 ile kalansız bölünebilenleri işaretleyiniz.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675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821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999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1265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3254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9217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9001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6828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73361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1025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FE2845" w:rsidRDefault="00FE2845">
      <w:pPr>
        <w:rPr>
          <w:sz w:val="24"/>
        </w:rPr>
      </w:pPr>
    </w:p>
    <w:p w:rsidR="00FE2845" w:rsidRDefault="00FE2845">
      <w:pPr>
        <w:rPr>
          <w:sz w:val="24"/>
        </w:rPr>
      </w:pPr>
    </w:p>
    <w:p w:rsidR="00FE2845" w:rsidRDefault="00FE2845">
      <w:pPr>
        <w:rPr>
          <w:sz w:val="24"/>
        </w:rPr>
      </w:pPr>
      <w:r>
        <w:rPr>
          <w:sz w:val="24"/>
        </w:rPr>
        <w:t>Aşağıdaki sayıların 2 ile bölümünden kalan sayıları altta bulunan boş kutulara yazınız.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Sayı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45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57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88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91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70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53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62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Kalan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</w:tbl>
    <w:p w:rsidR="00FE2845" w:rsidRDefault="00FE2845">
      <w:pPr>
        <w:rPr>
          <w:sz w:val="24"/>
        </w:rPr>
      </w:pPr>
    </w:p>
    <w:p w:rsidR="00FE2845" w:rsidRDefault="00FE2845">
      <w:pPr>
        <w:rPr>
          <w:sz w:val="24"/>
        </w:rPr>
      </w:pPr>
    </w:p>
    <w:p w:rsidR="00FE2845" w:rsidRDefault="00FE2845" w:rsidP="008B68E5">
      <w:pPr>
        <w:rPr>
          <w:sz w:val="24"/>
        </w:rPr>
      </w:pPr>
      <w:r>
        <w:rPr>
          <w:sz w:val="24"/>
        </w:rPr>
        <w:t>Aşağıdaki sayıların 2 ile bölümünden kalan sayıları altta bulunan boş kutulara yazınız.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Sayı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176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142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283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461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648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442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765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846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999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Kalan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</w:tbl>
    <w:p w:rsidR="00FE2845" w:rsidRPr="008B68E5" w:rsidRDefault="00FE2845" w:rsidP="008B68E5">
      <w:pPr>
        <w:rPr>
          <w:sz w:val="24"/>
        </w:rPr>
      </w:pPr>
    </w:p>
    <w:p w:rsidR="00FE2845" w:rsidRDefault="00FE2845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303"/>
        <w:gridCol w:w="5303"/>
      </w:tblGrid>
      <w:tr w:rsidR="00FE2845" w:rsidRPr="007F4556" w:rsidTr="007F4556">
        <w:trPr>
          <w:trHeight w:val="2891"/>
        </w:trPr>
        <w:tc>
          <w:tcPr>
            <w:tcW w:w="5303" w:type="dxa"/>
          </w:tcPr>
          <w:p w:rsidR="00FE2845" w:rsidRPr="007F4556" w:rsidRDefault="00FE2845" w:rsidP="007F4556">
            <w:pPr>
              <w:spacing w:after="0" w:line="240" w:lineRule="auto"/>
              <w:rPr>
                <w:sz w:val="24"/>
              </w:rPr>
            </w:pPr>
            <w:r w:rsidRPr="007F4556">
              <w:rPr>
                <w:sz w:val="24"/>
              </w:rPr>
              <w:t>7624◊ sayısı 2 ile kalansız bölünebildiğine göre  “◊” yerine hangi rakamlar yazılabilir?</w:t>
            </w:r>
          </w:p>
        </w:tc>
        <w:tc>
          <w:tcPr>
            <w:tcW w:w="5303" w:type="dxa"/>
          </w:tcPr>
          <w:p w:rsidR="00FE2845" w:rsidRPr="007F4556" w:rsidRDefault="00FE2845" w:rsidP="007F4556">
            <w:pPr>
              <w:spacing w:after="0" w:line="240" w:lineRule="auto"/>
              <w:rPr>
                <w:sz w:val="24"/>
              </w:rPr>
            </w:pPr>
            <w:r w:rsidRPr="007F4556">
              <w:rPr>
                <w:sz w:val="24"/>
              </w:rPr>
              <w:t>59625◊ sayısının 2 ile bölümünden kalan 1 olduğuna göre “◊” yerine hangi rakamlar yazılabilir?</w:t>
            </w:r>
          </w:p>
        </w:tc>
      </w:tr>
    </w:tbl>
    <w:p w:rsidR="00FE2845" w:rsidRDefault="00FE2845">
      <w:pPr>
        <w:rPr>
          <w:sz w:val="24"/>
        </w:rPr>
      </w:pPr>
    </w:p>
    <w:p w:rsidR="00FE2845" w:rsidRDefault="00FE2845" w:rsidP="005A0683">
      <w:pPr>
        <w:rPr>
          <w:sz w:val="24"/>
        </w:rPr>
      </w:pPr>
    </w:p>
    <w:p w:rsidR="00FE2845" w:rsidRDefault="00FE2845" w:rsidP="005A0683">
      <w:pPr>
        <w:rPr>
          <w:sz w:val="24"/>
        </w:rPr>
      </w:pPr>
      <w:r w:rsidRPr="008B68E5">
        <w:rPr>
          <w:sz w:val="24"/>
        </w:rPr>
        <w:t xml:space="preserve">Aşağıdaki sayılardan </w:t>
      </w:r>
      <w:r>
        <w:rPr>
          <w:sz w:val="24"/>
        </w:rPr>
        <w:t>5</w:t>
      </w:r>
      <w:r w:rsidRPr="008B68E5">
        <w:rPr>
          <w:sz w:val="24"/>
        </w:rPr>
        <w:t xml:space="preserve"> ile kalansız bölünebilenleri işaretleyiniz.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82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95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74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126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270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985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1760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3441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8923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42987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FE2845" w:rsidRDefault="00FE2845" w:rsidP="005A0683">
      <w:pPr>
        <w:rPr>
          <w:sz w:val="24"/>
        </w:rPr>
      </w:pPr>
    </w:p>
    <w:p w:rsidR="00FE2845" w:rsidRDefault="00FE2845" w:rsidP="005A0683">
      <w:pPr>
        <w:rPr>
          <w:sz w:val="24"/>
        </w:rPr>
      </w:pPr>
    </w:p>
    <w:p w:rsidR="00FE2845" w:rsidRDefault="00FE2845" w:rsidP="005A0683">
      <w:pPr>
        <w:rPr>
          <w:sz w:val="24"/>
        </w:rPr>
      </w:pPr>
      <w:r w:rsidRPr="008B68E5">
        <w:rPr>
          <w:sz w:val="24"/>
        </w:rPr>
        <w:t xml:space="preserve">Aşağıdaki sayılardan </w:t>
      </w:r>
      <w:r>
        <w:rPr>
          <w:sz w:val="24"/>
        </w:rPr>
        <w:t>5</w:t>
      </w:r>
      <w:r w:rsidRPr="008B68E5">
        <w:rPr>
          <w:sz w:val="24"/>
        </w:rPr>
        <w:t xml:space="preserve"> ile kalansız bölünebilenleri işaretleyiniz.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924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7340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66217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85234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712870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8345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29512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33679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42863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11935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FE2845" w:rsidRDefault="00FE2845" w:rsidP="005A0683">
      <w:pPr>
        <w:rPr>
          <w:sz w:val="24"/>
        </w:rPr>
      </w:pPr>
    </w:p>
    <w:p w:rsidR="00FE2845" w:rsidRDefault="00FE2845" w:rsidP="005A0683">
      <w:pPr>
        <w:rPr>
          <w:sz w:val="24"/>
        </w:rPr>
      </w:pPr>
    </w:p>
    <w:p w:rsidR="00FE2845" w:rsidRDefault="00FE2845" w:rsidP="005A0683">
      <w:pPr>
        <w:rPr>
          <w:sz w:val="24"/>
        </w:rPr>
      </w:pPr>
      <w:r>
        <w:rPr>
          <w:sz w:val="24"/>
        </w:rPr>
        <w:t>Aşağıdaki sayıların 5 ile bölümünden kalan sayıları altta bulunan boş kutulara yazınız.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Sayı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83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69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142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175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228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356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388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571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1680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Kalan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</w:tbl>
    <w:p w:rsidR="00FE2845" w:rsidRDefault="00FE2845" w:rsidP="005A0683">
      <w:pPr>
        <w:rPr>
          <w:sz w:val="24"/>
        </w:rPr>
      </w:pPr>
    </w:p>
    <w:p w:rsidR="00FE2845" w:rsidRDefault="00FE2845" w:rsidP="005A0683">
      <w:pPr>
        <w:rPr>
          <w:sz w:val="24"/>
        </w:rPr>
      </w:pPr>
    </w:p>
    <w:p w:rsidR="00FE2845" w:rsidRDefault="00FE2845" w:rsidP="005A0683">
      <w:pPr>
        <w:rPr>
          <w:sz w:val="24"/>
        </w:rPr>
      </w:pPr>
      <w:r>
        <w:rPr>
          <w:sz w:val="24"/>
        </w:rPr>
        <w:t>Aşağıdaki sayıların 5 ile bölümünden kalan sayıları altta bulunan boş kutulara yazınız.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Sayı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1484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27657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2399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7654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2773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8377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19829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6705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2006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Kalan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</w:tbl>
    <w:p w:rsidR="00FE2845" w:rsidRPr="008B68E5" w:rsidRDefault="00FE2845" w:rsidP="005A0683">
      <w:pPr>
        <w:rPr>
          <w:sz w:val="24"/>
        </w:rPr>
      </w:pPr>
    </w:p>
    <w:p w:rsidR="00FE2845" w:rsidRDefault="00FE2845" w:rsidP="005A0683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303"/>
        <w:gridCol w:w="5303"/>
      </w:tblGrid>
      <w:tr w:rsidR="00FE2845" w:rsidRPr="007F4556" w:rsidTr="007F4556">
        <w:trPr>
          <w:trHeight w:val="2891"/>
        </w:trPr>
        <w:tc>
          <w:tcPr>
            <w:tcW w:w="5303" w:type="dxa"/>
          </w:tcPr>
          <w:p w:rsidR="00FE2845" w:rsidRPr="007F4556" w:rsidRDefault="00FE2845" w:rsidP="007F4556">
            <w:pPr>
              <w:spacing w:after="0" w:line="240" w:lineRule="auto"/>
              <w:rPr>
                <w:sz w:val="24"/>
              </w:rPr>
            </w:pPr>
            <w:r w:rsidRPr="007F4556">
              <w:rPr>
                <w:sz w:val="24"/>
              </w:rPr>
              <w:t>4356◊ sayısı 5 ile kalansız bölünebildiğine göre  “◊” yerine hangi rakamlar yazılabilir?</w:t>
            </w:r>
          </w:p>
        </w:tc>
        <w:tc>
          <w:tcPr>
            <w:tcW w:w="5303" w:type="dxa"/>
          </w:tcPr>
          <w:p w:rsidR="00FE2845" w:rsidRPr="007F4556" w:rsidRDefault="00FE2845" w:rsidP="007F4556">
            <w:pPr>
              <w:spacing w:after="0" w:line="240" w:lineRule="auto"/>
              <w:rPr>
                <w:sz w:val="24"/>
              </w:rPr>
            </w:pPr>
            <w:r w:rsidRPr="007F4556">
              <w:rPr>
                <w:sz w:val="24"/>
              </w:rPr>
              <w:t>6289◊ sayısının 5 ile bölümünden kalan 3 olduğuna göre “◊” yerine hangi rakamlar yazılabilir?</w:t>
            </w:r>
          </w:p>
        </w:tc>
      </w:tr>
    </w:tbl>
    <w:p w:rsidR="00FE2845" w:rsidRDefault="00FE2845" w:rsidP="005A0683">
      <w:pPr>
        <w:rPr>
          <w:sz w:val="24"/>
        </w:rPr>
      </w:pPr>
      <w:r w:rsidRPr="008B68E5">
        <w:rPr>
          <w:sz w:val="24"/>
        </w:rPr>
        <w:t xml:space="preserve">Aşağıdaki sayılardan </w:t>
      </w:r>
      <w:r>
        <w:rPr>
          <w:sz w:val="24"/>
        </w:rPr>
        <w:t>10</w:t>
      </w:r>
      <w:r w:rsidRPr="008B68E5">
        <w:rPr>
          <w:sz w:val="24"/>
        </w:rPr>
        <w:t xml:space="preserve"> ile kalansız bölünebilenleri işaretleyiniz.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93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88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124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231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980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3385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76592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2349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243856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83120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FE2845" w:rsidRDefault="00FE2845" w:rsidP="005A0683">
      <w:pPr>
        <w:rPr>
          <w:sz w:val="24"/>
        </w:rPr>
      </w:pPr>
    </w:p>
    <w:p w:rsidR="00FE2845" w:rsidRDefault="00FE2845" w:rsidP="005A0683">
      <w:pPr>
        <w:rPr>
          <w:sz w:val="24"/>
        </w:rPr>
      </w:pPr>
    </w:p>
    <w:p w:rsidR="00FE2845" w:rsidRDefault="00FE2845" w:rsidP="005A0683">
      <w:pPr>
        <w:rPr>
          <w:sz w:val="24"/>
        </w:rPr>
      </w:pPr>
      <w:r>
        <w:rPr>
          <w:sz w:val="24"/>
        </w:rPr>
        <w:t>Aşağıdaki sayılardan 10</w:t>
      </w:r>
      <w:r w:rsidRPr="008B68E5">
        <w:rPr>
          <w:sz w:val="24"/>
        </w:rPr>
        <w:t xml:space="preserve"> ile kalansız bölünebilenleri işaretleyiniz.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8"/>
        <w:gridCol w:w="1060"/>
        <w:gridCol w:w="1060"/>
        <w:gridCol w:w="1061"/>
        <w:gridCol w:w="1068"/>
        <w:gridCol w:w="1061"/>
        <w:gridCol w:w="1061"/>
        <w:gridCol w:w="1068"/>
        <w:gridCol w:w="1068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74841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8456382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746470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846459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645287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7645282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638260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582456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5735785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9475277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FE2845" w:rsidRDefault="00FE2845" w:rsidP="005A0683">
      <w:pPr>
        <w:rPr>
          <w:sz w:val="24"/>
        </w:rPr>
      </w:pPr>
    </w:p>
    <w:p w:rsidR="00FE2845" w:rsidRDefault="00FE2845" w:rsidP="005A0683">
      <w:pPr>
        <w:rPr>
          <w:sz w:val="24"/>
        </w:rPr>
      </w:pPr>
    </w:p>
    <w:p w:rsidR="00FE2845" w:rsidRDefault="00FE2845" w:rsidP="005A0683">
      <w:pPr>
        <w:rPr>
          <w:sz w:val="24"/>
        </w:rPr>
      </w:pPr>
      <w:r>
        <w:rPr>
          <w:sz w:val="24"/>
        </w:rPr>
        <w:t>Aşağıdaki sayıların 10 ile bölümünden kalan sayıları altta bulunan boş kutulara yazınız.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Sayı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72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128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133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280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246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337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419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505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710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Kalan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</w:tbl>
    <w:p w:rsidR="00FE2845" w:rsidRDefault="00FE2845" w:rsidP="005A0683">
      <w:pPr>
        <w:rPr>
          <w:sz w:val="24"/>
        </w:rPr>
      </w:pPr>
    </w:p>
    <w:p w:rsidR="00FE2845" w:rsidRDefault="00FE2845" w:rsidP="005A0683">
      <w:pPr>
        <w:rPr>
          <w:sz w:val="24"/>
        </w:rPr>
      </w:pPr>
    </w:p>
    <w:p w:rsidR="00FE2845" w:rsidRDefault="00FE2845" w:rsidP="005A0683">
      <w:pPr>
        <w:rPr>
          <w:sz w:val="24"/>
        </w:rPr>
      </w:pPr>
      <w:r>
        <w:rPr>
          <w:sz w:val="24"/>
        </w:rPr>
        <w:t>Aşağıdaki sayıların 10  ile bölümünden kalan sayıları altta bulunan boş kutulara yazınız.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Sayı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647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772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821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1265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2193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8674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32876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42769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24558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Kalan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</w:tbl>
    <w:p w:rsidR="00FE2845" w:rsidRPr="008B68E5" w:rsidRDefault="00FE2845" w:rsidP="005A0683">
      <w:pPr>
        <w:rPr>
          <w:sz w:val="24"/>
        </w:rPr>
      </w:pPr>
    </w:p>
    <w:p w:rsidR="00FE2845" w:rsidRDefault="00FE2845" w:rsidP="005A0683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303"/>
        <w:gridCol w:w="5303"/>
      </w:tblGrid>
      <w:tr w:rsidR="00FE2845" w:rsidRPr="007F4556" w:rsidTr="007F4556">
        <w:trPr>
          <w:trHeight w:val="2891"/>
        </w:trPr>
        <w:tc>
          <w:tcPr>
            <w:tcW w:w="5303" w:type="dxa"/>
          </w:tcPr>
          <w:p w:rsidR="00FE2845" w:rsidRPr="007F4556" w:rsidRDefault="00FE2845" w:rsidP="007F4556">
            <w:pPr>
              <w:spacing w:after="0" w:line="240" w:lineRule="auto"/>
              <w:rPr>
                <w:sz w:val="24"/>
              </w:rPr>
            </w:pPr>
            <w:r w:rsidRPr="007F4556">
              <w:rPr>
                <w:sz w:val="24"/>
              </w:rPr>
              <w:t>3452◊ sayısı 10 ile kalansız bölünebildiğine göre  “◊” yerine hangi rakamlar yazılabilir?</w:t>
            </w:r>
          </w:p>
        </w:tc>
        <w:tc>
          <w:tcPr>
            <w:tcW w:w="5303" w:type="dxa"/>
          </w:tcPr>
          <w:p w:rsidR="00FE2845" w:rsidRPr="007F4556" w:rsidRDefault="00FE2845" w:rsidP="007F4556">
            <w:pPr>
              <w:spacing w:after="0" w:line="240" w:lineRule="auto"/>
              <w:rPr>
                <w:sz w:val="24"/>
              </w:rPr>
            </w:pPr>
            <w:r w:rsidRPr="007F4556">
              <w:rPr>
                <w:sz w:val="24"/>
              </w:rPr>
              <w:t>3875◊ sayısının 10 ile bölümünden kalan 7 olduğuna göre “◊” yerine hangi rakamlar yazılabilir?</w:t>
            </w:r>
          </w:p>
        </w:tc>
      </w:tr>
    </w:tbl>
    <w:p w:rsidR="00FE2845" w:rsidRDefault="00FE2845" w:rsidP="005A0683">
      <w:pPr>
        <w:rPr>
          <w:sz w:val="24"/>
        </w:rPr>
      </w:pPr>
    </w:p>
    <w:p w:rsidR="00FE2845" w:rsidRDefault="00FE2845" w:rsidP="004036B0">
      <w:pPr>
        <w:rPr>
          <w:sz w:val="24"/>
        </w:rPr>
      </w:pPr>
      <w:r w:rsidRPr="008B68E5">
        <w:rPr>
          <w:sz w:val="24"/>
        </w:rPr>
        <w:t xml:space="preserve">Aşağıdaki sayılardan </w:t>
      </w:r>
      <w:r>
        <w:rPr>
          <w:sz w:val="24"/>
        </w:rPr>
        <w:t>3</w:t>
      </w:r>
      <w:r w:rsidRPr="008B68E5">
        <w:rPr>
          <w:sz w:val="24"/>
        </w:rPr>
        <w:t xml:space="preserve"> ile kalansız bölünebilenleri işaretleyiniz.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41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72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68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126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241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333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429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396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843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FE2845" w:rsidRDefault="00FE2845" w:rsidP="004036B0">
      <w:pPr>
        <w:rPr>
          <w:sz w:val="24"/>
        </w:rPr>
      </w:pPr>
    </w:p>
    <w:p w:rsidR="00FE2845" w:rsidRDefault="00FE2845" w:rsidP="004036B0">
      <w:pPr>
        <w:rPr>
          <w:sz w:val="24"/>
        </w:rPr>
      </w:pPr>
    </w:p>
    <w:p w:rsidR="00FE2845" w:rsidRDefault="00FE2845" w:rsidP="004036B0">
      <w:pPr>
        <w:rPr>
          <w:sz w:val="24"/>
        </w:rPr>
      </w:pPr>
      <w:r w:rsidRPr="008B68E5">
        <w:rPr>
          <w:sz w:val="24"/>
        </w:rPr>
        <w:t xml:space="preserve">Aşağıdaki sayılardan </w:t>
      </w:r>
      <w:r>
        <w:rPr>
          <w:sz w:val="24"/>
        </w:rPr>
        <w:t>3</w:t>
      </w:r>
      <w:r w:rsidRPr="008B68E5">
        <w:rPr>
          <w:sz w:val="24"/>
        </w:rPr>
        <w:t xml:space="preserve"> ile kalansız bölünebilenleri işaretleyiniz.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862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565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936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357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774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1269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3275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1697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2884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21375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FE2845" w:rsidRDefault="00FE2845" w:rsidP="004036B0">
      <w:pPr>
        <w:rPr>
          <w:sz w:val="24"/>
        </w:rPr>
      </w:pPr>
    </w:p>
    <w:p w:rsidR="00FE2845" w:rsidRDefault="00FE2845" w:rsidP="004036B0">
      <w:pPr>
        <w:rPr>
          <w:sz w:val="24"/>
        </w:rPr>
      </w:pPr>
    </w:p>
    <w:p w:rsidR="00FE2845" w:rsidRDefault="00FE2845" w:rsidP="004036B0">
      <w:pPr>
        <w:rPr>
          <w:sz w:val="24"/>
        </w:rPr>
      </w:pPr>
      <w:r>
        <w:rPr>
          <w:sz w:val="24"/>
        </w:rPr>
        <w:t>Aşağıdaki sayıların 3 ile bölümünden kalan sayıları altta bulunan boş kutulara yazınız.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Sayı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127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637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553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8623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1971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2663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7538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94276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25538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Kalan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</w:tbl>
    <w:p w:rsidR="00FE2845" w:rsidRDefault="00FE2845" w:rsidP="004036B0">
      <w:pPr>
        <w:rPr>
          <w:sz w:val="24"/>
        </w:rPr>
      </w:pPr>
    </w:p>
    <w:p w:rsidR="00FE2845" w:rsidRDefault="00FE2845" w:rsidP="004036B0">
      <w:pPr>
        <w:rPr>
          <w:sz w:val="24"/>
        </w:rPr>
      </w:pPr>
    </w:p>
    <w:p w:rsidR="00FE2845" w:rsidRDefault="00FE2845" w:rsidP="004036B0">
      <w:pPr>
        <w:rPr>
          <w:sz w:val="24"/>
        </w:rPr>
      </w:pPr>
      <w:r>
        <w:rPr>
          <w:sz w:val="24"/>
        </w:rPr>
        <w:t>Aşağıdaki sayıların 3 ile bölümünden kalan sayıları altta bulunan boş kutulara yazınız.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Sayı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5462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2887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7382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7634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9176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38861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1974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26374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915342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Kalan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</w:tbl>
    <w:p w:rsidR="00FE2845" w:rsidRPr="008B68E5" w:rsidRDefault="00FE2845" w:rsidP="004036B0">
      <w:pPr>
        <w:rPr>
          <w:sz w:val="24"/>
        </w:rPr>
      </w:pPr>
    </w:p>
    <w:p w:rsidR="00FE2845" w:rsidRDefault="00FE2845" w:rsidP="004036B0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303"/>
        <w:gridCol w:w="5303"/>
      </w:tblGrid>
      <w:tr w:rsidR="00FE2845" w:rsidRPr="007F4556" w:rsidTr="007F4556">
        <w:trPr>
          <w:trHeight w:val="2891"/>
        </w:trPr>
        <w:tc>
          <w:tcPr>
            <w:tcW w:w="5303" w:type="dxa"/>
          </w:tcPr>
          <w:p w:rsidR="00FE2845" w:rsidRPr="007F4556" w:rsidRDefault="00FE2845" w:rsidP="007F4556">
            <w:pPr>
              <w:spacing w:after="0" w:line="240" w:lineRule="auto"/>
              <w:rPr>
                <w:sz w:val="24"/>
              </w:rPr>
            </w:pPr>
            <w:r w:rsidRPr="007F4556">
              <w:rPr>
                <w:sz w:val="24"/>
              </w:rPr>
              <w:t>12◊48 sayısı 3 ile kalansız bölünebildiğine göre  “◊” yerine hangi rakamlar yazılabilir?</w:t>
            </w:r>
          </w:p>
        </w:tc>
        <w:tc>
          <w:tcPr>
            <w:tcW w:w="5303" w:type="dxa"/>
          </w:tcPr>
          <w:p w:rsidR="00FE2845" w:rsidRPr="007F4556" w:rsidRDefault="00FE2845" w:rsidP="007F4556">
            <w:pPr>
              <w:spacing w:after="0" w:line="240" w:lineRule="auto"/>
              <w:rPr>
                <w:sz w:val="24"/>
              </w:rPr>
            </w:pPr>
            <w:r w:rsidRPr="007F4556">
              <w:rPr>
                <w:sz w:val="24"/>
              </w:rPr>
              <w:t>5◊21 sayısının 3 ile bölümünden kalan 2 olduğuna göre “◊” yerine hangi rakamlar yazılabilir?</w:t>
            </w:r>
          </w:p>
        </w:tc>
      </w:tr>
    </w:tbl>
    <w:p w:rsidR="00FE2845" w:rsidRDefault="00FE2845" w:rsidP="005A0683">
      <w:pPr>
        <w:rPr>
          <w:sz w:val="24"/>
        </w:rPr>
      </w:pPr>
    </w:p>
    <w:p w:rsidR="00FE2845" w:rsidRDefault="00FE2845" w:rsidP="00B1634D">
      <w:pPr>
        <w:rPr>
          <w:sz w:val="24"/>
        </w:rPr>
      </w:pPr>
      <w:r w:rsidRPr="008B68E5">
        <w:rPr>
          <w:sz w:val="24"/>
        </w:rPr>
        <w:t xml:space="preserve">Aşağıdaki sayılardan </w:t>
      </w:r>
      <w:r>
        <w:rPr>
          <w:sz w:val="24"/>
        </w:rPr>
        <w:t>9</w:t>
      </w:r>
      <w:r w:rsidRPr="008B68E5">
        <w:rPr>
          <w:sz w:val="24"/>
        </w:rPr>
        <w:t xml:space="preserve"> ile kalansız bölünebilenleri işaretleyiniz.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88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127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153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198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215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462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5714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6723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8267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22547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FE2845" w:rsidRDefault="00FE2845" w:rsidP="00B1634D">
      <w:pPr>
        <w:rPr>
          <w:sz w:val="24"/>
        </w:rPr>
      </w:pPr>
    </w:p>
    <w:p w:rsidR="00FE2845" w:rsidRDefault="00FE2845" w:rsidP="00B1634D">
      <w:pPr>
        <w:rPr>
          <w:sz w:val="24"/>
        </w:rPr>
      </w:pPr>
    </w:p>
    <w:p w:rsidR="00FE2845" w:rsidRDefault="00FE2845" w:rsidP="00B1634D">
      <w:pPr>
        <w:rPr>
          <w:sz w:val="24"/>
        </w:rPr>
      </w:pPr>
      <w:r w:rsidRPr="008B68E5">
        <w:rPr>
          <w:sz w:val="24"/>
        </w:rPr>
        <w:t xml:space="preserve">Aşağıdaki sayılardan </w:t>
      </w:r>
      <w:r>
        <w:rPr>
          <w:sz w:val="24"/>
        </w:rPr>
        <w:t>9</w:t>
      </w:r>
      <w:r w:rsidRPr="008B68E5">
        <w:rPr>
          <w:sz w:val="24"/>
        </w:rPr>
        <w:t xml:space="preserve"> ile kalansız bölünebilenleri işaretleyiniz.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4954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24565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2349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9354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6519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7954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72115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3187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784201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52881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FE2845" w:rsidRDefault="00FE2845" w:rsidP="00B1634D">
      <w:pPr>
        <w:rPr>
          <w:sz w:val="24"/>
        </w:rPr>
      </w:pPr>
    </w:p>
    <w:p w:rsidR="00FE2845" w:rsidRDefault="00FE2845" w:rsidP="00B1634D">
      <w:pPr>
        <w:rPr>
          <w:sz w:val="24"/>
        </w:rPr>
      </w:pPr>
    </w:p>
    <w:p w:rsidR="00FE2845" w:rsidRDefault="00FE2845" w:rsidP="00B1634D">
      <w:pPr>
        <w:rPr>
          <w:sz w:val="24"/>
        </w:rPr>
      </w:pPr>
      <w:r>
        <w:rPr>
          <w:sz w:val="24"/>
        </w:rPr>
        <w:t>Aşağıdaki sayıların 9 ile bölümünden kalan sayıları altta bulunan boş kutulara yazınız.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Sayı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9352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28765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27656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20018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3764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23098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1008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28761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3376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Kalan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</w:tbl>
    <w:p w:rsidR="00FE2845" w:rsidRDefault="00FE2845" w:rsidP="00B1634D">
      <w:pPr>
        <w:rPr>
          <w:sz w:val="24"/>
        </w:rPr>
      </w:pPr>
    </w:p>
    <w:p w:rsidR="00FE2845" w:rsidRDefault="00FE2845" w:rsidP="00B1634D">
      <w:pPr>
        <w:rPr>
          <w:sz w:val="24"/>
        </w:rPr>
      </w:pPr>
    </w:p>
    <w:p w:rsidR="00FE2845" w:rsidRDefault="00FE2845" w:rsidP="00B1634D">
      <w:pPr>
        <w:rPr>
          <w:sz w:val="24"/>
        </w:rPr>
      </w:pPr>
      <w:r>
        <w:rPr>
          <w:sz w:val="24"/>
        </w:rPr>
        <w:t>Aşağıdaki sayıların 9 ile bölümünden kalan sayıları altta bulunan boş kutulara yazınız.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Sayı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8342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2776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20198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473817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291746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40983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43719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228176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10989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7F4556">
              <w:rPr>
                <w:b/>
                <w:sz w:val="24"/>
              </w:rPr>
              <w:t>Kalan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</w:tbl>
    <w:p w:rsidR="00FE2845" w:rsidRPr="008B68E5" w:rsidRDefault="00FE2845" w:rsidP="00B1634D">
      <w:pPr>
        <w:rPr>
          <w:sz w:val="24"/>
        </w:rPr>
      </w:pPr>
    </w:p>
    <w:p w:rsidR="00FE2845" w:rsidRDefault="00FE2845" w:rsidP="00B1634D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303"/>
        <w:gridCol w:w="5303"/>
      </w:tblGrid>
      <w:tr w:rsidR="00FE2845" w:rsidRPr="007F4556" w:rsidTr="007F4556">
        <w:trPr>
          <w:trHeight w:val="2891"/>
        </w:trPr>
        <w:tc>
          <w:tcPr>
            <w:tcW w:w="5303" w:type="dxa"/>
          </w:tcPr>
          <w:p w:rsidR="00FE2845" w:rsidRPr="007F4556" w:rsidRDefault="00FE2845" w:rsidP="007F4556">
            <w:pPr>
              <w:spacing w:after="0" w:line="240" w:lineRule="auto"/>
              <w:rPr>
                <w:sz w:val="24"/>
              </w:rPr>
            </w:pPr>
            <w:r w:rsidRPr="007F4556">
              <w:rPr>
                <w:sz w:val="24"/>
              </w:rPr>
              <w:t>194632◊ sayısı 9 ile kalansız bölünebildiğine göre  “◊” yerine hangi rakamlar yazılabilir?</w:t>
            </w:r>
          </w:p>
        </w:tc>
        <w:tc>
          <w:tcPr>
            <w:tcW w:w="5303" w:type="dxa"/>
          </w:tcPr>
          <w:p w:rsidR="00FE2845" w:rsidRPr="007F4556" w:rsidRDefault="00FE2845" w:rsidP="007F4556">
            <w:pPr>
              <w:spacing w:after="0" w:line="240" w:lineRule="auto"/>
              <w:rPr>
                <w:sz w:val="24"/>
              </w:rPr>
            </w:pPr>
            <w:r w:rsidRPr="007F4556">
              <w:rPr>
                <w:sz w:val="24"/>
              </w:rPr>
              <w:t>19382◊ sayısının 9 ile bölümünden kalan 5 olduğuna göre “◊” yerine hangi rakamlar yazılabilir?</w:t>
            </w:r>
          </w:p>
        </w:tc>
      </w:tr>
    </w:tbl>
    <w:p w:rsidR="00FE2845" w:rsidRPr="008B68E5" w:rsidRDefault="00FE2845" w:rsidP="005A0683">
      <w:pPr>
        <w:rPr>
          <w:sz w:val="24"/>
        </w:rPr>
      </w:pPr>
    </w:p>
    <w:p w:rsidR="00FE2845" w:rsidRDefault="00FE2845" w:rsidP="00C03C21">
      <w:pPr>
        <w:rPr>
          <w:sz w:val="24"/>
        </w:rPr>
      </w:pPr>
      <w:r w:rsidRPr="008B68E5">
        <w:rPr>
          <w:sz w:val="24"/>
        </w:rPr>
        <w:t xml:space="preserve">Aşağıdaki sayılardan </w:t>
      </w:r>
      <w:r>
        <w:rPr>
          <w:sz w:val="24"/>
        </w:rPr>
        <w:t>4</w:t>
      </w:r>
      <w:r w:rsidRPr="008B68E5">
        <w:rPr>
          <w:sz w:val="24"/>
        </w:rPr>
        <w:t xml:space="preserve"> ile kalansız bölünebilenleri işaretleyiniz.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135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221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246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320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452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2176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2814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4427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2364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9826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FE2845" w:rsidRDefault="00FE2845" w:rsidP="00C03C21">
      <w:pPr>
        <w:rPr>
          <w:sz w:val="24"/>
        </w:rPr>
      </w:pPr>
    </w:p>
    <w:p w:rsidR="00FE2845" w:rsidRDefault="00FE2845" w:rsidP="00C03C21">
      <w:pPr>
        <w:rPr>
          <w:sz w:val="24"/>
        </w:rPr>
      </w:pPr>
    </w:p>
    <w:p w:rsidR="00FE2845" w:rsidRDefault="00FE2845" w:rsidP="00C03C21">
      <w:pPr>
        <w:rPr>
          <w:sz w:val="24"/>
        </w:rPr>
      </w:pPr>
      <w:r w:rsidRPr="008B68E5">
        <w:rPr>
          <w:sz w:val="24"/>
        </w:rPr>
        <w:t xml:space="preserve">Aşağıdaki sayılardan </w:t>
      </w:r>
      <w:r>
        <w:rPr>
          <w:sz w:val="24"/>
        </w:rPr>
        <w:t>4</w:t>
      </w:r>
      <w:r w:rsidRPr="008B68E5">
        <w:rPr>
          <w:sz w:val="24"/>
        </w:rPr>
        <w:t xml:space="preserve"> ile kalansız bölünebilenleri işaretleyiniz.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36184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21331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3765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8922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7768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1937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8124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41122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82764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212227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FE2845" w:rsidRDefault="00FE2845" w:rsidP="00C03C21">
      <w:pPr>
        <w:rPr>
          <w:sz w:val="24"/>
        </w:rPr>
      </w:pPr>
    </w:p>
    <w:p w:rsidR="00FE2845" w:rsidRDefault="00FE2845" w:rsidP="00C03C21">
      <w:pPr>
        <w:rPr>
          <w:sz w:val="24"/>
        </w:rPr>
      </w:pPr>
      <w:r w:rsidRPr="008B68E5">
        <w:rPr>
          <w:sz w:val="24"/>
        </w:rPr>
        <w:t xml:space="preserve">Aşağıdaki sayılardan </w:t>
      </w:r>
      <w:r>
        <w:rPr>
          <w:sz w:val="24"/>
        </w:rPr>
        <w:t>6</w:t>
      </w:r>
      <w:r w:rsidRPr="008B68E5">
        <w:rPr>
          <w:sz w:val="24"/>
        </w:rPr>
        <w:t xml:space="preserve"> ile kalansız bölünebilenleri işaretleyiniz.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73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128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264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316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246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812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752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832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8682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2112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FE2845" w:rsidRDefault="00FE2845" w:rsidP="00C03C21">
      <w:pPr>
        <w:rPr>
          <w:sz w:val="24"/>
        </w:rPr>
      </w:pPr>
    </w:p>
    <w:p w:rsidR="00FE2845" w:rsidRDefault="00FE2845" w:rsidP="00C03C21">
      <w:pPr>
        <w:rPr>
          <w:sz w:val="24"/>
        </w:rPr>
      </w:pPr>
    </w:p>
    <w:p w:rsidR="00FE2845" w:rsidRDefault="00FE2845" w:rsidP="00C03C21">
      <w:pPr>
        <w:rPr>
          <w:sz w:val="24"/>
        </w:rPr>
      </w:pPr>
      <w:r w:rsidRPr="008B68E5">
        <w:rPr>
          <w:sz w:val="24"/>
        </w:rPr>
        <w:t xml:space="preserve">Aşağıdaki sayılardan </w:t>
      </w:r>
      <w:r>
        <w:rPr>
          <w:sz w:val="24"/>
        </w:rPr>
        <w:t>6</w:t>
      </w:r>
      <w:r w:rsidRPr="008B68E5">
        <w:rPr>
          <w:sz w:val="24"/>
        </w:rPr>
        <w:t xml:space="preserve"> ile kalansız bölünebilenleri işaretleyiniz.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6254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7382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9482</w:t>
            </w: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8321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6637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5162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9820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2654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26544</w:t>
            </w: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  <w:r w:rsidRPr="007F4556">
              <w:rPr>
                <w:sz w:val="24"/>
              </w:rPr>
              <w:t>27356</w:t>
            </w:r>
          </w:p>
        </w:tc>
      </w:tr>
      <w:tr w:rsidR="00FE2845" w:rsidRPr="007F4556" w:rsidTr="007F4556">
        <w:trPr>
          <w:trHeight w:val="567"/>
        </w:trPr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61" w:type="dxa"/>
            <w:vAlign w:val="center"/>
          </w:tcPr>
          <w:p w:rsidR="00FE2845" w:rsidRPr="007F4556" w:rsidRDefault="00FE2845" w:rsidP="007F4556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FE2845" w:rsidRDefault="00FE2845" w:rsidP="00C03C21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281"/>
        <w:gridCol w:w="5281"/>
      </w:tblGrid>
      <w:tr w:rsidR="00FE2845" w:rsidRPr="007F4556" w:rsidTr="007F4556">
        <w:trPr>
          <w:trHeight w:val="2082"/>
        </w:trPr>
        <w:tc>
          <w:tcPr>
            <w:tcW w:w="5281" w:type="dxa"/>
          </w:tcPr>
          <w:p w:rsidR="00FE2845" w:rsidRPr="007F4556" w:rsidRDefault="00FE2845" w:rsidP="007F4556">
            <w:pPr>
              <w:spacing w:after="0" w:line="240" w:lineRule="auto"/>
              <w:rPr>
                <w:sz w:val="24"/>
              </w:rPr>
            </w:pPr>
            <w:r w:rsidRPr="007F4556">
              <w:rPr>
                <w:sz w:val="24"/>
              </w:rPr>
              <w:t>123◊4 sayısının 4 ile kalansız bölünebilmesi için “◊” yerine hangi rakamlar yazılabilir?</w:t>
            </w:r>
          </w:p>
        </w:tc>
        <w:tc>
          <w:tcPr>
            <w:tcW w:w="5281" w:type="dxa"/>
          </w:tcPr>
          <w:p w:rsidR="00FE2845" w:rsidRPr="007F4556" w:rsidRDefault="00FE2845" w:rsidP="007F4556">
            <w:pPr>
              <w:spacing w:after="0" w:line="240" w:lineRule="auto"/>
              <w:rPr>
                <w:sz w:val="24"/>
              </w:rPr>
            </w:pPr>
            <w:r w:rsidRPr="007F4556">
              <w:rPr>
                <w:sz w:val="24"/>
              </w:rPr>
              <w:t>3542◊ sayısının 4 ile kalansız bölünebilmesi için “◊” yerine hangi rakamlar yazılabilir?</w:t>
            </w:r>
          </w:p>
        </w:tc>
      </w:tr>
      <w:tr w:rsidR="00FE2845" w:rsidRPr="007F4556" w:rsidTr="007F4556">
        <w:trPr>
          <w:trHeight w:val="2082"/>
        </w:trPr>
        <w:tc>
          <w:tcPr>
            <w:tcW w:w="5281" w:type="dxa"/>
          </w:tcPr>
          <w:p w:rsidR="00FE2845" w:rsidRPr="007F4556" w:rsidRDefault="00FE2845" w:rsidP="007F4556">
            <w:pPr>
              <w:spacing w:after="0" w:line="240" w:lineRule="auto"/>
              <w:rPr>
                <w:sz w:val="24"/>
              </w:rPr>
            </w:pPr>
            <w:r w:rsidRPr="007F4556">
              <w:rPr>
                <w:sz w:val="24"/>
              </w:rPr>
              <w:t>8964◊ sayısının 6 ile kalansız bölünebilmesi için “◊” yerine hangi rakamlar yazılabilir?</w:t>
            </w:r>
          </w:p>
        </w:tc>
        <w:tc>
          <w:tcPr>
            <w:tcW w:w="5281" w:type="dxa"/>
          </w:tcPr>
          <w:p w:rsidR="00FE2845" w:rsidRPr="007F4556" w:rsidRDefault="00FE2845" w:rsidP="007F4556">
            <w:pPr>
              <w:spacing w:after="0" w:line="240" w:lineRule="auto"/>
              <w:rPr>
                <w:sz w:val="24"/>
              </w:rPr>
            </w:pPr>
            <w:r w:rsidRPr="007F4556">
              <w:rPr>
                <w:sz w:val="24"/>
              </w:rPr>
              <w:t>25◊84 sayısının 6 ile kalansız bölünebilmesi için “◊” yerine hangi rakamlar yazılabilir?</w:t>
            </w:r>
          </w:p>
        </w:tc>
      </w:tr>
    </w:tbl>
    <w:bookmarkStart w:id="0" w:name="_GoBack"/>
    <w:bookmarkEnd w:id="0"/>
    <w:p w:rsidR="00FE2845" w:rsidRPr="008B68E5" w:rsidRDefault="00FE2845" w:rsidP="008E22AB">
      <w:pPr>
        <w:rPr>
          <w:sz w:val="24"/>
        </w:rPr>
      </w:pPr>
      <w:r>
        <w:rPr>
          <w:rFonts w:ascii="Tahoma" w:hAnsi="Tahoma" w:cs="Tahoma"/>
          <w:b/>
          <w:sz w:val="20"/>
          <w:szCs w:val="32"/>
        </w:rPr>
        <w:fldChar w:fldCharType="begin"/>
      </w:r>
      <w:r>
        <w:rPr>
          <w:rFonts w:ascii="Tahoma" w:hAnsi="Tahoma" w:cs="Tahoma"/>
          <w:b/>
          <w:sz w:val="20"/>
          <w:szCs w:val="32"/>
        </w:rPr>
        <w:instrText xml:space="preserve"> HYPERLINK "http://www.sorubak.com/" </w:instrText>
      </w:r>
      <w:r>
        <w:rPr>
          <w:rFonts w:ascii="Tahoma" w:hAnsi="Tahoma" w:cs="Tahoma"/>
          <w:b/>
          <w:sz w:val="20"/>
          <w:szCs w:val="32"/>
        </w:rPr>
        <w:fldChar w:fldCharType="separate"/>
      </w:r>
      <w:r>
        <w:rPr>
          <w:rStyle w:val="Hyperlink"/>
          <w:rFonts w:ascii="Tahoma" w:hAnsi="Tahoma" w:cs="Tahoma"/>
          <w:b/>
          <w:sz w:val="20"/>
          <w:szCs w:val="32"/>
        </w:rPr>
        <w:t>www.sorubak.com</w:t>
      </w:r>
      <w:r>
        <w:rPr>
          <w:rFonts w:ascii="Tahoma" w:hAnsi="Tahoma" w:cs="Tahoma"/>
          <w:b/>
          <w:sz w:val="20"/>
          <w:szCs w:val="32"/>
        </w:rPr>
        <w:fldChar w:fldCharType="end"/>
      </w:r>
    </w:p>
    <w:sectPr w:rsidR="00FE2845" w:rsidRPr="008B68E5" w:rsidSect="00507A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845" w:rsidRDefault="00FE2845" w:rsidP="00507A7B">
      <w:pPr>
        <w:spacing w:after="0" w:line="240" w:lineRule="auto"/>
      </w:pPr>
      <w:r>
        <w:separator/>
      </w:r>
    </w:p>
  </w:endnote>
  <w:endnote w:type="continuationSeparator" w:id="0">
    <w:p w:rsidR="00FE2845" w:rsidRDefault="00FE2845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45" w:rsidRDefault="00FE28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45" w:rsidRDefault="00FE28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45" w:rsidRDefault="00FE28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845" w:rsidRDefault="00FE2845" w:rsidP="00507A7B">
      <w:pPr>
        <w:spacing w:after="0" w:line="240" w:lineRule="auto"/>
      </w:pPr>
      <w:r>
        <w:separator/>
      </w:r>
    </w:p>
  </w:footnote>
  <w:footnote w:type="continuationSeparator" w:id="0">
    <w:p w:rsidR="00FE2845" w:rsidRDefault="00FE2845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45" w:rsidRDefault="00FE2845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49" type="#_x0000_t75" style="position:absolute;margin-left:0;margin-top:0;width:523.15pt;height:740.2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45" w:rsidRDefault="00FE2845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0" type="#_x0000_t75" style="position:absolute;margin-left:0;margin-top:0;width:523.15pt;height:740.2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45" w:rsidRDefault="00FE2845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51" type="#_x0000_t75" style="position:absolute;margin-left:0;margin-top:0;width:523.15pt;height:740.2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43B"/>
    <w:rsid w:val="00353457"/>
    <w:rsid w:val="003A216F"/>
    <w:rsid w:val="004036B0"/>
    <w:rsid w:val="00414CE2"/>
    <w:rsid w:val="00507A7B"/>
    <w:rsid w:val="005A0683"/>
    <w:rsid w:val="0077043B"/>
    <w:rsid w:val="007F4556"/>
    <w:rsid w:val="0082193B"/>
    <w:rsid w:val="008B68E5"/>
    <w:rsid w:val="008E22AB"/>
    <w:rsid w:val="00A679BB"/>
    <w:rsid w:val="00B1634D"/>
    <w:rsid w:val="00C03C21"/>
    <w:rsid w:val="00C75794"/>
    <w:rsid w:val="00EC2470"/>
    <w:rsid w:val="00FE2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9B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7A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7A7B"/>
    <w:rPr>
      <w:rFonts w:cs="Times New Roman"/>
    </w:rPr>
  </w:style>
  <w:style w:type="table" w:styleId="TableGrid">
    <w:name w:val="Table Grid"/>
    <w:basedOn w:val="TableNormal"/>
    <w:uiPriority w:val="99"/>
    <w:rsid w:val="008B68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82193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</TotalTime>
  <Pages>6</Pages>
  <Words>702</Words>
  <Characters>4005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5</cp:revision>
  <dcterms:created xsi:type="dcterms:W3CDTF">2015-07-11T21:24:00Z</dcterms:created>
  <dcterms:modified xsi:type="dcterms:W3CDTF">2015-08-21T09:33:00Z</dcterms:modified>
</cp:coreProperties>
</file>