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49" w:rsidRPr="00620E16" w:rsidRDefault="00582F49">
      <w:pPr>
        <w:rPr>
          <w:rFonts w:ascii="Times New Roman" w:hAnsi="Times New Roman"/>
          <w:b/>
          <w:lang w:val="en-US"/>
        </w:rPr>
      </w:pPr>
      <w:r w:rsidRPr="00620E16">
        <w:rPr>
          <w:rFonts w:ascii="Times New Roman" w:hAnsi="Times New Roman"/>
          <w:b/>
          <w:lang w:val="en-US"/>
        </w:rPr>
        <w:t>Boşluklara sırasıyla uygun düşen sözcük ya da ifadeyi bulunuz.</w:t>
      </w:r>
    </w:p>
    <w:p w:rsidR="00582F49" w:rsidRPr="00620E16" w:rsidRDefault="00582F49" w:rsidP="005E6749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January, ______, March, _______.</w:t>
      </w:r>
    </w:p>
    <w:p w:rsidR="00582F49" w:rsidRPr="00620E16" w:rsidRDefault="00582F49" w:rsidP="005E6749">
      <w:pPr>
        <w:pStyle w:val="ListParagraph"/>
        <w:numPr>
          <w:ilvl w:val="0"/>
          <w:numId w:val="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April/February</w:t>
      </w:r>
    </w:p>
    <w:p w:rsidR="00582F49" w:rsidRPr="00620E16" w:rsidRDefault="00582F49" w:rsidP="005E6749">
      <w:pPr>
        <w:pStyle w:val="ListParagraph"/>
        <w:numPr>
          <w:ilvl w:val="0"/>
          <w:numId w:val="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February/April</w:t>
      </w:r>
    </w:p>
    <w:p w:rsidR="00582F49" w:rsidRPr="00620E16" w:rsidRDefault="00582F49" w:rsidP="005E6749">
      <w:pPr>
        <w:pStyle w:val="ListParagraph"/>
        <w:numPr>
          <w:ilvl w:val="0"/>
          <w:numId w:val="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July/August</w:t>
      </w:r>
    </w:p>
    <w:p w:rsidR="00582F49" w:rsidRPr="00620E16" w:rsidRDefault="00582F49" w:rsidP="005E6749">
      <w:pPr>
        <w:pStyle w:val="ListParagraph"/>
        <w:numPr>
          <w:ilvl w:val="0"/>
          <w:numId w:val="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November/December</w:t>
      </w:r>
    </w:p>
    <w:p w:rsidR="00582F49" w:rsidRPr="00620E16" w:rsidRDefault="00582F49" w:rsidP="005E6749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Ten,_____,  twelve, _____fourteen.</w:t>
      </w:r>
    </w:p>
    <w:p w:rsidR="00582F49" w:rsidRPr="00620E16" w:rsidRDefault="00582F49" w:rsidP="005E6749">
      <w:pPr>
        <w:pStyle w:val="ListParagraph"/>
        <w:numPr>
          <w:ilvl w:val="0"/>
          <w:numId w:val="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thirteen/ fifteen</w:t>
      </w:r>
    </w:p>
    <w:p w:rsidR="00582F49" w:rsidRPr="00620E16" w:rsidRDefault="00582F49" w:rsidP="005E6749">
      <w:pPr>
        <w:pStyle w:val="ListParagraph"/>
        <w:numPr>
          <w:ilvl w:val="0"/>
          <w:numId w:val="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nine/eleven</w:t>
      </w:r>
    </w:p>
    <w:p w:rsidR="00582F49" w:rsidRPr="00620E16" w:rsidRDefault="00582F49" w:rsidP="005E6749">
      <w:pPr>
        <w:pStyle w:val="ListParagraph"/>
        <w:numPr>
          <w:ilvl w:val="0"/>
          <w:numId w:val="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twenty/thirteen</w:t>
      </w:r>
    </w:p>
    <w:p w:rsidR="00582F49" w:rsidRPr="00620E16" w:rsidRDefault="00582F49" w:rsidP="005E6749">
      <w:pPr>
        <w:pStyle w:val="ListParagraph"/>
        <w:numPr>
          <w:ilvl w:val="0"/>
          <w:numId w:val="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eleven/thirteen</w:t>
      </w:r>
    </w:p>
    <w:p w:rsidR="00582F49" w:rsidRPr="00620E16" w:rsidRDefault="00582F49" w:rsidP="005E6749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Tuesday, _____Thursday,______.</w:t>
      </w:r>
    </w:p>
    <w:p w:rsidR="00582F49" w:rsidRPr="00620E16" w:rsidRDefault="00582F49" w:rsidP="005E6749">
      <w:pPr>
        <w:pStyle w:val="ListParagraph"/>
        <w:numPr>
          <w:ilvl w:val="0"/>
          <w:numId w:val="4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Sunday/Monday</w:t>
      </w:r>
    </w:p>
    <w:p w:rsidR="00582F49" w:rsidRPr="00620E16" w:rsidRDefault="00582F49" w:rsidP="005E6749">
      <w:pPr>
        <w:pStyle w:val="ListParagraph"/>
        <w:numPr>
          <w:ilvl w:val="0"/>
          <w:numId w:val="4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Wednesday/Friday</w:t>
      </w:r>
    </w:p>
    <w:p w:rsidR="00582F49" w:rsidRPr="00620E16" w:rsidRDefault="00582F49" w:rsidP="005E6749">
      <w:pPr>
        <w:pStyle w:val="ListParagraph"/>
        <w:numPr>
          <w:ilvl w:val="0"/>
          <w:numId w:val="4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Saturday/Sunday</w:t>
      </w:r>
    </w:p>
    <w:p w:rsidR="00582F49" w:rsidRPr="00620E16" w:rsidRDefault="00582F49" w:rsidP="005E6749">
      <w:pPr>
        <w:pStyle w:val="ListParagraph"/>
        <w:numPr>
          <w:ilvl w:val="0"/>
          <w:numId w:val="4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Monday/Wednesday</w:t>
      </w:r>
    </w:p>
    <w:p w:rsidR="00582F49" w:rsidRPr="00620E16" w:rsidRDefault="00582F49" w:rsidP="00D77621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Spring, _____autumn,_______.</w:t>
      </w:r>
    </w:p>
    <w:p w:rsidR="00582F49" w:rsidRPr="00620E16" w:rsidRDefault="00582F49" w:rsidP="00D77621">
      <w:pPr>
        <w:pStyle w:val="ListParagraph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Sunday/winter</w:t>
      </w:r>
    </w:p>
    <w:p w:rsidR="00582F49" w:rsidRPr="00620E16" w:rsidRDefault="00582F49" w:rsidP="00D77621">
      <w:pPr>
        <w:pStyle w:val="ListParagraph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Wednesday/summer</w:t>
      </w:r>
    </w:p>
    <w:p w:rsidR="00582F49" w:rsidRPr="00620E16" w:rsidRDefault="00582F49" w:rsidP="00D77621">
      <w:pPr>
        <w:pStyle w:val="ListParagraph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Winter/summer</w:t>
      </w:r>
    </w:p>
    <w:p w:rsidR="00582F49" w:rsidRPr="00620E16" w:rsidRDefault="00582F49" w:rsidP="00D77621">
      <w:pPr>
        <w:pStyle w:val="ListParagraph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Summer/winter</w:t>
      </w:r>
    </w:p>
    <w:p w:rsidR="00582F49" w:rsidRPr="00620E16" w:rsidRDefault="00582F49" w:rsidP="00D77621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I_____ bagel, but I ______ croissant.</w:t>
      </w:r>
    </w:p>
    <w:p w:rsidR="00582F49" w:rsidRPr="00620E16" w:rsidRDefault="00582F49" w:rsidP="00DC67D9">
      <w:pPr>
        <w:pStyle w:val="ListParagraph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loves/likes</w:t>
      </w:r>
    </w:p>
    <w:p w:rsidR="00582F49" w:rsidRPr="00620E16" w:rsidRDefault="00582F49" w:rsidP="00DC67D9">
      <w:pPr>
        <w:pStyle w:val="ListParagraph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doesn’t like/love</w:t>
      </w:r>
    </w:p>
    <w:p w:rsidR="00582F49" w:rsidRPr="00620E16" w:rsidRDefault="00582F49" w:rsidP="00DC67D9">
      <w:pPr>
        <w:pStyle w:val="ListParagraph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like/hates</w:t>
      </w:r>
    </w:p>
    <w:p w:rsidR="00582F49" w:rsidRPr="00620E16" w:rsidRDefault="00582F49" w:rsidP="00DC67D9">
      <w:pPr>
        <w:pStyle w:val="ListParagraph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love/don’t like</w:t>
      </w:r>
    </w:p>
    <w:p w:rsidR="00582F49" w:rsidRPr="00620E16" w:rsidRDefault="00582F49" w:rsidP="00DC67D9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Tarkan goes to school ___ weekdays.</w:t>
      </w:r>
    </w:p>
    <w:p w:rsidR="00582F49" w:rsidRPr="00620E16" w:rsidRDefault="00582F49" w:rsidP="00DC67D9">
      <w:pPr>
        <w:pStyle w:val="ListParagraph"/>
        <w:numPr>
          <w:ilvl w:val="0"/>
          <w:numId w:val="7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on</w:t>
      </w:r>
    </w:p>
    <w:p w:rsidR="00582F49" w:rsidRPr="00620E16" w:rsidRDefault="00582F49" w:rsidP="00DC67D9">
      <w:pPr>
        <w:pStyle w:val="ListParagraph"/>
        <w:numPr>
          <w:ilvl w:val="0"/>
          <w:numId w:val="7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at</w:t>
      </w:r>
    </w:p>
    <w:p w:rsidR="00582F49" w:rsidRPr="00620E16" w:rsidRDefault="00582F49" w:rsidP="00DC67D9">
      <w:pPr>
        <w:pStyle w:val="ListParagraph"/>
        <w:numPr>
          <w:ilvl w:val="0"/>
          <w:numId w:val="7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in</w:t>
      </w:r>
    </w:p>
    <w:p w:rsidR="00582F49" w:rsidRPr="00620E16" w:rsidRDefault="00582F49" w:rsidP="00DC67D9">
      <w:pPr>
        <w:pStyle w:val="ListParagraph"/>
        <w:numPr>
          <w:ilvl w:val="0"/>
          <w:numId w:val="7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---</w:t>
      </w:r>
    </w:p>
    <w:p w:rsidR="00582F49" w:rsidRPr="00620E16" w:rsidRDefault="00582F49" w:rsidP="00DC67D9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We have a big breakfast ___weekends.</w:t>
      </w:r>
    </w:p>
    <w:p w:rsidR="00582F49" w:rsidRPr="00620E16" w:rsidRDefault="00582F49" w:rsidP="0080677C">
      <w:pPr>
        <w:pStyle w:val="ListParagraph"/>
        <w:numPr>
          <w:ilvl w:val="0"/>
          <w:numId w:val="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on </w:t>
      </w:r>
    </w:p>
    <w:p w:rsidR="00582F49" w:rsidRPr="00620E16" w:rsidRDefault="00582F49" w:rsidP="0080677C">
      <w:pPr>
        <w:pStyle w:val="ListParagraph"/>
        <w:numPr>
          <w:ilvl w:val="0"/>
          <w:numId w:val="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at</w:t>
      </w:r>
    </w:p>
    <w:p w:rsidR="00582F49" w:rsidRPr="00620E16" w:rsidRDefault="00582F49" w:rsidP="0080677C">
      <w:pPr>
        <w:pStyle w:val="ListParagraph"/>
        <w:numPr>
          <w:ilvl w:val="0"/>
          <w:numId w:val="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in</w:t>
      </w:r>
    </w:p>
    <w:p w:rsidR="00582F49" w:rsidRPr="00620E16" w:rsidRDefault="00582F49" w:rsidP="0080677C">
      <w:pPr>
        <w:pStyle w:val="ListParagraph"/>
        <w:numPr>
          <w:ilvl w:val="0"/>
          <w:numId w:val="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---</w:t>
      </w:r>
    </w:p>
    <w:p w:rsidR="00582F49" w:rsidRPr="00620E16" w:rsidRDefault="00582F49" w:rsidP="0080677C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 leave home ___7.30a.m</w:t>
      </w:r>
    </w:p>
    <w:p w:rsidR="00582F49" w:rsidRPr="00620E16" w:rsidRDefault="00582F49" w:rsidP="0080677C">
      <w:pPr>
        <w:pStyle w:val="ListParagraph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---</w:t>
      </w:r>
    </w:p>
    <w:p w:rsidR="00582F49" w:rsidRPr="00620E16" w:rsidRDefault="00582F49" w:rsidP="0080677C">
      <w:pPr>
        <w:pStyle w:val="ListParagraph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in</w:t>
      </w:r>
    </w:p>
    <w:p w:rsidR="00582F49" w:rsidRPr="00620E16" w:rsidRDefault="00582F49" w:rsidP="0080677C">
      <w:pPr>
        <w:pStyle w:val="ListParagraph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on</w:t>
      </w:r>
    </w:p>
    <w:p w:rsidR="00582F49" w:rsidRPr="00620E16" w:rsidRDefault="00582F49" w:rsidP="006F0005">
      <w:pPr>
        <w:pStyle w:val="ListParagraph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at</w:t>
      </w:r>
    </w:p>
    <w:p w:rsidR="00582F49" w:rsidRPr="00620E16" w:rsidRDefault="00582F49" w:rsidP="006F0005">
      <w:pPr>
        <w:pStyle w:val="ListParagraph"/>
        <w:numPr>
          <w:ilvl w:val="0"/>
          <w:numId w:val="9"/>
        </w:numPr>
        <w:rPr>
          <w:rFonts w:ascii="Times New Roman" w:hAnsi="Times New Roman"/>
          <w:lang w:val="en-US"/>
        </w:rPr>
      </w:pPr>
    </w:p>
    <w:p w:rsidR="00582F49" w:rsidRPr="00620E16" w:rsidRDefault="00582F49" w:rsidP="0080677C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A: ____you____ your homework before dinner?</w:t>
      </w:r>
    </w:p>
    <w:p w:rsidR="00582F49" w:rsidRPr="00620E16" w:rsidRDefault="00582F49" w:rsidP="005520F4">
      <w:pPr>
        <w:ind w:left="502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B: No, I ____. I ____  my homework     after dinner.</w:t>
      </w:r>
    </w:p>
    <w:p w:rsidR="00582F49" w:rsidRPr="00620E16" w:rsidRDefault="00582F49" w:rsidP="0080677C">
      <w:pPr>
        <w:pStyle w:val="ListParagraph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Do/do/do/do</w:t>
      </w:r>
    </w:p>
    <w:p w:rsidR="00582F49" w:rsidRPr="00620E16" w:rsidRDefault="00582F49" w:rsidP="0080677C">
      <w:pPr>
        <w:pStyle w:val="ListParagraph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Do/do/don’t/do</w:t>
      </w:r>
    </w:p>
    <w:p w:rsidR="00582F49" w:rsidRPr="00620E16" w:rsidRDefault="00582F49" w:rsidP="0080677C">
      <w:pPr>
        <w:pStyle w:val="ListParagraph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Do/do/do/don’t</w:t>
      </w:r>
    </w:p>
    <w:p w:rsidR="00582F49" w:rsidRPr="00620E16" w:rsidRDefault="00582F49" w:rsidP="0080677C">
      <w:pPr>
        <w:pStyle w:val="ListParagraph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Don’t/do/don’t/do</w:t>
      </w:r>
    </w:p>
    <w:p w:rsidR="00582F49" w:rsidRPr="00620E16" w:rsidRDefault="00582F49" w:rsidP="0080677C">
      <w:pPr>
        <w:pStyle w:val="ListParagraph"/>
        <w:numPr>
          <w:ilvl w:val="0"/>
          <w:numId w:val="1"/>
        </w:numPr>
        <w:rPr>
          <w:rFonts w:ascii="Times New Roman" w:hAnsi="Times New Roman"/>
          <w:b/>
          <w:lang w:val="en-US"/>
        </w:rPr>
      </w:pPr>
      <w:r w:rsidRPr="00620E16">
        <w:rPr>
          <w:rFonts w:ascii="Times New Roman" w:hAnsi="Times New Roman"/>
          <w:b/>
          <w:lang w:val="en-US"/>
        </w:rPr>
        <w:t>Farklı olan kelimeyi bulunuz.</w:t>
      </w:r>
    </w:p>
    <w:p w:rsidR="00582F49" w:rsidRPr="00620E16" w:rsidRDefault="00582F49" w:rsidP="0040070F">
      <w:pPr>
        <w:pStyle w:val="ListParagraph"/>
        <w:numPr>
          <w:ilvl w:val="0"/>
          <w:numId w:val="1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Milk </w:t>
      </w:r>
    </w:p>
    <w:p w:rsidR="00582F49" w:rsidRPr="00620E16" w:rsidRDefault="00582F49" w:rsidP="0040070F">
      <w:pPr>
        <w:pStyle w:val="ListParagraph"/>
        <w:numPr>
          <w:ilvl w:val="0"/>
          <w:numId w:val="1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Cereal</w:t>
      </w:r>
    </w:p>
    <w:p w:rsidR="00582F49" w:rsidRPr="00620E16" w:rsidRDefault="00582F49" w:rsidP="0040070F">
      <w:pPr>
        <w:pStyle w:val="ListParagraph"/>
        <w:numPr>
          <w:ilvl w:val="0"/>
          <w:numId w:val="1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Coffee</w:t>
      </w:r>
    </w:p>
    <w:p w:rsidR="00582F49" w:rsidRPr="00620E16" w:rsidRDefault="00582F49" w:rsidP="0040070F">
      <w:pPr>
        <w:pStyle w:val="ListParagraph"/>
        <w:numPr>
          <w:ilvl w:val="0"/>
          <w:numId w:val="1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Tea</w:t>
      </w:r>
    </w:p>
    <w:p w:rsidR="00582F49" w:rsidRPr="00620E16" w:rsidRDefault="00582F49" w:rsidP="0040070F">
      <w:pPr>
        <w:pStyle w:val="ListParagraph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bCs/>
          <w:lang w:val="en-US"/>
        </w:rPr>
        <w:t xml:space="preserve">Aşağıdakilerden hangisi “ </w:t>
      </w:r>
      <w:r w:rsidRPr="00620E16">
        <w:rPr>
          <w:rFonts w:ascii="Times New Roman" w:hAnsi="Times New Roman"/>
          <w:b/>
          <w:bCs/>
          <w:lang w:val="en-US"/>
        </w:rPr>
        <w:t>DRINK</w:t>
      </w:r>
      <w:r w:rsidRPr="00620E16">
        <w:rPr>
          <w:rFonts w:ascii="Times New Roman" w:hAnsi="Times New Roman"/>
          <w:bCs/>
          <w:lang w:val="en-US"/>
        </w:rPr>
        <w:t xml:space="preserve">” kelimesine örnek </w:t>
      </w:r>
      <w:r w:rsidRPr="00620E16">
        <w:rPr>
          <w:rFonts w:ascii="Times New Roman" w:hAnsi="Times New Roman"/>
          <w:b/>
          <w:bCs/>
          <w:u w:val="single"/>
          <w:lang w:val="en-US"/>
        </w:rPr>
        <w:t>değildir?</w:t>
      </w:r>
    </w:p>
    <w:p w:rsidR="00582F49" w:rsidRPr="00620E16" w:rsidRDefault="00582F49" w:rsidP="0040070F">
      <w:pPr>
        <w:pStyle w:val="ListParagraph"/>
        <w:widowControl w:val="0"/>
        <w:autoSpaceDE w:val="0"/>
        <w:autoSpaceDN w:val="0"/>
        <w:adjustRightInd w:val="0"/>
        <w:ind w:firstLine="696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A) </w:t>
      </w:r>
      <w:smartTag w:uri="urn:schemas-microsoft-com:office:smarttags" w:element="place">
        <w:smartTag w:uri="urn:schemas-microsoft-com:office:smarttags" w:element="City">
          <w:r w:rsidRPr="00620E16">
            <w:rPr>
              <w:rFonts w:ascii="Times New Roman" w:hAnsi="Times New Roman"/>
              <w:lang w:val="en-US"/>
            </w:rPr>
            <w:t>Orange</w:t>
          </w:r>
        </w:smartTag>
      </w:smartTag>
      <w:r w:rsidRPr="00620E16">
        <w:rPr>
          <w:rFonts w:ascii="Times New Roman" w:hAnsi="Times New Roman"/>
          <w:lang w:val="en-US"/>
        </w:rPr>
        <w:t xml:space="preserve">  </w:t>
      </w:r>
    </w:p>
    <w:p w:rsidR="00582F49" w:rsidRPr="00620E16" w:rsidRDefault="00582F49" w:rsidP="0040070F">
      <w:pPr>
        <w:pStyle w:val="ListParagraph"/>
        <w:widowControl w:val="0"/>
        <w:autoSpaceDE w:val="0"/>
        <w:autoSpaceDN w:val="0"/>
        <w:adjustRightInd w:val="0"/>
        <w:ind w:firstLine="696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B) Coke  </w:t>
      </w:r>
    </w:p>
    <w:p w:rsidR="00582F49" w:rsidRPr="00620E16" w:rsidRDefault="00582F49" w:rsidP="0040070F">
      <w:pPr>
        <w:pStyle w:val="ListParagraph"/>
        <w:widowControl w:val="0"/>
        <w:autoSpaceDE w:val="0"/>
        <w:autoSpaceDN w:val="0"/>
        <w:adjustRightInd w:val="0"/>
        <w:ind w:firstLine="696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C) Water  </w:t>
      </w:r>
    </w:p>
    <w:p w:rsidR="00582F49" w:rsidRPr="00620E16" w:rsidRDefault="00582F49" w:rsidP="006B65CA">
      <w:pPr>
        <w:pStyle w:val="ListParagraph"/>
        <w:widowControl w:val="0"/>
        <w:autoSpaceDE w:val="0"/>
        <w:autoSpaceDN w:val="0"/>
        <w:adjustRightInd w:val="0"/>
        <w:ind w:firstLine="696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D) Orange juice</w:t>
      </w:r>
    </w:p>
    <w:p w:rsidR="00582F49" w:rsidRPr="00620E16" w:rsidRDefault="00582F49" w:rsidP="006B65CA">
      <w:pPr>
        <w:widowControl w:val="0"/>
        <w:autoSpaceDE w:val="0"/>
        <w:autoSpaceDN w:val="0"/>
        <w:adjustRightInd w:val="0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      12)</w:t>
      </w:r>
      <w:r w:rsidRPr="00620E16">
        <w:rPr>
          <w:rFonts w:ascii="Times New Roman" w:hAnsi="Times New Roman"/>
          <w:lang w:val="en-US" w:eastAsia="tr-TR"/>
        </w:rPr>
        <w:t xml:space="preserve"> </w:t>
      </w:r>
      <w:r w:rsidRPr="00620E16">
        <w:rPr>
          <w:rFonts w:ascii="Times New Roman" w:hAnsi="Times New Roman"/>
          <w:lang w:val="en-US"/>
        </w:rPr>
        <w:t xml:space="preserve"> Görseli anlatan şıkkı işaretleyiniz.</w:t>
      </w:r>
      <w:r w:rsidRPr="00620E16">
        <w:rPr>
          <w:rFonts w:ascii="Times New Roman" w:hAnsi="Times New Roman"/>
          <w:lang w:val="en-US" w:eastAsia="tr-TR"/>
        </w:rPr>
        <w:t xml:space="preserve"> </w:t>
      </w:r>
    </w:p>
    <w:tbl>
      <w:tblPr>
        <w:tblpPr w:leftFromText="141" w:rightFromText="141" w:vertAnchor="text" w:horzAnchor="page" w:tblpX="8985" w:tblpY="1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</w:tblGrid>
      <w:tr w:rsidR="00582F49" w:rsidRPr="00AC0DB9" w:rsidTr="00AC0DB9">
        <w:trPr>
          <w:trHeight w:val="1123"/>
        </w:trPr>
        <w:tc>
          <w:tcPr>
            <w:tcW w:w="2093" w:type="dxa"/>
          </w:tcPr>
          <w:p w:rsidR="00582F49" w:rsidRPr="00AC0DB9" w:rsidRDefault="00582F49" w:rsidP="00AC0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 xml:space="preserve">a) watch TV </w:t>
            </w:r>
          </w:p>
          <w:p w:rsidR="00582F49" w:rsidRPr="00AC0DB9" w:rsidRDefault="00582F49" w:rsidP="00AC0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 xml:space="preserve">b) have a snack  </w:t>
            </w:r>
          </w:p>
          <w:p w:rsidR="00582F49" w:rsidRPr="00AC0DB9" w:rsidRDefault="00582F49" w:rsidP="00AC0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 xml:space="preserve">c) go online </w:t>
            </w:r>
          </w:p>
          <w:p w:rsidR="00582F49" w:rsidRPr="00AC0DB9" w:rsidRDefault="00582F49" w:rsidP="00AC0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>d) rest</w:t>
            </w:r>
          </w:p>
          <w:p w:rsidR="00582F49" w:rsidRPr="00AC0DB9" w:rsidRDefault="00582F49" w:rsidP="00AC0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582F49" w:rsidRPr="00620E16" w:rsidRDefault="00582F49" w:rsidP="006B65CA">
      <w:pPr>
        <w:widowControl w:val="0"/>
        <w:autoSpaceDE w:val="0"/>
        <w:autoSpaceDN w:val="0"/>
        <w:adjustRightInd w:val="0"/>
        <w:rPr>
          <w:rFonts w:ascii="Times New Roman" w:hAnsi="Times New Roman"/>
          <w:lang w:val="en-US"/>
        </w:rPr>
      </w:pPr>
      <w:r w:rsidRPr="00AC0DB9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images.jpg" style="width:126.75pt;height:83.25pt;visibility:visible">
            <v:imagedata r:id="rId7" o:title=""/>
          </v:shape>
        </w:pict>
      </w:r>
    </w:p>
    <w:p w:rsidR="00582F49" w:rsidRPr="00620E16" w:rsidRDefault="00582F49" w:rsidP="006F0005">
      <w:pPr>
        <w:widowControl w:val="0"/>
        <w:autoSpaceDE w:val="0"/>
        <w:autoSpaceDN w:val="0"/>
        <w:adjustRightInd w:val="0"/>
        <w:ind w:left="285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13) My father __________ a lot of fruit            and vegetables.</w:t>
      </w:r>
    </w:p>
    <w:p w:rsidR="00582F49" w:rsidRPr="00620E16" w:rsidRDefault="00582F49" w:rsidP="002916B4">
      <w:pPr>
        <w:widowControl w:val="0"/>
        <w:autoSpaceDE w:val="0"/>
        <w:autoSpaceDN w:val="0"/>
        <w:adjustRightInd w:val="0"/>
        <w:ind w:firstLine="285"/>
        <w:rPr>
          <w:rFonts w:ascii="Times New Roman" w:hAnsi="Times New Roman"/>
          <w:sz w:val="20"/>
          <w:szCs w:val="20"/>
          <w:lang w:val="en-US"/>
        </w:rPr>
      </w:pPr>
      <w:r w:rsidRPr="00620E16">
        <w:rPr>
          <w:rFonts w:ascii="Times New Roman" w:hAnsi="Times New Roman"/>
          <w:sz w:val="20"/>
          <w:szCs w:val="20"/>
          <w:lang w:val="en-US"/>
        </w:rPr>
        <w:t>Cümleyi tamamlayan şıkkı işaretleyiniz.</w:t>
      </w:r>
    </w:p>
    <w:p w:rsidR="00582F49" w:rsidRPr="00620E16" w:rsidRDefault="00582F49" w:rsidP="002916B4">
      <w:pPr>
        <w:pStyle w:val="ListParagraph"/>
        <w:numPr>
          <w:ilvl w:val="0"/>
          <w:numId w:val="1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eat</w:t>
      </w:r>
    </w:p>
    <w:p w:rsidR="00582F49" w:rsidRPr="00620E16" w:rsidRDefault="00582F49" w:rsidP="002916B4">
      <w:pPr>
        <w:pStyle w:val="ListParagraph"/>
        <w:numPr>
          <w:ilvl w:val="0"/>
          <w:numId w:val="1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don’t eat</w:t>
      </w:r>
    </w:p>
    <w:p w:rsidR="00582F49" w:rsidRPr="00620E16" w:rsidRDefault="00582F49" w:rsidP="002916B4">
      <w:pPr>
        <w:pStyle w:val="ListParagraph"/>
        <w:numPr>
          <w:ilvl w:val="0"/>
          <w:numId w:val="1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eats</w:t>
      </w:r>
    </w:p>
    <w:p w:rsidR="00582F49" w:rsidRPr="00620E16" w:rsidRDefault="00582F49" w:rsidP="002916B4">
      <w:pPr>
        <w:pStyle w:val="ListParagraph"/>
        <w:numPr>
          <w:ilvl w:val="0"/>
          <w:numId w:val="1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eating</w:t>
      </w:r>
    </w:p>
    <w:p w:rsidR="00582F49" w:rsidRPr="00620E16" w:rsidRDefault="00582F49" w:rsidP="002916B4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F023EA">
      <w:p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     14)  -What _____ you ____ now?</w:t>
      </w:r>
    </w:p>
    <w:p w:rsidR="00582F49" w:rsidRPr="00620E16" w:rsidRDefault="00582F49" w:rsidP="00F023EA">
      <w:pPr>
        <w:ind w:firstLine="708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-I am _____ the first English exam now.</w:t>
      </w:r>
    </w:p>
    <w:p w:rsidR="00582F49" w:rsidRPr="00620E16" w:rsidRDefault="00582F49" w:rsidP="002916B4">
      <w:pPr>
        <w:pStyle w:val="ListParagraph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is/do/ take</w:t>
      </w:r>
    </w:p>
    <w:p w:rsidR="00582F49" w:rsidRPr="00620E16" w:rsidRDefault="00582F49" w:rsidP="002916B4">
      <w:pPr>
        <w:pStyle w:val="ListParagraph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are/does/takes</w:t>
      </w:r>
    </w:p>
    <w:p w:rsidR="00582F49" w:rsidRPr="00620E16" w:rsidRDefault="00582F49" w:rsidP="002916B4">
      <w:pPr>
        <w:pStyle w:val="ListParagraph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are/doing/taking</w:t>
      </w:r>
    </w:p>
    <w:p w:rsidR="00582F49" w:rsidRPr="00620E16" w:rsidRDefault="00582F49" w:rsidP="005520F4">
      <w:pPr>
        <w:pStyle w:val="ListParagraph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is/doing/taking</w:t>
      </w:r>
    </w:p>
    <w:p w:rsidR="00582F49" w:rsidRPr="00620E16" w:rsidRDefault="00582F49" w:rsidP="009B3307">
      <w:pPr>
        <w:pStyle w:val="ListParagraph"/>
        <w:ind w:left="1440"/>
        <w:rPr>
          <w:rFonts w:ascii="Times New Roman" w:hAnsi="Times New Roman"/>
          <w:lang w:val="en-US"/>
        </w:rPr>
      </w:pPr>
    </w:p>
    <w:p w:rsidR="00582F49" w:rsidRPr="00620E16" w:rsidRDefault="00582F49" w:rsidP="00742321">
      <w:pPr>
        <w:ind w:left="360"/>
        <w:rPr>
          <w:rFonts w:ascii="Times New Roman" w:hAnsi="Times New Roman"/>
          <w:b/>
          <w:lang w:val="en-US"/>
        </w:rPr>
      </w:pPr>
      <w:r w:rsidRPr="00620E16">
        <w:rPr>
          <w:rFonts w:ascii="Times New Roman" w:hAnsi="Times New Roman"/>
          <w:lang w:val="en-US"/>
        </w:rPr>
        <w:t>Match the sentences with the pictures</w:t>
      </w:r>
      <w:r w:rsidRPr="00620E16">
        <w:rPr>
          <w:rFonts w:ascii="Times New Roman" w:hAnsi="Times New Roman"/>
          <w:b/>
          <w:lang w:val="en-US"/>
        </w:rPr>
        <w:t>.  (Saatleri eşleştiriniz ve cevap anahtarına kodlayınız.)</w:t>
      </w:r>
    </w:p>
    <w:p w:rsidR="00582F49" w:rsidRPr="00620E16" w:rsidRDefault="00582F49" w:rsidP="00742321">
      <w:pPr>
        <w:rPr>
          <w:rFonts w:ascii="Times New Roman" w:hAnsi="Times New Roman"/>
          <w:lang w:val="en-US"/>
        </w:rPr>
      </w:pPr>
      <w:r w:rsidRPr="004246C0">
        <w:rPr>
          <w:noProof/>
          <w:lang w:eastAsia="tr-TR"/>
        </w:rPr>
        <w:pict>
          <v:shape id="Resim 56" o:spid="_x0000_i1026" type="#_x0000_t75" style="width:207.75pt;height:82.5pt;visibility:visible">
            <v:imagedata r:id="rId8" o:title=""/>
          </v:shape>
        </w:pict>
      </w:r>
    </w:p>
    <w:p w:rsidR="00582F49" w:rsidRPr="00620E16" w:rsidRDefault="00582F49" w:rsidP="00742321">
      <w:pPr>
        <w:ind w:left="360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b/>
          <w:lang w:val="en-US"/>
        </w:rPr>
        <w:t>Ex:</w:t>
      </w:r>
      <w:r w:rsidRPr="00620E16">
        <w:rPr>
          <w:rFonts w:ascii="Times New Roman" w:hAnsi="Times New Roman"/>
          <w:lang w:val="en-US"/>
        </w:rPr>
        <w:t xml:space="preserve"> I arrive home at twenty past three.</w:t>
      </w:r>
      <w:r w:rsidRPr="00620E16">
        <w:rPr>
          <w:rFonts w:ascii="Times New Roman" w:hAnsi="Times New Roman"/>
          <w:lang w:val="en-US"/>
        </w:rPr>
        <w:tab/>
        <w:t>__</w:t>
      </w:r>
      <w:r w:rsidRPr="00620E16">
        <w:rPr>
          <w:rFonts w:ascii="Times New Roman" w:hAnsi="Times New Roman"/>
          <w:b/>
          <w:lang w:val="en-US"/>
        </w:rPr>
        <w:t>E</w:t>
      </w:r>
      <w:r w:rsidRPr="00620E16">
        <w:rPr>
          <w:rFonts w:ascii="Times New Roman" w:hAnsi="Times New Roman"/>
          <w:lang w:val="en-US"/>
        </w:rPr>
        <w:t>__</w:t>
      </w:r>
    </w:p>
    <w:p w:rsidR="00582F49" w:rsidRPr="00620E16" w:rsidRDefault="00582F49" w:rsidP="00742321">
      <w:pPr>
        <w:rPr>
          <w:rFonts w:ascii="Times New Roman" w:hAnsi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 xml:space="preserve">15) </w:t>
      </w:r>
      <w:r w:rsidRPr="00620E16">
        <w:rPr>
          <w:rFonts w:ascii="Times New Roman" w:hAnsi="Times New Roman"/>
          <w:i/>
          <w:sz w:val="24"/>
          <w:szCs w:val="24"/>
          <w:lang w:val="en-US"/>
        </w:rPr>
        <w:t xml:space="preserve">I go to school </w:t>
      </w: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>at quarter past eight.____</w:t>
      </w:r>
    </w:p>
    <w:p w:rsidR="00582F49" w:rsidRPr="00620E16" w:rsidRDefault="00582F49" w:rsidP="00742321">
      <w:pPr>
        <w:rPr>
          <w:rFonts w:ascii="Times New Roman" w:hAnsi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 xml:space="preserve">16) </w:t>
      </w:r>
      <w:r w:rsidRPr="00620E16">
        <w:rPr>
          <w:rFonts w:ascii="Times New Roman" w:hAnsi="Times New Roman"/>
          <w:i/>
          <w:sz w:val="24"/>
          <w:szCs w:val="24"/>
          <w:lang w:val="en-US"/>
        </w:rPr>
        <w:t xml:space="preserve">I have lunch </w:t>
      </w: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>at twelve o’clock. _____</w:t>
      </w:r>
    </w:p>
    <w:p w:rsidR="00582F49" w:rsidRPr="00620E16" w:rsidRDefault="00582F49" w:rsidP="00742321">
      <w:pPr>
        <w:rPr>
          <w:rFonts w:ascii="Times New Roman" w:hAnsi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 xml:space="preserve">17) </w:t>
      </w:r>
      <w:r w:rsidRPr="00620E16">
        <w:rPr>
          <w:rFonts w:ascii="Times New Roman" w:hAnsi="Times New Roman"/>
          <w:i/>
          <w:sz w:val="24"/>
          <w:szCs w:val="24"/>
          <w:lang w:val="en-US"/>
        </w:rPr>
        <w:t>I get up</w:t>
      </w: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 xml:space="preserve"> at seven o’clock   ______</w:t>
      </w:r>
    </w:p>
    <w:p w:rsidR="00582F49" w:rsidRPr="00620E16" w:rsidRDefault="00582F49" w:rsidP="00742321">
      <w:pPr>
        <w:rPr>
          <w:rFonts w:ascii="Times New Roman" w:hAnsi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>18)</w:t>
      </w:r>
      <w:r w:rsidRPr="00620E16">
        <w:rPr>
          <w:rFonts w:ascii="Times New Roman" w:hAnsi="Times New Roman"/>
          <w:i/>
          <w:sz w:val="24"/>
          <w:szCs w:val="24"/>
          <w:lang w:val="en-US"/>
        </w:rPr>
        <w:t xml:space="preserve"> I go to bed </w:t>
      </w:r>
      <w:r w:rsidRPr="00620E16">
        <w:rPr>
          <w:rFonts w:ascii="Times New Roman" w:hAnsi="Times New Roman"/>
          <w:b/>
          <w:i/>
          <w:sz w:val="24"/>
          <w:szCs w:val="24"/>
          <w:lang w:val="en-US"/>
        </w:rPr>
        <w:t>at half past ten. ______</w:t>
      </w:r>
    </w:p>
    <w:p w:rsidR="00582F49" w:rsidRPr="00620E16" w:rsidRDefault="00582F49" w:rsidP="00742321">
      <w:pPr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582F49" w:rsidRPr="00620E16" w:rsidRDefault="00582F49" w:rsidP="00110794">
      <w:pPr>
        <w:rPr>
          <w:rFonts w:ascii="Times New Roman" w:hAnsi="Times New Roman"/>
          <w:b/>
          <w:sz w:val="24"/>
          <w:szCs w:val="24"/>
          <w:lang w:val="en-US"/>
        </w:rPr>
      </w:pPr>
      <w:r w:rsidRPr="00620E16">
        <w:rPr>
          <w:rFonts w:ascii="Times New Roman" w:hAnsi="Times New Roman"/>
          <w:sz w:val="24"/>
          <w:szCs w:val="24"/>
          <w:lang w:val="en-US"/>
        </w:rPr>
        <w:t>19)</w:t>
      </w:r>
      <w:r w:rsidRPr="00620E16">
        <w:t xml:space="preserve"> </w:t>
      </w:r>
      <w:r w:rsidRPr="00620E16">
        <w:rPr>
          <w:rFonts w:ascii="Times New Roman" w:hAnsi="Times New Roman"/>
          <w:b/>
          <w:sz w:val="24"/>
          <w:szCs w:val="24"/>
          <w:lang w:val="en-US"/>
        </w:rPr>
        <w:t>Görseli anlatan şıkkı işaretleyiniz.</w:t>
      </w:r>
    </w:p>
    <w:tbl>
      <w:tblPr>
        <w:tblpPr w:leftFromText="141" w:rightFromText="141" w:vertAnchor="text" w:horzAnchor="page" w:tblpX="3253" w:tblpY="4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51"/>
      </w:tblGrid>
      <w:tr w:rsidR="00582F49" w:rsidRPr="00AC0DB9" w:rsidTr="00AC0DB9">
        <w:trPr>
          <w:trHeight w:val="1123"/>
        </w:trPr>
        <w:tc>
          <w:tcPr>
            <w:tcW w:w="1951" w:type="dxa"/>
          </w:tcPr>
          <w:p w:rsidR="00582F49" w:rsidRPr="00AC0DB9" w:rsidRDefault="00582F49" w:rsidP="00AC0DB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 xml:space="preserve">a) Coffee   </w:t>
            </w:r>
          </w:p>
          <w:p w:rsidR="00582F49" w:rsidRPr="00AC0DB9" w:rsidRDefault="00582F49" w:rsidP="00AC0DB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 xml:space="preserve">b) Orange juice  </w:t>
            </w:r>
          </w:p>
          <w:p w:rsidR="00582F49" w:rsidRPr="00AC0DB9" w:rsidRDefault="00582F49" w:rsidP="00AC0DB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 xml:space="preserve">c)  Apple          </w:t>
            </w:r>
          </w:p>
          <w:p w:rsidR="00582F49" w:rsidRPr="00AC0DB9" w:rsidRDefault="00582F49" w:rsidP="00AC0DB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>d)  Pancake</w:t>
            </w:r>
          </w:p>
          <w:p w:rsidR="00582F49" w:rsidRPr="00AC0DB9" w:rsidRDefault="00582F49" w:rsidP="00AC0DB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582F49" w:rsidRPr="00620E16" w:rsidRDefault="00582F49" w:rsidP="00110794">
      <w:pPr>
        <w:rPr>
          <w:rFonts w:ascii="Times New Roman" w:hAnsi="Times New Roman"/>
          <w:sz w:val="24"/>
          <w:szCs w:val="24"/>
          <w:lang w:val="en-US"/>
        </w:rPr>
      </w:pPr>
      <w:r w:rsidRPr="00AC0DB9">
        <w:rPr>
          <w:rFonts w:ascii="Times New Roman" w:hAnsi="Times New Roman"/>
          <w:noProof/>
          <w:sz w:val="24"/>
          <w:szCs w:val="24"/>
          <w:lang w:eastAsia="tr-TR"/>
        </w:rPr>
        <w:pict>
          <v:shape id="7 Resim" o:spid="_x0000_i1027" type="#_x0000_t75" alt="images.png" style="width:69.75pt;height:78.75pt;visibility:visible">
            <v:imagedata r:id="rId9" o:title=""/>
          </v:shape>
        </w:pict>
      </w:r>
    </w:p>
    <w:p w:rsidR="00582F49" w:rsidRPr="00620E16" w:rsidRDefault="00582F49" w:rsidP="00110794">
      <w:pPr>
        <w:rPr>
          <w:rFonts w:ascii="Times New Roman" w:hAnsi="Times New Roman"/>
          <w:sz w:val="24"/>
          <w:szCs w:val="24"/>
          <w:lang w:val="en-US"/>
        </w:rPr>
      </w:pPr>
    </w:p>
    <w:p w:rsidR="00582F49" w:rsidRPr="00620E16" w:rsidRDefault="00582F49" w:rsidP="00110794">
      <w:p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20) Hangisi kitabımızdaki ilk üç ünitenin isimlerinden biri değildir?</w:t>
      </w:r>
    </w:p>
    <w:p w:rsidR="00582F49" w:rsidRPr="00620E16" w:rsidRDefault="00582F49" w:rsidP="000169F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After School</w:t>
      </w:r>
    </w:p>
    <w:p w:rsidR="00582F49" w:rsidRPr="00620E16" w:rsidRDefault="00582F49" w:rsidP="000169F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Yummy Breakfast</w:t>
      </w:r>
    </w:p>
    <w:p w:rsidR="00582F49" w:rsidRPr="00620E16" w:rsidRDefault="00582F49" w:rsidP="000169F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 day in My City</w:t>
      </w:r>
    </w:p>
    <w:p w:rsidR="00582F49" w:rsidRPr="00620E16" w:rsidRDefault="00582F49" w:rsidP="000169F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Bon Appetit!</w:t>
      </w:r>
    </w:p>
    <w:p w:rsidR="00582F49" w:rsidRPr="00620E16" w:rsidRDefault="00582F49" w:rsidP="000169FF">
      <w:p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21)   -_____ is your English teacher?</w:t>
      </w:r>
    </w:p>
    <w:p w:rsidR="00582F49" w:rsidRPr="00620E16" w:rsidRDefault="00582F49" w:rsidP="000169FF">
      <w:p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         -Mehmet Emin Yılmaz.</w:t>
      </w:r>
    </w:p>
    <w:tbl>
      <w:tblPr>
        <w:tblpPr w:leftFromText="141" w:rightFromText="141" w:vertAnchor="text" w:horzAnchor="margin" w:tblpXSpec="center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9"/>
      </w:tblGrid>
      <w:tr w:rsidR="00582F49" w:rsidRPr="00AC0DB9" w:rsidTr="009B3307">
        <w:trPr>
          <w:trHeight w:val="2058"/>
        </w:trPr>
        <w:tc>
          <w:tcPr>
            <w:tcW w:w="4189" w:type="dxa"/>
          </w:tcPr>
          <w:p w:rsidR="00582F49" w:rsidRPr="00AC0DB9" w:rsidRDefault="00582F49" w:rsidP="009859D9">
            <w:pPr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>Name:</w:t>
            </w:r>
          </w:p>
          <w:p w:rsidR="00582F49" w:rsidRPr="00AC0DB9" w:rsidRDefault="00582F49" w:rsidP="009859D9">
            <w:pPr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>Surname:</w:t>
            </w:r>
          </w:p>
          <w:p w:rsidR="00582F49" w:rsidRPr="00AC0DB9" w:rsidRDefault="00582F49" w:rsidP="009859D9">
            <w:pPr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>Number:</w:t>
            </w:r>
          </w:p>
          <w:p w:rsidR="00582F49" w:rsidRPr="00AC0DB9" w:rsidRDefault="00582F49" w:rsidP="009859D9">
            <w:pPr>
              <w:rPr>
                <w:rFonts w:ascii="Times New Roman" w:hAnsi="Times New Roman"/>
                <w:lang w:val="en-US"/>
              </w:rPr>
            </w:pPr>
            <w:r w:rsidRPr="00AC0DB9">
              <w:rPr>
                <w:rFonts w:ascii="Times New Roman" w:hAnsi="Times New Roman"/>
                <w:lang w:val="en-US"/>
              </w:rPr>
              <w:t>Class:</w:t>
            </w:r>
          </w:p>
          <w:p w:rsidR="00582F49" w:rsidRPr="00AC0DB9" w:rsidRDefault="00582F49" w:rsidP="009859D9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582F49" w:rsidRPr="00620E16" w:rsidRDefault="00582F49" w:rsidP="000169FF">
      <w:pPr>
        <w:pStyle w:val="ListParagraph"/>
        <w:numPr>
          <w:ilvl w:val="0"/>
          <w:numId w:val="1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What</w:t>
      </w:r>
    </w:p>
    <w:p w:rsidR="00582F49" w:rsidRPr="00620E16" w:rsidRDefault="00582F49" w:rsidP="000169FF">
      <w:pPr>
        <w:pStyle w:val="ListParagraph"/>
        <w:numPr>
          <w:ilvl w:val="0"/>
          <w:numId w:val="1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Who</w:t>
      </w:r>
    </w:p>
    <w:p w:rsidR="00582F49" w:rsidRPr="00620E16" w:rsidRDefault="00582F49" w:rsidP="000169FF">
      <w:pPr>
        <w:pStyle w:val="ListParagraph"/>
        <w:numPr>
          <w:ilvl w:val="0"/>
          <w:numId w:val="1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Where</w:t>
      </w:r>
    </w:p>
    <w:p w:rsidR="00582F49" w:rsidRPr="00620E16" w:rsidRDefault="00582F49" w:rsidP="000169FF">
      <w:pPr>
        <w:pStyle w:val="ListParagraph"/>
        <w:numPr>
          <w:ilvl w:val="0"/>
          <w:numId w:val="19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What time</w:t>
      </w:r>
    </w:p>
    <w:p w:rsidR="00582F49" w:rsidRPr="00620E16" w:rsidRDefault="00582F49" w:rsidP="000169FF">
      <w:pPr>
        <w:ind w:left="360"/>
        <w:rPr>
          <w:rFonts w:ascii="Times New Roman" w:hAnsi="Times New Roman"/>
          <w:lang w:val="en-US"/>
        </w:rPr>
      </w:pPr>
    </w:p>
    <w:p w:rsidR="00582F49" w:rsidRPr="00620E16" w:rsidRDefault="00582F49" w:rsidP="000169FF">
      <w:pPr>
        <w:ind w:left="360"/>
        <w:rPr>
          <w:rFonts w:ascii="Times New Roman" w:hAnsi="Times New Roman"/>
          <w:lang w:val="en-US"/>
        </w:rPr>
      </w:pPr>
    </w:p>
    <w:p w:rsidR="00582F49" w:rsidRPr="00620E16" w:rsidRDefault="00582F49" w:rsidP="000169FF">
      <w:pPr>
        <w:ind w:left="360"/>
        <w:rPr>
          <w:rFonts w:ascii="Times New Roman" w:hAnsi="Times New Roman"/>
          <w:lang w:val="en-US"/>
        </w:rPr>
      </w:pPr>
    </w:p>
    <w:p w:rsidR="00582F49" w:rsidRPr="00620E16" w:rsidRDefault="00582F49" w:rsidP="000169FF">
      <w:pPr>
        <w:ind w:left="360"/>
        <w:rPr>
          <w:rFonts w:ascii="Times New Roman" w:hAnsi="Times New Roman"/>
          <w:lang w:val="en-US"/>
        </w:rPr>
      </w:pPr>
    </w:p>
    <w:p w:rsidR="00582F49" w:rsidRPr="00620E16" w:rsidRDefault="00582F49" w:rsidP="000169FF">
      <w:pPr>
        <w:ind w:left="360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22) - What ___ your name?</w:t>
      </w:r>
    </w:p>
    <w:p w:rsidR="00582F49" w:rsidRPr="00620E16" w:rsidRDefault="00582F49" w:rsidP="000169FF">
      <w:pPr>
        <w:ind w:left="360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ab/>
        <w:t xml:space="preserve"> - ___ name is Muzaffer.</w:t>
      </w:r>
    </w:p>
    <w:p w:rsidR="00582F49" w:rsidRPr="00620E16" w:rsidRDefault="00582F49" w:rsidP="00E17313">
      <w:pPr>
        <w:pStyle w:val="ListParagraph"/>
        <w:numPr>
          <w:ilvl w:val="0"/>
          <w:numId w:val="2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is/your</w:t>
      </w:r>
    </w:p>
    <w:p w:rsidR="00582F49" w:rsidRPr="00620E16" w:rsidRDefault="00582F49" w:rsidP="00E17313">
      <w:pPr>
        <w:pStyle w:val="ListParagraph"/>
        <w:numPr>
          <w:ilvl w:val="0"/>
          <w:numId w:val="2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are/you</w:t>
      </w:r>
    </w:p>
    <w:p w:rsidR="00582F49" w:rsidRPr="00620E16" w:rsidRDefault="00582F49" w:rsidP="00E17313">
      <w:pPr>
        <w:pStyle w:val="ListParagraph"/>
        <w:numPr>
          <w:ilvl w:val="0"/>
          <w:numId w:val="2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is/my</w:t>
      </w:r>
    </w:p>
    <w:p w:rsidR="00582F49" w:rsidRPr="00620E16" w:rsidRDefault="00582F49" w:rsidP="00E17313">
      <w:pPr>
        <w:pStyle w:val="ListParagraph"/>
        <w:numPr>
          <w:ilvl w:val="0"/>
          <w:numId w:val="20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is/his</w:t>
      </w:r>
    </w:p>
    <w:p w:rsidR="00582F49" w:rsidRPr="00620E16" w:rsidRDefault="00582F49" w:rsidP="00E17313">
      <w:pPr>
        <w:ind w:left="709" w:hanging="709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       23)  İngilizcede’ </w:t>
      </w:r>
      <w:r w:rsidRPr="00620E16">
        <w:rPr>
          <w:rFonts w:ascii="Times New Roman" w:hAnsi="Times New Roman"/>
          <w:b/>
          <w:lang w:val="en-US"/>
        </w:rPr>
        <w:t>afiyet olsun’</w:t>
      </w:r>
      <w:r w:rsidRPr="00620E16">
        <w:rPr>
          <w:rFonts w:ascii="Times New Roman" w:hAnsi="Times New Roman"/>
          <w:lang w:val="en-US"/>
        </w:rPr>
        <w:t xml:space="preserve"> ne demektir?</w:t>
      </w:r>
    </w:p>
    <w:p w:rsidR="00582F49" w:rsidRPr="00620E16" w:rsidRDefault="00582F49" w:rsidP="00E17313">
      <w:pPr>
        <w:pStyle w:val="ListParagraph"/>
        <w:numPr>
          <w:ilvl w:val="0"/>
          <w:numId w:val="2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Enjoy your meal!</w:t>
      </w:r>
    </w:p>
    <w:p w:rsidR="00582F49" w:rsidRPr="00620E16" w:rsidRDefault="00582F49" w:rsidP="00E17313">
      <w:pPr>
        <w:pStyle w:val="ListParagraph"/>
        <w:numPr>
          <w:ilvl w:val="0"/>
          <w:numId w:val="2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 Guten appetite!</w:t>
      </w:r>
    </w:p>
    <w:p w:rsidR="00582F49" w:rsidRPr="00620E16" w:rsidRDefault="00582F49" w:rsidP="00E17313">
      <w:pPr>
        <w:pStyle w:val="ListParagraph"/>
        <w:numPr>
          <w:ilvl w:val="0"/>
          <w:numId w:val="2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Buono appetito!</w:t>
      </w:r>
    </w:p>
    <w:p w:rsidR="00582F49" w:rsidRPr="00620E16" w:rsidRDefault="00582F49" w:rsidP="00E17313">
      <w:pPr>
        <w:pStyle w:val="ListParagraph"/>
        <w:numPr>
          <w:ilvl w:val="0"/>
          <w:numId w:val="21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Bon appétit!</w:t>
      </w:r>
    </w:p>
    <w:p w:rsidR="00582F49" w:rsidRPr="00620E16" w:rsidRDefault="00582F49" w:rsidP="00E17313">
      <w:pPr>
        <w:ind w:left="360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24) -_____ do you go online at weekends?</w:t>
      </w:r>
    </w:p>
    <w:p w:rsidR="00582F49" w:rsidRPr="00620E16" w:rsidRDefault="00582F49" w:rsidP="00E17313">
      <w:pPr>
        <w:ind w:left="360"/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ab/>
        <w:t>- Sometimes.</w:t>
      </w:r>
    </w:p>
    <w:p w:rsidR="00582F49" w:rsidRPr="00620E16" w:rsidRDefault="00582F49" w:rsidP="00E17313">
      <w:pPr>
        <w:pStyle w:val="ListParagraph"/>
        <w:numPr>
          <w:ilvl w:val="0"/>
          <w:numId w:val="2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How</w:t>
      </w:r>
    </w:p>
    <w:p w:rsidR="00582F49" w:rsidRPr="00620E16" w:rsidRDefault="00582F49" w:rsidP="00E17313">
      <w:pPr>
        <w:pStyle w:val="ListParagraph"/>
        <w:numPr>
          <w:ilvl w:val="0"/>
          <w:numId w:val="2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How often</w:t>
      </w:r>
    </w:p>
    <w:p w:rsidR="00582F49" w:rsidRPr="00620E16" w:rsidRDefault="00582F49" w:rsidP="00E17313">
      <w:pPr>
        <w:pStyle w:val="ListParagraph"/>
        <w:numPr>
          <w:ilvl w:val="0"/>
          <w:numId w:val="2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What time</w:t>
      </w:r>
    </w:p>
    <w:p w:rsidR="00582F49" w:rsidRPr="00620E16" w:rsidRDefault="00582F49" w:rsidP="00E17313">
      <w:pPr>
        <w:pStyle w:val="ListParagraph"/>
        <w:numPr>
          <w:ilvl w:val="0"/>
          <w:numId w:val="22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When</w:t>
      </w:r>
    </w:p>
    <w:p w:rsidR="00582F49" w:rsidRPr="00620E16" w:rsidRDefault="00582F49" w:rsidP="00E17313">
      <w:p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 xml:space="preserve">       25) Halay is _____ dance in </w:t>
      </w:r>
      <w:smartTag w:uri="urn:schemas-microsoft-com:office:smarttags" w:element="place">
        <w:smartTag w:uri="urn:schemas-microsoft-com:office:smarttags" w:element="country-region">
          <w:r w:rsidRPr="00620E16">
            <w:rPr>
              <w:rFonts w:ascii="Times New Roman" w:hAnsi="Times New Roman"/>
              <w:lang w:val="en-US"/>
            </w:rPr>
            <w:t>Turkey</w:t>
          </w:r>
        </w:smartTag>
      </w:smartTag>
      <w:r w:rsidRPr="00620E16">
        <w:rPr>
          <w:rFonts w:ascii="Times New Roman" w:hAnsi="Times New Roman"/>
          <w:lang w:val="en-US"/>
        </w:rPr>
        <w:t>.</w:t>
      </w:r>
    </w:p>
    <w:tbl>
      <w:tblPr>
        <w:tblpPr w:leftFromText="141" w:rightFromText="141" w:vertAnchor="text" w:horzAnchor="page" w:tblpX="8931" w:tblpY="92"/>
        <w:tblW w:w="2156" w:type="dxa"/>
        <w:tblCellMar>
          <w:left w:w="70" w:type="dxa"/>
          <w:right w:w="70" w:type="dxa"/>
        </w:tblCellMar>
        <w:tblLook w:val="00A0"/>
      </w:tblPr>
      <w:tblGrid>
        <w:gridCol w:w="560"/>
        <w:gridCol w:w="454"/>
        <w:gridCol w:w="285"/>
        <w:gridCol w:w="428"/>
        <w:gridCol w:w="429"/>
      </w:tblGrid>
      <w:tr w:rsidR="00582F49" w:rsidRPr="00AC0DB9" w:rsidTr="002365E9">
        <w:trPr>
          <w:trHeight w:val="2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      SORU</w:t>
            </w: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SEÇENEK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  <w:tr w:rsidR="00582F49" w:rsidRPr="00AC0DB9" w:rsidTr="002365E9">
        <w:trPr>
          <w:trHeight w:val="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49" w:rsidRPr="00620E16" w:rsidRDefault="00582F49" w:rsidP="002365E9">
            <w:pPr>
              <w:spacing w:after="0" w:line="240" w:lineRule="auto"/>
              <w:rPr>
                <w:rFonts w:cs="Calibri"/>
                <w:sz w:val="18"/>
                <w:szCs w:val="18"/>
                <w:lang w:eastAsia="tr-TR"/>
              </w:rPr>
            </w:pPr>
            <w:r w:rsidRPr="00620E16">
              <w:rPr>
                <w:rFonts w:cs="Calibri"/>
                <w:sz w:val="18"/>
                <w:szCs w:val="18"/>
                <w:lang w:eastAsia="tr-TR"/>
              </w:rPr>
              <w:t>D</w:t>
            </w:r>
          </w:p>
        </w:tc>
      </w:tr>
    </w:tbl>
    <w:p w:rsidR="00582F49" w:rsidRPr="00620E16" w:rsidRDefault="00582F49" w:rsidP="00E17313">
      <w:pPr>
        <w:pStyle w:val="ListParagraph"/>
        <w:numPr>
          <w:ilvl w:val="0"/>
          <w:numId w:val="2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Polka</w:t>
      </w:r>
    </w:p>
    <w:p w:rsidR="00582F49" w:rsidRPr="00620E16" w:rsidRDefault="00582F49" w:rsidP="00E17313">
      <w:pPr>
        <w:pStyle w:val="ListParagraph"/>
        <w:numPr>
          <w:ilvl w:val="0"/>
          <w:numId w:val="2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nutritious</w:t>
      </w:r>
    </w:p>
    <w:p w:rsidR="00582F49" w:rsidRPr="00620E16" w:rsidRDefault="00582F49" w:rsidP="00E17313">
      <w:pPr>
        <w:pStyle w:val="ListParagraph"/>
        <w:numPr>
          <w:ilvl w:val="0"/>
          <w:numId w:val="2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Flamenco</w:t>
      </w:r>
    </w:p>
    <w:p w:rsidR="00582F49" w:rsidRPr="00620E16" w:rsidRDefault="00582F49" w:rsidP="00E17313">
      <w:pPr>
        <w:pStyle w:val="ListParagraph"/>
        <w:numPr>
          <w:ilvl w:val="0"/>
          <w:numId w:val="23"/>
        </w:numPr>
        <w:rPr>
          <w:rFonts w:ascii="Times New Roman" w:hAnsi="Times New Roman"/>
          <w:lang w:val="en-US"/>
        </w:rPr>
      </w:pPr>
      <w:r w:rsidRPr="00620E16">
        <w:rPr>
          <w:rFonts w:ascii="Times New Roman" w:hAnsi="Times New Roman"/>
          <w:lang w:val="en-US"/>
        </w:rPr>
        <w:t>traditional</w:t>
      </w:r>
    </w:p>
    <w:p w:rsidR="00582F49" w:rsidRPr="00620E16" w:rsidRDefault="00582F49" w:rsidP="002365E9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FD17DF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E17313">
      <w:pPr>
        <w:pStyle w:val="ListParagraph"/>
        <w:ind w:left="1080"/>
        <w:rPr>
          <w:rFonts w:ascii="Times New Roman" w:hAnsi="Times New Roman"/>
          <w:lang w:val="en-US"/>
        </w:rPr>
      </w:pPr>
    </w:p>
    <w:p w:rsidR="00582F49" w:rsidRPr="00620E16" w:rsidRDefault="00582F49" w:rsidP="00E17313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E17313">
      <w:pPr>
        <w:ind w:left="708"/>
        <w:rPr>
          <w:rFonts w:ascii="Times New Roman" w:hAnsi="Times New Roman"/>
          <w:lang w:val="en-US"/>
        </w:rPr>
      </w:pPr>
    </w:p>
    <w:p w:rsidR="00582F49" w:rsidRPr="00620E16" w:rsidRDefault="00582F49" w:rsidP="00D1782D">
      <w:pPr>
        <w:pStyle w:val="ListParagraph"/>
        <w:ind w:left="1440"/>
        <w:rPr>
          <w:rFonts w:ascii="Times New Roman" w:hAnsi="Times New Roman"/>
          <w:lang w:val="en-US"/>
        </w:rPr>
      </w:pPr>
    </w:p>
    <w:p w:rsidR="00582F49" w:rsidRPr="00620E16" w:rsidRDefault="00582F49" w:rsidP="00D1782D">
      <w:pPr>
        <w:pStyle w:val="ListParagraph"/>
        <w:ind w:left="1440"/>
        <w:rPr>
          <w:rFonts w:ascii="Times New Roman" w:hAnsi="Times New Roman"/>
          <w:lang w:val="en-US"/>
        </w:rPr>
      </w:pPr>
    </w:p>
    <w:p w:rsidR="00582F49" w:rsidRPr="00620E16" w:rsidRDefault="00582F49" w:rsidP="00D1782D">
      <w:pPr>
        <w:pStyle w:val="ListParagraph"/>
        <w:ind w:left="1440"/>
        <w:rPr>
          <w:rFonts w:ascii="Times New Roman" w:hAnsi="Times New Roman"/>
          <w:lang w:val="en-US"/>
        </w:rPr>
      </w:pPr>
    </w:p>
    <w:p w:rsidR="00582F49" w:rsidRPr="00620E16" w:rsidRDefault="00582F49" w:rsidP="00D1782D">
      <w:pPr>
        <w:pStyle w:val="ListParagraph"/>
        <w:ind w:left="1440"/>
        <w:rPr>
          <w:rFonts w:ascii="Times New Roman" w:hAnsi="Times New Roman"/>
          <w:lang w:val="en-US"/>
        </w:rPr>
      </w:pPr>
    </w:p>
    <w:p w:rsidR="00582F49" w:rsidRPr="00620E16" w:rsidRDefault="00582F49" w:rsidP="002916B4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2916B4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2916B4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2916B4">
      <w:pPr>
        <w:pStyle w:val="ListParagraph"/>
        <w:rPr>
          <w:rFonts w:ascii="Times New Roman" w:hAnsi="Times New Roman"/>
          <w:lang w:val="en-US"/>
        </w:rPr>
      </w:pPr>
    </w:p>
    <w:p w:rsidR="00582F49" w:rsidRPr="00620E16" w:rsidRDefault="00582F49" w:rsidP="00C543BC">
      <w:pPr>
        <w:rPr>
          <w:rFonts w:ascii="Times New Roman" w:hAnsi="Times New Roman"/>
          <w:lang w:val="en-US"/>
        </w:rPr>
      </w:pPr>
    </w:p>
    <w:p w:rsidR="00582F49" w:rsidRPr="00620E16" w:rsidRDefault="00582F49" w:rsidP="00C543BC">
      <w:pPr>
        <w:rPr>
          <w:rFonts w:ascii="Times New Roman" w:hAnsi="Times New Roman"/>
          <w:lang w:val="en-US"/>
        </w:rPr>
      </w:pPr>
    </w:p>
    <w:p w:rsidR="00582F49" w:rsidRPr="00620E16" w:rsidRDefault="00582F49" w:rsidP="00C543BC">
      <w:pPr>
        <w:rPr>
          <w:rFonts w:ascii="Times New Roman" w:hAnsi="Times New Roman"/>
          <w:lang w:val="en-US"/>
        </w:rPr>
      </w:pPr>
    </w:p>
    <w:p w:rsidR="00582F49" w:rsidRPr="00620E16" w:rsidRDefault="00582F49" w:rsidP="00C543BC">
      <w:pPr>
        <w:rPr>
          <w:rFonts w:ascii="Times New Roman" w:hAnsi="Times New Roman"/>
          <w:lang w:val="en-US"/>
        </w:rPr>
      </w:pPr>
    </w:p>
    <w:sectPr w:rsidR="00582F49" w:rsidRPr="00620E16" w:rsidSect="002365E9">
      <w:headerReference w:type="default" r:id="rId10"/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F49" w:rsidRDefault="00582F49" w:rsidP="00640A1B">
      <w:pPr>
        <w:spacing w:after="0" w:line="240" w:lineRule="auto"/>
      </w:pPr>
      <w:r>
        <w:separator/>
      </w:r>
    </w:p>
  </w:endnote>
  <w:endnote w:type="continuationSeparator" w:id="0">
    <w:p w:rsidR="00582F49" w:rsidRDefault="00582F49" w:rsidP="0064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F49" w:rsidRDefault="00582F49" w:rsidP="00640A1B">
      <w:pPr>
        <w:spacing w:after="0" w:line="240" w:lineRule="auto"/>
      </w:pPr>
      <w:r>
        <w:separator/>
      </w:r>
    </w:p>
  </w:footnote>
  <w:footnote w:type="continuationSeparator" w:id="0">
    <w:p w:rsidR="00582F49" w:rsidRDefault="00582F49" w:rsidP="0064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F49" w:rsidRPr="00620E16" w:rsidRDefault="00582F49" w:rsidP="00620E16">
    <w:pPr>
      <w:pStyle w:val="Header"/>
      <w:jc w:val="center"/>
      <w:rPr>
        <w:b/>
        <w:sz w:val="24"/>
        <w:szCs w:val="24"/>
        <w:u w:val="single"/>
      </w:rPr>
    </w:pPr>
    <w:r w:rsidRPr="00620E16">
      <w:rPr>
        <w:b/>
        <w:sz w:val="24"/>
        <w:szCs w:val="24"/>
        <w:u w:val="single"/>
      </w:rPr>
      <w:t xml:space="preserve">SERGENTEPE SECONDARY SCHOOL </w:t>
    </w:r>
    <w:r>
      <w:rPr>
        <w:b/>
        <w:sz w:val="24"/>
        <w:szCs w:val="24"/>
        <w:u w:val="single"/>
      </w:rPr>
      <w:t xml:space="preserve">2015-2016 </w:t>
    </w:r>
    <w:r w:rsidRPr="00620E16">
      <w:rPr>
        <w:b/>
        <w:sz w:val="24"/>
        <w:szCs w:val="24"/>
        <w:u w:val="single"/>
      </w:rPr>
      <w:t xml:space="preserve"> ACADEMIC YEAR FIRST TERM FIRST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B0B1B2"/>
    <w:lvl w:ilvl="0">
      <w:numFmt w:val="bullet"/>
      <w:lvlText w:val="*"/>
      <w:lvlJc w:val="left"/>
    </w:lvl>
  </w:abstractNum>
  <w:abstractNum w:abstractNumId="1">
    <w:nsid w:val="018E5355"/>
    <w:multiLevelType w:val="hybridMultilevel"/>
    <w:tmpl w:val="6C2E80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D330F"/>
    <w:multiLevelType w:val="hybridMultilevel"/>
    <w:tmpl w:val="E3D61DE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931412F"/>
    <w:multiLevelType w:val="hybridMultilevel"/>
    <w:tmpl w:val="EE5CDE7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A616D77"/>
    <w:multiLevelType w:val="hybridMultilevel"/>
    <w:tmpl w:val="F72026FE"/>
    <w:lvl w:ilvl="0" w:tplc="D054D070">
      <w:start w:val="13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70EC3"/>
    <w:multiLevelType w:val="hybridMultilevel"/>
    <w:tmpl w:val="E652590C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E02131F"/>
    <w:multiLevelType w:val="hybridMultilevel"/>
    <w:tmpl w:val="85CE986C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2982964"/>
    <w:multiLevelType w:val="hybridMultilevel"/>
    <w:tmpl w:val="BD749AE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38A70D8A"/>
    <w:multiLevelType w:val="hybridMultilevel"/>
    <w:tmpl w:val="8A288E52"/>
    <w:lvl w:ilvl="0" w:tplc="6C209632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653D6C"/>
    <w:multiLevelType w:val="hybridMultilevel"/>
    <w:tmpl w:val="32A668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7A76F4"/>
    <w:multiLevelType w:val="hybridMultilevel"/>
    <w:tmpl w:val="A342B4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2E7DD4"/>
    <w:multiLevelType w:val="hybridMultilevel"/>
    <w:tmpl w:val="DF0EA35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EED2E8A"/>
    <w:multiLevelType w:val="hybridMultilevel"/>
    <w:tmpl w:val="5F6E6390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507136F9"/>
    <w:multiLevelType w:val="hybridMultilevel"/>
    <w:tmpl w:val="490EF600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2FC48D3"/>
    <w:multiLevelType w:val="hybridMultilevel"/>
    <w:tmpl w:val="15FE24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C87062"/>
    <w:multiLevelType w:val="hybridMultilevel"/>
    <w:tmpl w:val="7A686810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D7355ED"/>
    <w:multiLevelType w:val="hybridMultilevel"/>
    <w:tmpl w:val="6AF83ABA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F3E1ECD"/>
    <w:multiLevelType w:val="hybridMultilevel"/>
    <w:tmpl w:val="CF9E8A9A"/>
    <w:lvl w:ilvl="0" w:tplc="041F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3E36ED"/>
    <w:multiLevelType w:val="hybridMultilevel"/>
    <w:tmpl w:val="DDBE6DE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6F55E5F"/>
    <w:multiLevelType w:val="hybridMultilevel"/>
    <w:tmpl w:val="790A0CE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E9024A2"/>
    <w:multiLevelType w:val="hybridMultilevel"/>
    <w:tmpl w:val="272656B0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3"/>
  </w:num>
  <w:num w:numId="6">
    <w:abstractNumId w:val="5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1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8"/>
  </w:num>
  <w:num w:numId="14">
    <w:abstractNumId w:val="4"/>
  </w:num>
  <w:num w:numId="15">
    <w:abstractNumId w:val="3"/>
  </w:num>
  <w:num w:numId="16">
    <w:abstractNumId w:val="19"/>
  </w:num>
  <w:num w:numId="17">
    <w:abstractNumId w:val="15"/>
  </w:num>
  <w:num w:numId="18">
    <w:abstractNumId w:val="10"/>
  </w:num>
  <w:num w:numId="19">
    <w:abstractNumId w:val="14"/>
  </w:num>
  <w:num w:numId="20">
    <w:abstractNumId w:val="21"/>
  </w:num>
  <w:num w:numId="21">
    <w:abstractNumId w:val="1"/>
  </w:num>
  <w:num w:numId="22">
    <w:abstractNumId w:val="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749"/>
    <w:rsid w:val="000169FF"/>
    <w:rsid w:val="00110794"/>
    <w:rsid w:val="001900D2"/>
    <w:rsid w:val="002365E9"/>
    <w:rsid w:val="002916B4"/>
    <w:rsid w:val="0040070F"/>
    <w:rsid w:val="004246C0"/>
    <w:rsid w:val="005520F4"/>
    <w:rsid w:val="00561861"/>
    <w:rsid w:val="00582F49"/>
    <w:rsid w:val="005E6749"/>
    <w:rsid w:val="00620E16"/>
    <w:rsid w:val="00640A1B"/>
    <w:rsid w:val="006501BA"/>
    <w:rsid w:val="006B65CA"/>
    <w:rsid w:val="006F0005"/>
    <w:rsid w:val="00742321"/>
    <w:rsid w:val="00776168"/>
    <w:rsid w:val="0080677C"/>
    <w:rsid w:val="009859D9"/>
    <w:rsid w:val="009B3307"/>
    <w:rsid w:val="00AC0DB9"/>
    <w:rsid w:val="00AC5B62"/>
    <w:rsid w:val="00C21BE5"/>
    <w:rsid w:val="00C30815"/>
    <w:rsid w:val="00C543BC"/>
    <w:rsid w:val="00C6676B"/>
    <w:rsid w:val="00CF1644"/>
    <w:rsid w:val="00D06F39"/>
    <w:rsid w:val="00D1782D"/>
    <w:rsid w:val="00D77621"/>
    <w:rsid w:val="00D86B73"/>
    <w:rsid w:val="00D9053C"/>
    <w:rsid w:val="00DC67D9"/>
    <w:rsid w:val="00E17313"/>
    <w:rsid w:val="00EE4AD2"/>
    <w:rsid w:val="00F023EA"/>
    <w:rsid w:val="00FD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E67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B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65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B65C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0A1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0A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</TotalTime>
  <Pages>2</Pages>
  <Words>415</Words>
  <Characters>2372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BİRSEN</cp:lastModifiedBy>
  <cp:revision>23</cp:revision>
  <dcterms:created xsi:type="dcterms:W3CDTF">2014-11-12T17:41:00Z</dcterms:created>
  <dcterms:modified xsi:type="dcterms:W3CDTF">2015-10-24T13:33:00Z</dcterms:modified>
</cp:coreProperties>
</file>