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C0" w:rsidRPr="00B434FC" w:rsidRDefault="008065C0">
      <w:pPr>
        <w:rPr>
          <w:sz w:val="24"/>
        </w:rPr>
      </w:pPr>
      <w:r w:rsidRPr="00B434FC">
        <w:rPr>
          <w:sz w:val="24"/>
        </w:rPr>
        <w:t>Aşağıdaki sayılardan asal olanları belirleyiniz.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065C0" w:rsidRPr="00751BFA" w:rsidTr="00751BFA">
        <w:trPr>
          <w:trHeight w:val="567"/>
          <w:jc w:val="center"/>
        </w:trPr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42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87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91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63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41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59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65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84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71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102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356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761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842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613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98</w:t>
            </w: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203</w:t>
            </w:r>
          </w:p>
        </w:tc>
      </w:tr>
      <w:tr w:rsidR="008065C0" w:rsidRPr="00751BFA" w:rsidTr="00751BFA">
        <w:trPr>
          <w:trHeight w:val="567"/>
          <w:jc w:val="center"/>
        </w:trPr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24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8065C0" w:rsidRDefault="008065C0">
      <w:pPr>
        <w:rPr>
          <w:sz w:val="24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4989"/>
        <w:gridCol w:w="4989"/>
      </w:tblGrid>
      <w:tr w:rsidR="008065C0" w:rsidRPr="00751BFA" w:rsidTr="00751BFA">
        <w:trPr>
          <w:trHeight w:val="2608"/>
          <w:jc w:val="center"/>
        </w:trPr>
        <w:tc>
          <w:tcPr>
            <w:tcW w:w="4989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6 ile 38 arasındaki asal sayıların toplamını bulunuz.</w:t>
            </w:r>
          </w:p>
        </w:tc>
        <w:tc>
          <w:tcPr>
            <w:tcW w:w="4989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18 ile 61 arasındaki asal sayıların toplamını bulunuz.</w:t>
            </w:r>
          </w:p>
        </w:tc>
      </w:tr>
      <w:tr w:rsidR="008065C0" w:rsidRPr="00751BFA" w:rsidTr="00751BFA">
        <w:trPr>
          <w:trHeight w:val="2608"/>
          <w:jc w:val="center"/>
        </w:trPr>
        <w:tc>
          <w:tcPr>
            <w:tcW w:w="4989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5 ile 17 arasındaki asal sayıların çarpımını bulunuz.</w:t>
            </w:r>
          </w:p>
        </w:tc>
        <w:tc>
          <w:tcPr>
            <w:tcW w:w="4989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16 ile 30 arasındaki asal olmayan sayıları bulunuz.</w:t>
            </w:r>
          </w:p>
        </w:tc>
      </w:tr>
      <w:tr w:rsidR="008065C0" w:rsidRPr="00751BFA" w:rsidTr="00751BFA">
        <w:trPr>
          <w:trHeight w:val="2608"/>
          <w:jc w:val="center"/>
        </w:trPr>
        <w:tc>
          <w:tcPr>
            <w:tcW w:w="4989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7∆ sayısının asal sayı olması için “∆” yerine hangi rakam yazılmalıdır?</w:t>
            </w:r>
          </w:p>
        </w:tc>
        <w:tc>
          <w:tcPr>
            <w:tcW w:w="4989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9∆ sayısının asal sayı olması için “∆” yerine hangi rakam yazılmalıdır?</w:t>
            </w:r>
          </w:p>
        </w:tc>
      </w:tr>
    </w:tbl>
    <w:p w:rsidR="008065C0" w:rsidRPr="00B434FC" w:rsidRDefault="008065C0">
      <w:pPr>
        <w:rPr>
          <w:sz w:val="10"/>
        </w:rPr>
      </w:pPr>
    </w:p>
    <w:p w:rsidR="008065C0" w:rsidRDefault="008065C0">
      <w:pPr>
        <w:rPr>
          <w:sz w:val="24"/>
        </w:rPr>
      </w:pPr>
      <w:r>
        <w:rPr>
          <w:sz w:val="24"/>
        </w:rPr>
        <w:t xml:space="preserve">    Bölünebilme kurallarından yararlanarak aşağıdaki tabloda asal olmayan sayıları işaretleyiniz.</w:t>
      </w:r>
    </w:p>
    <w:tbl>
      <w:tblPr>
        <w:tblW w:w="0" w:type="auto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8065C0" w:rsidRPr="00751BFA" w:rsidTr="00751BFA">
        <w:trPr>
          <w:trHeight w:val="567"/>
          <w:jc w:val="center"/>
        </w:trPr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101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102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103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104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105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106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107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108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109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110</w:t>
            </w:r>
          </w:p>
        </w:tc>
      </w:tr>
      <w:tr w:rsidR="008065C0" w:rsidRPr="00751BFA" w:rsidTr="00751BFA">
        <w:trPr>
          <w:trHeight w:val="567"/>
          <w:jc w:val="center"/>
        </w:trPr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111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112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113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114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115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116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117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118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119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120</w:t>
            </w:r>
          </w:p>
        </w:tc>
      </w:tr>
      <w:tr w:rsidR="008065C0" w:rsidRPr="00751BFA" w:rsidTr="00751BFA">
        <w:trPr>
          <w:trHeight w:val="567"/>
          <w:jc w:val="center"/>
        </w:trPr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121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122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123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124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125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126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127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128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129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130</w:t>
            </w:r>
          </w:p>
        </w:tc>
      </w:tr>
      <w:tr w:rsidR="008065C0" w:rsidRPr="00751BFA" w:rsidTr="00751BFA">
        <w:trPr>
          <w:trHeight w:val="567"/>
          <w:jc w:val="center"/>
        </w:trPr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131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132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133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134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135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136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137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138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139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140</w:t>
            </w:r>
          </w:p>
        </w:tc>
      </w:tr>
      <w:tr w:rsidR="008065C0" w:rsidRPr="00751BFA" w:rsidTr="00751BFA">
        <w:trPr>
          <w:trHeight w:val="567"/>
          <w:jc w:val="center"/>
        </w:trPr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141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142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143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144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145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146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147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148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149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150</w:t>
            </w:r>
          </w:p>
        </w:tc>
      </w:tr>
      <w:tr w:rsidR="008065C0" w:rsidRPr="00751BFA" w:rsidTr="00751BFA">
        <w:trPr>
          <w:trHeight w:val="567"/>
          <w:jc w:val="center"/>
        </w:trPr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151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152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153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154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155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156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157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158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159</w:t>
            </w:r>
          </w:p>
        </w:tc>
        <w:tc>
          <w:tcPr>
            <w:tcW w:w="581" w:type="dxa"/>
            <w:vAlign w:val="center"/>
          </w:tcPr>
          <w:p w:rsidR="008065C0" w:rsidRPr="00751BFA" w:rsidRDefault="008065C0" w:rsidP="00751BFA">
            <w:pPr>
              <w:spacing w:after="0" w:line="240" w:lineRule="auto"/>
              <w:jc w:val="center"/>
              <w:rPr>
                <w:sz w:val="24"/>
              </w:rPr>
            </w:pPr>
            <w:r w:rsidRPr="00751BFA">
              <w:rPr>
                <w:sz w:val="24"/>
              </w:rPr>
              <w:t>150</w:t>
            </w:r>
          </w:p>
        </w:tc>
      </w:tr>
    </w:tbl>
    <w:p w:rsidR="008065C0" w:rsidRDefault="008065C0" w:rsidP="00B434FC">
      <w:pPr>
        <w:ind w:left="180"/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475"/>
        <w:gridCol w:w="3475"/>
        <w:gridCol w:w="3476"/>
      </w:tblGrid>
      <w:tr w:rsidR="008065C0" w:rsidRPr="00751BFA" w:rsidTr="00751BFA">
        <w:trPr>
          <w:trHeight w:val="2835"/>
        </w:trPr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48 sayısının asal çarpanlarını belirleyiniz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6.25pt;height:130.5pt;visibility:visible">
                  <v:imagedata r:id="rId6" o:title=""/>
                </v:shape>
              </w:pict>
            </w:r>
          </w:p>
        </w:tc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60 sayısının asal çarpanlarını belirleyiniz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" o:spid="_x0000_i1026" type="#_x0000_t75" style="width:25.5pt;height:130.5pt;visibility:visible">
                  <v:imagedata r:id="rId7" o:title=""/>
                </v:shape>
              </w:pict>
            </w:r>
          </w:p>
        </w:tc>
        <w:tc>
          <w:tcPr>
            <w:tcW w:w="3476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84 sayısının asal çarpanlarını belirleyiniz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3" o:spid="_x0000_i1027" type="#_x0000_t75" style="width:26.25pt;height:130.5pt;visibility:visible">
                  <v:imagedata r:id="rId8" o:title=""/>
                </v:shape>
              </w:pict>
            </w:r>
          </w:p>
        </w:tc>
      </w:tr>
      <w:tr w:rsidR="008065C0" w:rsidRPr="00751BFA" w:rsidTr="00751BFA">
        <w:trPr>
          <w:trHeight w:val="2835"/>
        </w:trPr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100 sayısının asal çarpanlarını belirleyiniz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4" o:spid="_x0000_i1028" type="#_x0000_t75" style="width:25.5pt;height:130.5pt;visibility:visible">
                  <v:imagedata r:id="rId9" o:title=""/>
                </v:shape>
              </w:pict>
            </w:r>
          </w:p>
        </w:tc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144 sayısının asal çarpanlarını belirleyiniz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5" o:spid="_x0000_i1029" type="#_x0000_t75" style="width:25.5pt;height:130.5pt;visibility:visible">
                  <v:imagedata r:id="rId10" o:title=""/>
                </v:shape>
              </w:pict>
            </w:r>
          </w:p>
        </w:tc>
        <w:tc>
          <w:tcPr>
            <w:tcW w:w="3476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160 sayısının asal çarpanlarını belirleyiniz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6" o:spid="_x0000_i1030" type="#_x0000_t75" style="width:25.5pt;height:130.5pt;visibility:visible">
                  <v:imagedata r:id="rId11" o:title=""/>
                </v:shape>
              </w:pict>
            </w:r>
          </w:p>
        </w:tc>
      </w:tr>
    </w:tbl>
    <w:p w:rsidR="008065C0" w:rsidRDefault="008065C0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475"/>
        <w:gridCol w:w="3475"/>
        <w:gridCol w:w="3476"/>
      </w:tblGrid>
      <w:tr w:rsidR="008065C0" w:rsidRPr="00751BFA" w:rsidTr="00751BFA">
        <w:trPr>
          <w:trHeight w:val="2835"/>
        </w:trPr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54 sayısını asal çarpanlarının çarpımı şeklinde yazınız.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13" o:spid="_x0000_i1031" type="#_x0000_t75" style="width:26.25pt;height:130.5pt;visibility:visible">
                  <v:imagedata r:id="rId12" o:title=""/>
                </v:shape>
              </w:pict>
            </w:r>
          </w:p>
        </w:tc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76 sayısını asal çarpanlarının çarpımı şeklinde yazınız.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14" o:spid="_x0000_i1032" type="#_x0000_t75" style="width:25.5pt;height:130.5pt;visibility:visible">
                  <v:imagedata r:id="rId13" o:title=""/>
                </v:shape>
              </w:pict>
            </w:r>
          </w:p>
        </w:tc>
        <w:tc>
          <w:tcPr>
            <w:tcW w:w="3476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94 sayısını asal çarpanlarının çarpımı şeklinde yazınız.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15" o:spid="_x0000_i1033" type="#_x0000_t75" style="width:26.25pt;height:130.5pt;visibility:visible">
                  <v:imagedata r:id="rId14" o:title=""/>
                </v:shape>
              </w:pic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</w:tc>
      </w:tr>
      <w:tr w:rsidR="008065C0" w:rsidRPr="00751BFA" w:rsidTr="00751BFA">
        <w:trPr>
          <w:trHeight w:val="2835"/>
        </w:trPr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120 sayısını asal çarpanlarının çarpımı şeklinde yazınız.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16" o:spid="_x0000_i1034" type="#_x0000_t75" style="width:25.5pt;height:130.5pt;visibility:visible">
                  <v:imagedata r:id="rId15" o:title=""/>
                </v:shape>
              </w:pict>
            </w:r>
          </w:p>
        </w:tc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256 sayısını asal çarpanlarının çarpımı şeklinde yazınız.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17" o:spid="_x0000_i1035" type="#_x0000_t75" style="width:26.25pt;height:130.5pt;visibility:visible">
                  <v:imagedata r:id="rId16" o:title=""/>
                </v:shape>
              </w:pict>
            </w:r>
          </w:p>
        </w:tc>
        <w:tc>
          <w:tcPr>
            <w:tcW w:w="3476" w:type="dxa"/>
          </w:tcPr>
          <w:p w:rsidR="008065C0" w:rsidRPr="00751BFA" w:rsidRDefault="008065C0" w:rsidP="00751BFA">
            <w:pPr>
              <w:spacing w:after="0" w:line="240" w:lineRule="auto"/>
              <w:rPr>
                <w:noProof/>
                <w:lang w:eastAsia="tr-TR"/>
              </w:rPr>
            </w:pPr>
            <w:r w:rsidRPr="00751BFA">
              <w:rPr>
                <w:noProof/>
                <w:lang w:eastAsia="tr-TR"/>
              </w:rPr>
              <w:t>576 sayısını asal çarpanlarının çarpımı şeklinde yazınız.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18" o:spid="_x0000_i1036" type="#_x0000_t75" style="width:26.25pt;height:130.5pt;visibility:visible">
                  <v:imagedata r:id="rId17" o:title=""/>
                </v:shape>
              </w:pic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</w:tc>
      </w:tr>
    </w:tbl>
    <w:p w:rsidR="008065C0" w:rsidRDefault="008065C0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475"/>
        <w:gridCol w:w="3475"/>
        <w:gridCol w:w="3476"/>
      </w:tblGrid>
      <w:tr w:rsidR="008065C0" w:rsidRPr="00751BFA" w:rsidTr="00751BFA">
        <w:trPr>
          <w:trHeight w:val="4535"/>
        </w:trPr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19" o:spid="_x0000_i1037" type="#_x0000_t75" style="width:66pt;height:130.5pt;visibility:visible">
                  <v:imagedata r:id="rId18" o:title=""/>
                </v:shape>
              </w:pict>
            </w:r>
          </w:p>
        </w:tc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0" o:spid="_x0000_i1038" type="#_x0000_t75" style="width:66pt;height:130.5pt;visibility:visible">
                  <v:imagedata r:id="rId19" o:title=""/>
                </v:shape>
              </w:pict>
            </w:r>
          </w:p>
        </w:tc>
        <w:tc>
          <w:tcPr>
            <w:tcW w:w="3476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2" o:spid="_x0000_i1039" type="#_x0000_t75" style="width:66pt;height:130.5pt;visibility:visible">
                  <v:imagedata r:id="rId20" o:title=""/>
                </v:shape>
              </w:pict>
            </w:r>
          </w:p>
        </w:tc>
      </w:tr>
      <w:tr w:rsidR="008065C0" w:rsidRPr="00751BFA" w:rsidTr="00751BFA">
        <w:trPr>
          <w:trHeight w:val="4535"/>
        </w:trPr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6" o:spid="_x0000_i1040" type="#_x0000_t75" style="width:66pt;height:130.5pt;visibility:visible">
                  <v:imagedata r:id="rId21" o:title=""/>
                </v:shape>
              </w:pic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7" o:spid="_x0000_i1041" type="#_x0000_t75" style="width:66pt;height:130.5pt;visibility:visible">
                  <v:imagedata r:id="rId22" o:title=""/>
                </v:shape>
              </w:pict>
            </w:r>
          </w:p>
        </w:tc>
        <w:tc>
          <w:tcPr>
            <w:tcW w:w="3476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8" o:spid="_x0000_i1042" type="#_x0000_t75" style="width:66pt;height:130.5pt;visibility:visible">
                  <v:imagedata r:id="rId23" o:title=""/>
                </v:shape>
              </w:pict>
            </w:r>
            <w:bookmarkStart w:id="0" w:name="_GoBack"/>
            <w:bookmarkEnd w:id="0"/>
          </w:p>
        </w:tc>
      </w:tr>
      <w:tr w:rsidR="008065C0" w:rsidRPr="00751BFA" w:rsidTr="00751BFA">
        <w:trPr>
          <w:trHeight w:val="4535"/>
        </w:trPr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5" o:spid="_x0000_i1043" type="#_x0000_t75" style="width:72.75pt;height:130.5pt;visibility:visible">
                  <v:imagedata r:id="rId24" o:title=""/>
                </v:shape>
              </w:pict>
            </w:r>
          </w:p>
        </w:tc>
        <w:tc>
          <w:tcPr>
            <w:tcW w:w="3475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4" o:spid="_x0000_i1044" type="#_x0000_t75" style="width:66pt;height:130.5pt;visibility:visible">
                  <v:imagedata r:id="rId25" o:title=""/>
                </v:shape>
              </w:pict>
            </w:r>
          </w:p>
        </w:tc>
        <w:tc>
          <w:tcPr>
            <w:tcW w:w="3476" w:type="dxa"/>
          </w:tcPr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sz w:val="24"/>
              </w:rPr>
              <w:t>Aşağıda asal çarpanları verilen sayıyı bulunuz.</w:t>
            </w: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</w:p>
          <w:p w:rsidR="008065C0" w:rsidRPr="00751BFA" w:rsidRDefault="008065C0" w:rsidP="00751BFA">
            <w:pPr>
              <w:spacing w:after="0" w:line="240" w:lineRule="auto"/>
              <w:rPr>
                <w:sz w:val="24"/>
              </w:rPr>
            </w:pPr>
            <w:r w:rsidRPr="00751BFA">
              <w:rPr>
                <w:noProof/>
                <w:lang w:eastAsia="tr-TR"/>
              </w:rPr>
              <w:pict>
                <v:shape id="Resim 23" o:spid="_x0000_i1045" type="#_x0000_t75" style="width:66pt;height:130.5pt;visibility:visible">
                  <v:imagedata r:id="rId26" o:title=""/>
                </v:shape>
              </w:pict>
            </w:r>
          </w:p>
        </w:tc>
      </w:tr>
    </w:tbl>
    <w:p w:rsidR="008065C0" w:rsidRPr="00B434FC" w:rsidRDefault="008065C0">
      <w:pPr>
        <w:rPr>
          <w:sz w:val="24"/>
        </w:rPr>
      </w:pPr>
      <w:hyperlink r:id="rId27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</w:p>
    <w:sectPr w:rsidR="008065C0" w:rsidRPr="00B434FC" w:rsidSect="00B434FC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20" w:right="720" w:bottom="72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5C0" w:rsidRDefault="008065C0" w:rsidP="00507A7B">
      <w:pPr>
        <w:spacing w:after="0" w:line="240" w:lineRule="auto"/>
      </w:pPr>
      <w:r>
        <w:separator/>
      </w:r>
    </w:p>
  </w:endnote>
  <w:endnote w:type="continuationSeparator" w:id="0">
    <w:p w:rsidR="008065C0" w:rsidRDefault="008065C0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C0" w:rsidRDefault="008065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C0" w:rsidRDefault="008065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C0" w:rsidRDefault="008065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5C0" w:rsidRDefault="008065C0" w:rsidP="00507A7B">
      <w:pPr>
        <w:spacing w:after="0" w:line="240" w:lineRule="auto"/>
      </w:pPr>
      <w:r>
        <w:separator/>
      </w:r>
    </w:p>
  </w:footnote>
  <w:footnote w:type="continuationSeparator" w:id="0">
    <w:p w:rsidR="008065C0" w:rsidRDefault="008065C0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C0" w:rsidRDefault="008065C0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C0" w:rsidRDefault="008065C0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C0" w:rsidRDefault="008065C0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3A216F"/>
    <w:rsid w:val="0042410D"/>
    <w:rsid w:val="004279DB"/>
    <w:rsid w:val="00507A7B"/>
    <w:rsid w:val="00513F62"/>
    <w:rsid w:val="005B4DA9"/>
    <w:rsid w:val="00751BFA"/>
    <w:rsid w:val="00765037"/>
    <w:rsid w:val="0077043B"/>
    <w:rsid w:val="008065C0"/>
    <w:rsid w:val="00892737"/>
    <w:rsid w:val="00894C0F"/>
    <w:rsid w:val="00B434FC"/>
    <w:rsid w:val="00E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D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B434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92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27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4241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sorubak.com/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3</Pages>
  <Words>297</Words>
  <Characters>1699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4</cp:revision>
  <dcterms:created xsi:type="dcterms:W3CDTF">2015-07-11T21:24:00Z</dcterms:created>
  <dcterms:modified xsi:type="dcterms:W3CDTF">2015-08-21T09:34:00Z</dcterms:modified>
</cp:coreProperties>
</file>