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3501"/>
        <w:gridCol w:w="3500"/>
        <w:gridCol w:w="3501"/>
      </w:tblGrid>
      <w:tr w:rsidR="005B0278" w:rsidRPr="000D2F9A" w:rsidTr="000D2F9A">
        <w:tc>
          <w:tcPr>
            <w:tcW w:w="10502" w:type="dxa"/>
            <w:gridSpan w:val="3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Aşağıdaki açıları sembolle gösteriniz</w:t>
            </w:r>
          </w:p>
        </w:tc>
      </w:tr>
      <w:tr w:rsidR="005B0278" w:rsidRPr="000D2F9A" w:rsidTr="000D2F9A">
        <w:trPr>
          <w:trHeight w:val="3231"/>
        </w:trPr>
        <w:tc>
          <w:tcPr>
            <w:tcW w:w="3501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43.25pt;height:117pt;visibility:visible">
                  <v:imagedata r:id="rId7" o:title=""/>
                </v:shape>
              </w:pict>
            </w:r>
          </w:p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00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noProof/>
                <w:sz w:val="24"/>
                <w:szCs w:val="24"/>
                <w:lang w:eastAsia="tr-TR"/>
              </w:rPr>
              <w:pict>
                <v:shape id="Resim 2" o:spid="_x0000_i1026" type="#_x0000_t75" style="width:145.5pt;height:114pt;visibility:visible">
                  <v:imagedata r:id="rId8" o:title=""/>
                </v:shape>
              </w:pict>
            </w:r>
          </w:p>
        </w:tc>
        <w:tc>
          <w:tcPr>
            <w:tcW w:w="3501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noProof/>
                <w:sz w:val="24"/>
                <w:szCs w:val="24"/>
                <w:lang w:eastAsia="tr-TR"/>
              </w:rPr>
              <w:pict>
                <v:shape id="Resim 3" o:spid="_x0000_i1027" type="#_x0000_t75" style="width:143.25pt;height:89.25pt;visibility:visible">
                  <v:imagedata r:id="rId9" o:title=""/>
                </v:shape>
              </w:pict>
            </w:r>
          </w:p>
        </w:tc>
      </w:tr>
    </w:tbl>
    <w:p w:rsidR="005B0278" w:rsidRDefault="005B0278" w:rsidP="00C81541">
      <w:pPr>
        <w:ind w:left="180"/>
        <w:rPr>
          <w:sz w:val="6"/>
          <w:szCs w:val="24"/>
        </w:rPr>
      </w:pPr>
    </w:p>
    <w:p w:rsidR="005B0278" w:rsidRDefault="005B0278" w:rsidP="00C81541">
      <w:pPr>
        <w:ind w:left="180"/>
        <w:rPr>
          <w:sz w:val="6"/>
          <w:szCs w:val="24"/>
        </w:rPr>
      </w:pPr>
    </w:p>
    <w:p w:rsidR="005B0278" w:rsidRPr="002D32EE" w:rsidRDefault="005B0278" w:rsidP="00C81541">
      <w:pPr>
        <w:ind w:left="180"/>
        <w:rPr>
          <w:sz w:val="6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  <w:r w:rsidRPr="002D32EE">
        <w:rPr>
          <w:sz w:val="24"/>
          <w:szCs w:val="24"/>
        </w:rPr>
        <w:t>Aşağıdaki şekilde numaralandırılmış açıların isimlerini yazınız.</w:t>
      </w: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67"/>
        <w:gridCol w:w="5235"/>
      </w:tblGrid>
      <w:tr w:rsidR="005B0278" w:rsidRPr="000D2F9A" w:rsidTr="000D2F9A">
        <w:tc>
          <w:tcPr>
            <w:tcW w:w="5303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sz w:val="24"/>
                <w:szCs w:val="24"/>
                <w:lang w:eastAsia="tr-TR"/>
              </w:rPr>
              <w:pict>
                <v:shape id="Resim 4" o:spid="_x0000_i1028" type="#_x0000_t75" style="width:190.5pt;height:180pt;visibility:visible">
                  <v:imagedata r:id="rId10" o:title=""/>
                </v:shape>
              </w:pic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noProof/>
                <w:sz w:val="24"/>
                <w:szCs w:val="24"/>
                <w:lang w:eastAsia="tr-TR"/>
              </w:rPr>
              <w:pict>
                <v:shape id="Resim 5" o:spid="_x0000_i1029" type="#_x0000_t75" style="width:131.25pt;height:180pt;visibility:visible">
                  <v:imagedata r:id="rId11" o:title=""/>
                </v:shape>
              </w:pict>
            </w: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</w:p>
    <w:p w:rsidR="005B0278" w:rsidRPr="002D32EE" w:rsidRDefault="005B0278" w:rsidP="00C81541">
      <w:pPr>
        <w:ind w:left="180"/>
        <w:rPr>
          <w:sz w:val="24"/>
          <w:szCs w:val="24"/>
        </w:rPr>
      </w:pPr>
      <w:r w:rsidRPr="002D32EE">
        <w:rPr>
          <w:sz w:val="24"/>
          <w:szCs w:val="24"/>
        </w:rPr>
        <w:t>Aşağıda ölçüleri verilen açıların çeşitlerini belirleyiniz.</w:t>
      </w:r>
    </w:p>
    <w:tbl>
      <w:tblPr>
        <w:tblW w:w="0" w:type="auto"/>
        <w:tblInd w:w="180" w:type="dxa"/>
        <w:tblLook w:val="00A0"/>
      </w:tblPr>
      <w:tblGrid>
        <w:gridCol w:w="2948"/>
        <w:gridCol w:w="567"/>
        <w:gridCol w:w="2948"/>
        <w:gridCol w:w="567"/>
        <w:gridCol w:w="2948"/>
      </w:tblGrid>
      <w:tr w:rsidR="005B0278" w:rsidRPr="000D2F9A" w:rsidTr="000D2F9A">
        <w:trPr>
          <w:trHeight w:val="567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65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 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90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91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</w:tr>
      <w:tr w:rsidR="005B0278" w:rsidRPr="000D2F9A" w:rsidTr="000D2F9A">
        <w:trPr>
          <w:trHeight w:val="113"/>
        </w:trPr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567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102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25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360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</w:tr>
      <w:tr w:rsidR="005B0278" w:rsidRPr="000D2F9A" w:rsidTr="000D2F9A">
        <w:trPr>
          <w:trHeight w:val="283"/>
        </w:trPr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567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87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1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57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</w:tr>
      <w:tr w:rsidR="005B0278" w:rsidRPr="000D2F9A" w:rsidTr="000D2F9A">
        <w:trPr>
          <w:trHeight w:val="283"/>
        </w:trPr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567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180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89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  <w:tc>
          <w:tcPr>
            <w:tcW w:w="56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120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…………………………….açı</w:t>
            </w: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  <w:r>
        <w:rPr>
          <w:sz w:val="24"/>
          <w:szCs w:val="24"/>
        </w:rPr>
        <w:t>Aşağıda verilen şekillerdeki komşu açıları bulunuz.</w:t>
      </w:r>
    </w:p>
    <w:tbl>
      <w:tblPr>
        <w:tblW w:w="0" w:type="auto"/>
        <w:tblInd w:w="2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160"/>
        <w:gridCol w:w="5234"/>
      </w:tblGrid>
      <w:tr w:rsidR="005B0278" w:rsidRPr="000D2F9A" w:rsidTr="000D2F9A">
        <w:trPr>
          <w:trHeight w:val="3134"/>
        </w:trPr>
        <w:tc>
          <w:tcPr>
            <w:tcW w:w="5160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6" o:spid="_x0000_i1030" type="#_x0000_t75" style="width:125.25pt;height:132pt;visibility:visible">
                  <v:imagedata r:id="rId12" o:title=""/>
                </v:shape>
              </w:pict>
            </w:r>
          </w:p>
        </w:tc>
        <w:tc>
          <w:tcPr>
            <w:tcW w:w="5234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7" o:spid="_x0000_i1031" type="#_x0000_t75" style="width:153pt;height:173.25pt;visibility:visible">
                  <v:imagedata r:id="rId13" o:title=""/>
                </v:shape>
              </w:pict>
            </w:r>
          </w:p>
        </w:tc>
      </w:tr>
      <w:tr w:rsidR="005B0278" w:rsidRPr="000D2F9A" w:rsidTr="000D2F9A">
        <w:trPr>
          <w:trHeight w:val="1394"/>
        </w:trPr>
        <w:tc>
          <w:tcPr>
            <w:tcW w:w="5160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234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948"/>
        <w:gridCol w:w="567"/>
        <w:gridCol w:w="2948"/>
        <w:gridCol w:w="567"/>
        <w:gridCol w:w="2948"/>
      </w:tblGrid>
      <w:tr w:rsidR="005B0278" w:rsidRPr="000D2F9A" w:rsidTr="000D2F9A">
        <w:trPr>
          <w:trHeight w:val="850"/>
        </w:trPr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AÇI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TÜMLEYENİ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BÜTÜNLEYENİ</w:t>
            </w:r>
          </w:p>
        </w:tc>
      </w:tr>
      <w:tr w:rsidR="005B0278" w:rsidRPr="000D2F9A" w:rsidTr="000D2F9A">
        <w:tc>
          <w:tcPr>
            <w:tcW w:w="2948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850"/>
        </w:trPr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68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850"/>
        </w:trPr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24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850"/>
        </w:trPr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78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rPr>
          <w:trHeight w:val="850"/>
        </w:trPr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84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100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</w:tr>
      <w:tr w:rsidR="005B0278" w:rsidRPr="000D2F9A" w:rsidTr="000D2F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B0278" w:rsidRPr="000D2F9A" w:rsidTr="000D2F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D2F9A">
              <w:rPr>
                <w:b/>
                <w:sz w:val="24"/>
                <w:szCs w:val="24"/>
              </w:rPr>
              <w:t>45</w:t>
            </w:r>
            <w:r w:rsidRPr="000D2F9A">
              <w:rPr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52"/>
        <w:gridCol w:w="5250"/>
      </w:tblGrid>
      <w:tr w:rsidR="005B0278" w:rsidRPr="000D2F9A" w:rsidTr="000D2F9A">
        <w:trPr>
          <w:trHeight w:val="2211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Tümler olan iki açıdan biri diğerinin 16 fazlası ise küçük açıyı bulunuz.</w: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Bütünler olan iki açıdan biri diğerinin 3 katı ise büyük açıyı bulunuz.</w:t>
            </w:r>
          </w:p>
        </w:tc>
      </w:tr>
      <w:tr w:rsidR="005B0278" w:rsidRPr="000D2F9A" w:rsidTr="000D2F9A">
        <w:trPr>
          <w:trHeight w:val="2211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Tümleri 27</w:t>
            </w:r>
            <w:r w:rsidRPr="000D2F9A">
              <w:rPr>
                <w:sz w:val="24"/>
                <w:szCs w:val="24"/>
                <w:vertAlign w:val="superscript"/>
              </w:rPr>
              <w:t>0</w:t>
            </w:r>
            <w:r w:rsidRPr="000D2F9A">
              <w:rPr>
                <w:sz w:val="24"/>
                <w:szCs w:val="24"/>
              </w:rPr>
              <w:t xml:space="preserve"> olan açının bütünleri kaç derecedir?</w: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Tümler iki açıdan biri diğerinin 28 eksiğine eşit ise küçük açıyı bulunuz.</w:t>
            </w:r>
          </w:p>
        </w:tc>
      </w:tr>
      <w:tr w:rsidR="005B0278" w:rsidRPr="000D2F9A" w:rsidTr="000D2F9A">
        <w:trPr>
          <w:trHeight w:val="2211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Bütünler iki açıdan biri diğerinin 2 katından 10 eksiğine eşit ise küçük açıyı bulunuz.</w: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  <w:r w:rsidRPr="000D2F9A">
              <w:rPr>
                <w:sz w:val="24"/>
                <w:szCs w:val="24"/>
              </w:rPr>
              <w:t>Tümler iki açıdan biri diğerinin 4 katına eşitse büyük açıyı bulunuz.</w:t>
            </w: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  <w:r>
        <w:rPr>
          <w:sz w:val="24"/>
          <w:szCs w:val="24"/>
        </w:rPr>
        <w:t>Aşağıda verilen şekilde ters açıları bulup yazınız.</w:t>
      </w:r>
    </w:p>
    <w:tbl>
      <w:tblPr>
        <w:tblW w:w="0" w:type="auto"/>
        <w:tblInd w:w="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295"/>
        <w:gridCol w:w="5207"/>
      </w:tblGrid>
      <w:tr w:rsidR="005B0278" w:rsidRPr="000D2F9A" w:rsidTr="000D2F9A">
        <w:trPr>
          <w:trHeight w:val="3969"/>
        </w:trPr>
        <w:tc>
          <w:tcPr>
            <w:tcW w:w="5303" w:type="dxa"/>
            <w:vAlign w:val="center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8" o:spid="_x0000_i1032" type="#_x0000_t75" style="width:234pt;height:3in;visibility:visible">
                  <v:imagedata r:id="rId14" o:title=""/>
                </v:shape>
              </w:pic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5B0278" w:rsidRDefault="005B0278" w:rsidP="00C81541">
      <w:pPr>
        <w:ind w:left="180"/>
        <w:rPr>
          <w:sz w:val="24"/>
          <w:szCs w:val="24"/>
        </w:rPr>
      </w:pPr>
    </w:p>
    <w:p w:rsidR="005B0278" w:rsidRDefault="005B0278" w:rsidP="00C81541">
      <w:pPr>
        <w:ind w:left="180"/>
        <w:rPr>
          <w:sz w:val="24"/>
          <w:szCs w:val="24"/>
        </w:rPr>
      </w:pPr>
      <w:r>
        <w:rPr>
          <w:sz w:val="24"/>
          <w:szCs w:val="24"/>
        </w:rPr>
        <w:t>Aşağıda boş bırakılan yerlere uygun olan ifadeleri yazınız.</w:t>
      </w:r>
    </w:p>
    <w:p w:rsidR="005B0278" w:rsidRDefault="005B0278" w:rsidP="0082526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Birbirini 90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ye tamamlayan açılara …………………………………………….denir.</w:t>
      </w:r>
    </w:p>
    <w:p w:rsidR="005B0278" w:rsidRDefault="005B0278" w:rsidP="0082526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Birbirini 180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ye tamamlayan açılara …………………………………………….denir.</w:t>
      </w:r>
    </w:p>
    <w:p w:rsidR="005B0278" w:rsidRDefault="005B0278" w:rsidP="0082526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Başlangıç noktaları aynı ve bir kolu ortak olan açılara …………………………………………..denir.</w:t>
      </w:r>
    </w:p>
    <w:p w:rsidR="005B0278" w:rsidRDefault="005B0278" w:rsidP="0082526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Başlangıç noktaları aynı ve kolları aynı doğrultuda zıt yönlü olan açılara ……………………………denir.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303"/>
        <w:gridCol w:w="5303"/>
      </w:tblGrid>
      <w:tr w:rsidR="005B0278" w:rsidRPr="000D2F9A" w:rsidTr="000D2F9A">
        <w:trPr>
          <w:trHeight w:val="4706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1" o:spid="_x0000_i1033" type="#_x0000_t75" style="width:148.5pt;height:137.25pt;visibility:visible">
                  <v:imagedata r:id="rId15" o:title=""/>
                </v:shape>
              </w:pic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2" o:spid="_x0000_i1034" type="#_x0000_t75" style="width:240.75pt;height:119.25pt;visibility:visible">
                  <v:imagedata r:id="rId16" o:title=""/>
                </v:shape>
              </w:pict>
            </w:r>
          </w:p>
        </w:tc>
      </w:tr>
      <w:tr w:rsidR="005B0278" w:rsidRPr="000D2F9A" w:rsidTr="000D2F9A">
        <w:trPr>
          <w:trHeight w:val="4706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3" o:spid="_x0000_i1035" type="#_x0000_t75" style="width:143.25pt;height:149.25pt;visibility:visible">
                  <v:imagedata r:id="rId17" o:title=""/>
                </v:shape>
              </w:pic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4" o:spid="_x0000_i1036" type="#_x0000_t75" style="width:143.25pt;height:147.75pt;visibility:visible">
                  <v:imagedata r:id="rId18" o:title=""/>
                </v:shape>
              </w:pict>
            </w:r>
          </w:p>
        </w:tc>
      </w:tr>
      <w:tr w:rsidR="005B0278" w:rsidRPr="000D2F9A" w:rsidTr="000D2F9A">
        <w:trPr>
          <w:trHeight w:val="4706"/>
        </w:trPr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5" o:spid="_x0000_i1037" type="#_x0000_t75" style="width:3in;height:105.75pt;visibility:visible">
                  <v:imagedata r:id="rId19" o:title=""/>
                </v:shape>
              </w:pict>
            </w:r>
          </w:p>
        </w:tc>
        <w:tc>
          <w:tcPr>
            <w:tcW w:w="5303" w:type="dxa"/>
          </w:tcPr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0D2F9A">
              <w:rPr>
                <w:noProof/>
                <w:lang w:eastAsia="tr-TR"/>
              </w:rPr>
              <w:t>Aşağıdaki şekilde verilmeyen açının ölçüsünü bulunuz.</w:t>
            </w:r>
            <w:bookmarkStart w:id="0" w:name="_GoBack"/>
            <w:bookmarkEnd w:id="0"/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</w:p>
          <w:p w:rsidR="005B0278" w:rsidRPr="000D2F9A" w:rsidRDefault="005B0278" w:rsidP="000D2F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D2F9A">
              <w:rPr>
                <w:noProof/>
                <w:lang w:eastAsia="tr-TR"/>
              </w:rPr>
              <w:pict>
                <v:shape id="Resim 16" o:spid="_x0000_i1038" type="#_x0000_t75" style="width:3in;height:99.75pt;visibility:visible">
                  <v:imagedata r:id="rId20" o:title=""/>
                </v:shape>
              </w:pict>
            </w:r>
            <w:r>
              <w:rPr>
                <w:noProof/>
                <w:lang w:eastAsia="tr-TR"/>
              </w:rPr>
              <w:t xml:space="preserve"> </w:t>
            </w:r>
            <w:hyperlink r:id="rId21" w:history="1">
              <w:r>
                <w:rPr>
                  <w:rStyle w:val="Hyperlink"/>
                  <w:rFonts w:ascii="Tahoma" w:hAnsi="Tahoma" w:cs="Tahoma"/>
                  <w:b/>
                  <w:sz w:val="20"/>
                  <w:szCs w:val="32"/>
                </w:rPr>
                <w:t>www.sorubak.com</w:t>
              </w:r>
            </w:hyperlink>
          </w:p>
        </w:tc>
      </w:tr>
    </w:tbl>
    <w:p w:rsidR="005B0278" w:rsidRPr="0082526D" w:rsidRDefault="005B0278" w:rsidP="0082526D">
      <w:pPr>
        <w:rPr>
          <w:sz w:val="24"/>
          <w:szCs w:val="24"/>
        </w:rPr>
      </w:pPr>
    </w:p>
    <w:sectPr w:rsidR="005B0278" w:rsidRPr="0082526D" w:rsidSect="00507A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278" w:rsidRDefault="005B0278" w:rsidP="00507A7B">
      <w:pPr>
        <w:spacing w:after="0" w:line="240" w:lineRule="auto"/>
      </w:pPr>
      <w:r>
        <w:separator/>
      </w:r>
    </w:p>
  </w:endnote>
  <w:endnote w:type="continuationSeparator" w:id="0">
    <w:p w:rsidR="005B0278" w:rsidRDefault="005B0278" w:rsidP="0050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278" w:rsidRDefault="005B0278" w:rsidP="00507A7B">
      <w:pPr>
        <w:spacing w:after="0" w:line="240" w:lineRule="auto"/>
      </w:pPr>
      <w:r>
        <w:separator/>
      </w:r>
    </w:p>
  </w:footnote>
  <w:footnote w:type="continuationSeparator" w:id="0">
    <w:p w:rsidR="005B0278" w:rsidRDefault="005B0278" w:rsidP="0050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4" o:spid="_x0000_s2049" type="#_x0000_t75" style="position:absolute;margin-left:0;margin-top:0;width:523.15pt;height:740.2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5" o:spid="_x0000_s2050" type="#_x0000_t75" style="position:absolute;margin-left:0;margin-top:0;width:523.15pt;height:740.25pt;z-index:-251657728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278" w:rsidRDefault="005B0278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2580443" o:spid="_x0000_s2051" type="#_x0000_t75" style="position:absolute;margin-left:0;margin-top:0;width:523.15pt;height:740.25pt;z-index:-251659776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8003D"/>
    <w:multiLevelType w:val="hybridMultilevel"/>
    <w:tmpl w:val="AFE69212"/>
    <w:lvl w:ilvl="0" w:tplc="041F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043B"/>
    <w:rsid w:val="000D2F9A"/>
    <w:rsid w:val="000E679F"/>
    <w:rsid w:val="00126778"/>
    <w:rsid w:val="001F5281"/>
    <w:rsid w:val="00270AB2"/>
    <w:rsid w:val="002875F1"/>
    <w:rsid w:val="002D32EE"/>
    <w:rsid w:val="003A216F"/>
    <w:rsid w:val="003E7E4F"/>
    <w:rsid w:val="00416525"/>
    <w:rsid w:val="00507A7B"/>
    <w:rsid w:val="00514AA9"/>
    <w:rsid w:val="00527DB3"/>
    <w:rsid w:val="005A1370"/>
    <w:rsid w:val="005B0278"/>
    <w:rsid w:val="0077043B"/>
    <w:rsid w:val="0082526D"/>
    <w:rsid w:val="00876F4F"/>
    <w:rsid w:val="00C81541"/>
    <w:rsid w:val="00E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7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7A7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7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7A7B"/>
    <w:rPr>
      <w:rFonts w:cs="Times New Roman"/>
    </w:rPr>
  </w:style>
  <w:style w:type="table" w:styleId="TableGrid">
    <w:name w:val="Table Grid"/>
    <w:basedOn w:val="TableNormal"/>
    <w:uiPriority w:val="99"/>
    <w:rsid w:val="00C815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81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5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2526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1267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4</Pages>
  <Words>281</Words>
  <Characters>1607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BİRSEN</cp:lastModifiedBy>
  <cp:revision>5</cp:revision>
  <dcterms:created xsi:type="dcterms:W3CDTF">2015-07-11T21:24:00Z</dcterms:created>
  <dcterms:modified xsi:type="dcterms:W3CDTF">2015-08-21T09:45:00Z</dcterms:modified>
</cp:coreProperties>
</file>