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CC0" w:rsidRDefault="00DE7CC0">
      <w:r>
        <w:t>SEÇMELİ 6.SINIF MATEMATİK I.SINAV</w:t>
      </w:r>
    </w:p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174pt;height:87pt;visibility:visible">
            <v:imagedata r:id="rId4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2" o:spid="_x0000_i1026" type="#_x0000_t75" style="width:171.75pt;height:50.25pt;visibility:visible">
            <v:imagedata r:id="rId5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3" o:spid="_x0000_i1027" type="#_x0000_t75" style="width:176.25pt;height:72.75pt;visibility:visible">
            <v:imagedata r:id="rId6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4" o:spid="_x0000_i1028" type="#_x0000_t75" style="width:171pt;height:61.5pt;visibility:visible">
            <v:imagedata r:id="rId7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5" o:spid="_x0000_i1029" type="#_x0000_t75" style="width:173.25pt;height:79.5pt;visibility:visible">
            <v:imagedata r:id="rId8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6" o:spid="_x0000_i1030" type="#_x0000_t75" style="width:176.25pt;height:62.25pt;visibility:visible">
            <v:imagedata r:id="rId9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7" o:spid="_x0000_i1031" type="#_x0000_t75" style="width:173.25pt;height:45.75pt;visibility:visible">
            <v:imagedata r:id="rId10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8" o:spid="_x0000_i1032" type="#_x0000_t75" style="width:177pt;height:60.75pt;visibility:visible">
            <v:imagedata r:id="rId11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9" o:spid="_x0000_i1033" type="#_x0000_t75" style="width:176.25pt;height:57.75pt;visibility:visible">
            <v:imagedata r:id="rId12" o:title="" gain="109227f" blacklevel="-6554f"/>
          </v:shape>
        </w:pic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>
      <w:r>
        <w:t>20 SORU CEVAPLA (4 SORU ELE)</w:t>
      </w:r>
    </w:p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11" o:spid="_x0000_i1034" type="#_x0000_t75" style="width:173.25pt;height:54.75pt;visibility:visible">
            <v:imagedata r:id="rId13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12" o:spid="_x0000_i1035" type="#_x0000_t75" style="width:177pt;height:72.75pt;visibility:visible">
            <v:imagedata r:id="rId14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13" o:spid="_x0000_i1036" type="#_x0000_t75" style="width:176.25pt;height:68.25pt;visibility:visible">
            <v:imagedata r:id="rId15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14" o:spid="_x0000_i1037" type="#_x0000_t75" style="width:176.25pt;height:82.5pt;visibility:visible">
            <v:imagedata r:id="rId16" o:title="" gain="109227f" blacklevel="-6554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15" o:spid="_x0000_i1038" type="#_x0000_t75" style="width:172.5pt;height:76.5pt;visibility:visible">
            <v:imagedata r:id="rId17" o:title="" gain="126031f" blacklevel="-9830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16" o:spid="_x0000_i1039" type="#_x0000_t75" style="width:175.5pt;height:75pt;visibility:visible">
            <v:imagedata r:id="rId18" o:title="" gain="121363f" blacklevel="-10486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18" o:spid="_x0000_i1040" type="#_x0000_t75" style="width:176.25pt;height:54pt;visibility:visible">
            <v:imagedata r:id="rId19" o:title="" gain="109227f" blacklevel="-6554f"/>
          </v:shape>
        </w:pict>
      </w:r>
    </w:p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19" o:spid="_x0000_i1041" type="#_x0000_t75" style="width:176.25pt;height:72.75pt;visibility:visible">
            <v:imagedata r:id="rId20" o:title="" gain="109227f" blacklevel="-6554f"/>
          </v:shape>
        </w:pict>
      </w:r>
    </w:p>
    <w:p w:rsidR="00DE7CC0" w:rsidRDefault="00DE7CC0"/>
    <w:p w:rsidR="00DE7CC0" w:rsidRDefault="00DE7CC0"/>
    <w:p w:rsidR="00DE7CC0" w:rsidRDefault="00DE7CC0"/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27" o:spid="_x0000_i1042" type="#_x0000_t75" style="width:177pt;height:66pt;visibility:visible">
            <v:imagedata r:id="rId21" o:title="" gain="109227f" blacklevel="-6554f"/>
          </v:shape>
        </w:pict>
      </w:r>
    </w:p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26" o:spid="_x0000_i1043" type="#_x0000_t75" style="width:175.5pt;height:83.25pt;visibility:visible">
            <v:imagedata r:id="rId22" o:title="" gain="109227f" blacklevel="-6554f"/>
          </v:shape>
        </w:pict>
      </w:r>
    </w:p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20" o:spid="_x0000_i1044" type="#_x0000_t75" style="width:176.25pt;height:91.5pt;visibility:visible">
            <v:imagedata r:id="rId23" o:title="" croptop="30101f" cropbottom="24466f" cropleft="3134f" cropright="33903f" gain="2.5" blacklevel="-11796f"/>
          </v:shape>
        </w:pict>
      </w:r>
      <w:r w:rsidRPr="004B4B08">
        <w:rPr>
          <w:noProof/>
          <w:bdr w:val="single" w:sz="4" w:space="0" w:color="auto"/>
          <w:lang w:eastAsia="tr-TR"/>
        </w:rPr>
        <w:pict>
          <v:shape id="Resim 22" o:spid="_x0000_i1045" type="#_x0000_t75" style="width:177pt;height:99pt;visibility:visible">
            <v:imagedata r:id="rId24" o:title="" gain="109227f" blacklevel="-6554f"/>
          </v:shape>
        </w:pict>
      </w:r>
    </w:p>
    <w:p w:rsidR="00DE7CC0" w:rsidRDefault="00DE7CC0"/>
    <w:p w:rsidR="00DE7CC0" w:rsidRDefault="00DE7CC0"/>
    <w:p w:rsidR="00DE7CC0" w:rsidRDefault="00DE7CC0">
      <w:r>
        <w:t>25/MART/2015</w:t>
      </w:r>
    </w:p>
    <w:p w:rsidR="00DE7CC0" w:rsidRDefault="00DE7CC0">
      <w:r>
        <w:t>Her Soru : 5 Puan   Süre : 1 Ders Saati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 w:rsidP="00CB0FD4">
      <w:pPr>
        <w:jc w:val="right"/>
        <w:rPr>
          <w:b/>
          <w:bCs/>
          <w:sz w:val="18"/>
          <w:szCs w:val="18"/>
        </w:rPr>
      </w:pPr>
      <w:hyperlink r:id="rId25" w:history="1">
        <w:r>
          <w:rPr>
            <w:rStyle w:val="Hyperlink"/>
            <w:b/>
            <w:bCs/>
            <w:sz w:val="18"/>
            <w:szCs w:val="18"/>
          </w:rPr>
          <w:t>www.sorubak.com</w:t>
        </w:r>
      </w:hyperlink>
      <w:r>
        <w:rPr>
          <w:b/>
          <w:bCs/>
          <w:sz w:val="18"/>
          <w:szCs w:val="18"/>
        </w:rPr>
        <w:t xml:space="preserve"> 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23" o:spid="_x0000_i1046" type="#_x0000_t75" style="width:174pt;height:130.5pt;visibility:visible">
            <v:imagedata r:id="rId26" o:title="" gain="109227f" blacklevel="-6554f"/>
          </v:shape>
        </w:pict>
      </w:r>
    </w:p>
    <w:p w:rsidR="00DE7CC0" w:rsidRDefault="00DE7CC0">
      <w:r w:rsidRPr="004B4B08">
        <w:rPr>
          <w:noProof/>
          <w:bdr w:val="single" w:sz="4" w:space="0" w:color="auto"/>
          <w:lang w:eastAsia="tr-TR"/>
        </w:rPr>
        <w:pict>
          <v:shape id="Resim 24" o:spid="_x0000_i1047" type="#_x0000_t75" style="width:177pt;height:79.5pt;visibility:visible">
            <v:imagedata r:id="rId27" o:title="" gain="109227f" blacklevel="-6554f"/>
          </v:shape>
        </w:pict>
      </w:r>
    </w:p>
    <w:p w:rsidR="00DE7CC0" w:rsidRDefault="00DE7CC0">
      <w:bookmarkStart w:id="0" w:name="_GoBack"/>
      <w:r w:rsidRPr="004B4B08">
        <w:rPr>
          <w:noProof/>
          <w:bdr w:val="single" w:sz="4" w:space="0" w:color="auto"/>
          <w:lang w:eastAsia="tr-TR"/>
        </w:rPr>
        <w:pict>
          <v:shape id="Resim 25" o:spid="_x0000_i1048" type="#_x0000_t75" style="width:173.25pt;height:75pt;visibility:visible">
            <v:imagedata r:id="rId28" o:title="" gain="109227f" blacklevel="-6554f"/>
          </v:shape>
        </w:pict>
      </w:r>
      <w:bookmarkEnd w:id="0"/>
    </w:p>
    <w:p w:rsidR="00DE7CC0" w:rsidRDefault="00DE7CC0"/>
    <w:p w:rsidR="00DE7CC0" w:rsidRDefault="00DE7CC0"/>
    <w:p w:rsidR="00DE7CC0" w:rsidRPr="003B6ED4" w:rsidRDefault="00DE7CC0">
      <w:pPr>
        <w:rPr>
          <w:rFonts w:ascii="Monotype Corsiva" w:hAnsi="Monotype Corsiva" w:cs="Monotype Corsiva"/>
        </w:rPr>
      </w:pPr>
      <w:r>
        <w:rPr>
          <w:rFonts w:ascii="Monotype Corsiva" w:hAnsi="Monotype Corsiva" w:cs="Monotype Corsiva"/>
        </w:rPr>
        <w:t>Necmettin Balaban   mat.öğrt.</w:t>
      </w:r>
    </w:p>
    <w:p w:rsidR="00DE7CC0" w:rsidRDefault="00DE7CC0"/>
    <w:sectPr w:rsidR="00DE7CC0" w:rsidSect="002563BF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563BF"/>
    <w:rsid w:val="002563BF"/>
    <w:rsid w:val="00301A2A"/>
    <w:rsid w:val="003B6ED4"/>
    <w:rsid w:val="004B4B08"/>
    <w:rsid w:val="007002FC"/>
    <w:rsid w:val="00784FDC"/>
    <w:rsid w:val="008C3E4C"/>
    <w:rsid w:val="00A07F85"/>
    <w:rsid w:val="00C47D33"/>
    <w:rsid w:val="00C571EC"/>
    <w:rsid w:val="00CB0FD4"/>
    <w:rsid w:val="00D107D0"/>
    <w:rsid w:val="00D843C4"/>
    <w:rsid w:val="00D875C5"/>
    <w:rsid w:val="00DD4AC5"/>
    <w:rsid w:val="00DE7C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2FC"/>
    <w:pPr>
      <w:spacing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563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563B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rsid w:val="00CB0FD4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234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47</TotalTime>
  <Pages>2</Pages>
  <Words>39</Words>
  <Characters>224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Belgelerim</dc:creator>
  <cp:keywords>www.sorubak.com</cp:keywords>
  <dc:description/>
  <cp:lastModifiedBy>edanur</cp:lastModifiedBy>
  <cp:revision>5</cp:revision>
  <dcterms:created xsi:type="dcterms:W3CDTF">2015-03-24T21:39:00Z</dcterms:created>
  <dcterms:modified xsi:type="dcterms:W3CDTF">2015-03-29T19:41:00Z</dcterms:modified>
  <cp:category>www.sorubak.com</cp:category>
  <cp:contentType>www.sorubak.com</cp:contentType>
</cp:coreProperties>
</file>