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01" w:rsidRPr="00F44B34" w:rsidRDefault="00106D01" w:rsidP="003127B6">
      <w:pPr>
        <w:tabs>
          <w:tab w:val="left" w:pos="4942"/>
        </w:tabs>
        <w:jc w:val="center"/>
        <w:rPr>
          <w:b/>
          <w:bCs/>
        </w:rPr>
      </w:pPr>
      <w:r w:rsidRPr="00F44B34">
        <w:rPr>
          <w:b/>
          <w:bCs/>
        </w:rPr>
        <w:t>201</w:t>
      </w:r>
      <w:r>
        <w:rPr>
          <w:b/>
          <w:bCs/>
        </w:rPr>
        <w:t>4</w:t>
      </w:r>
      <w:r w:rsidRPr="00F44B34">
        <w:rPr>
          <w:b/>
          <w:bCs/>
        </w:rPr>
        <w:t>-201</w:t>
      </w:r>
      <w:r>
        <w:rPr>
          <w:b/>
          <w:bCs/>
        </w:rPr>
        <w:t xml:space="preserve">5 </w:t>
      </w:r>
      <w:r w:rsidRPr="00F44B34">
        <w:rPr>
          <w:b/>
          <w:bCs/>
        </w:rPr>
        <w:t xml:space="preserve">EĞİTİM-ÖĞRETİM YILI </w:t>
      </w:r>
      <w:r>
        <w:rPr>
          <w:b/>
          <w:bCs/>
        </w:rPr>
        <w:t>CUMHURİYET ORTA</w:t>
      </w:r>
      <w:r w:rsidRPr="00F44B34">
        <w:rPr>
          <w:b/>
          <w:bCs/>
        </w:rPr>
        <w:t>OKULU</w:t>
      </w:r>
    </w:p>
    <w:p w:rsidR="00106D01" w:rsidRDefault="00106D01" w:rsidP="003127B6">
      <w:pPr>
        <w:pStyle w:val="Header"/>
        <w:tabs>
          <w:tab w:val="left" w:pos="4942"/>
        </w:tabs>
        <w:jc w:val="center"/>
        <w:rPr>
          <w:b/>
          <w:bCs/>
        </w:rPr>
      </w:pP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5" o:spid="_x0000_s1026" type="#_x0000_t54" style="position:absolute;left:0;text-align:left;margin-left:365.9pt;margin-top:12.9pt;width:95.75pt;height:22.15pt;z-index:251658240;visibility:visible;v-text-anchor:middle" adj=",18000" strokecolor="#f79646" strokeweight="2pt"/>
        </w:pict>
      </w:r>
      <w:r>
        <w:rPr>
          <w:b/>
          <w:bCs/>
        </w:rPr>
        <w:t>6-A</w:t>
      </w:r>
      <w:r w:rsidRPr="00F44B34">
        <w:rPr>
          <w:b/>
          <w:bCs/>
        </w:rPr>
        <w:t xml:space="preserve"> SINIF</w:t>
      </w:r>
      <w:r>
        <w:rPr>
          <w:b/>
          <w:bCs/>
        </w:rPr>
        <w:t>I II. DÖNEM I.</w:t>
      </w:r>
      <w:r w:rsidRPr="00F44B34">
        <w:rPr>
          <w:b/>
          <w:bCs/>
        </w:rPr>
        <w:t xml:space="preserve"> </w:t>
      </w:r>
      <w:r>
        <w:rPr>
          <w:b/>
          <w:bCs/>
        </w:rPr>
        <w:t>MATEMATİK</w:t>
      </w:r>
      <w:r w:rsidRPr="00F44B34">
        <w:rPr>
          <w:b/>
          <w:bCs/>
        </w:rPr>
        <w:t xml:space="preserve"> </w:t>
      </w:r>
      <w:r>
        <w:rPr>
          <w:b/>
          <w:bCs/>
        </w:rPr>
        <w:t>YAZILISI</w:t>
      </w:r>
    </w:p>
    <w:p w:rsidR="00106D01" w:rsidRDefault="00106D01" w:rsidP="00CC037B">
      <w:pPr>
        <w:rPr>
          <w:b/>
          <w:bCs/>
        </w:rPr>
      </w:pPr>
      <w:r>
        <w:rPr>
          <w:b/>
          <w:bCs/>
        </w:rPr>
        <w:t>ADI  SOYADI 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NO :</w:t>
      </w:r>
      <w:r>
        <w:rPr>
          <w:b/>
          <w:bCs/>
        </w:rPr>
        <w:tab/>
      </w:r>
      <w:r w:rsidRPr="00D4078A">
        <w:rPr>
          <w:b/>
          <w:bCs/>
        </w:rPr>
        <w:tab/>
      </w:r>
      <w:r>
        <w:rPr>
          <w:b/>
          <w:bCs/>
        </w:rPr>
        <w:t xml:space="preserve">   </w:t>
      </w:r>
      <w:r w:rsidRPr="00D4078A">
        <w:rPr>
          <w:b/>
          <w:bCs/>
        </w:rPr>
        <w:t>PUAN: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3"/>
        <w:gridCol w:w="4663"/>
      </w:tblGrid>
      <w:tr w:rsidR="00106D01" w:rsidRPr="00E61394">
        <w:tc>
          <w:tcPr>
            <w:tcW w:w="5333" w:type="dxa"/>
          </w:tcPr>
          <w:p w:rsidR="00106D01" w:rsidRPr="00E61394" w:rsidRDefault="00106D01" w:rsidP="00E61394">
            <w:pPr>
              <w:spacing w:after="0" w:line="240" w:lineRule="auto"/>
              <w:ind w:right="-87"/>
              <w:jc w:val="both"/>
              <w:rPr>
                <w:b/>
                <w:bCs/>
              </w:rPr>
            </w:pPr>
            <w:r w:rsidRPr="00E61394">
              <w:rPr>
                <w:rFonts w:ascii="Comic Sans MS" w:hAnsi="Comic Sans MS" w:cs="Comic Sans MS"/>
                <w:b/>
                <w:bCs/>
              </w:rPr>
              <w:t>1)</w:t>
            </w:r>
            <w:r w:rsidRPr="00E61394">
              <w:rPr>
                <w:b/>
                <w:bCs/>
              </w:rPr>
              <w:t xml:space="preserve"> Aşağıdaki ifadelerden  doğru olanların başına D,yanlış olanların başına Y yazınız. (5 P)   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</w:pPr>
            <w:r w:rsidRPr="00E61394">
              <w:t>(     ) 48  sayısı bir tek sayıdır.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</w:pPr>
            <w:r w:rsidRPr="00E61394">
              <w:t>(     ) 120  sayısı 2 , 5   ve 10 ile kalansız  bölünebilir.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</w:pPr>
            <w:bookmarkStart w:id="0" w:name="_GoBack"/>
            <w:bookmarkEnd w:id="0"/>
            <w:r w:rsidRPr="00E61394">
              <w:t>(     ) 60°’lik açının  tümlerinin ölçüsü 30°’dir.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</w:pPr>
            <w:r w:rsidRPr="00E61394">
              <w:t>(     ) 140°’lik açının  bütünlerinin ölçüsü 25°’dir.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</w:pPr>
            <w:r w:rsidRPr="00E61394">
              <w:t>(     ) -3 sayısının  mutlak değeri +3’tür.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before="100" w:beforeAutospacing="1" w:after="100" w:afterAutospacing="1" w:line="240" w:lineRule="auto"/>
              <w:rPr>
                <w:position w:val="-24"/>
              </w:rPr>
            </w:pPr>
            <w:r w:rsidRPr="00E61394">
              <w:rPr>
                <w:b/>
                <w:bCs/>
                <w:position w:val="-24"/>
              </w:rPr>
              <w:t>2)</w:t>
            </w:r>
            <w:r w:rsidRPr="00E61394">
              <w:rPr>
                <w:position w:val="-24"/>
              </w:rPr>
              <w:t xml:space="preserve">  Aşağıda verilen tam sayı ifaderini çözünüz (6P)</w:t>
            </w:r>
          </w:p>
          <w:p w:rsidR="00106D01" w:rsidRPr="00E61394" w:rsidRDefault="00106D01" w:rsidP="00E61394">
            <w:pPr>
              <w:spacing w:before="100" w:beforeAutospacing="1" w:after="100" w:afterAutospacing="1" w:line="240" w:lineRule="auto"/>
              <w:rPr>
                <w:position w:val="-24"/>
              </w:rPr>
            </w:pPr>
            <w:r w:rsidRPr="00E61394">
              <w:rPr>
                <w:position w:val="-24"/>
              </w:rPr>
              <w:t xml:space="preserve">a) </w:t>
            </w:r>
            <w:r w:rsidRPr="00E61394">
              <w:rPr>
                <w:rFonts w:ascii="Arial" w:hAnsi="Arial" w:cs="Arial"/>
                <w:position w:val="-24"/>
              </w:rPr>
              <w:t>│</w:t>
            </w:r>
            <w:r w:rsidRPr="00E61394">
              <w:rPr>
                <w:position w:val="-24"/>
              </w:rPr>
              <w:t>-7</w:t>
            </w:r>
            <w:r w:rsidRPr="00E61394">
              <w:rPr>
                <w:rFonts w:ascii="Arial" w:hAnsi="Arial" w:cs="Arial"/>
                <w:position w:val="-24"/>
              </w:rPr>
              <w:t>│</w:t>
            </w:r>
            <w:r w:rsidRPr="00E61394">
              <w:rPr>
                <w:position w:val="-24"/>
              </w:rPr>
              <w:t>+5 -</w:t>
            </w:r>
            <w:r w:rsidRPr="00E61394">
              <w:rPr>
                <w:rFonts w:ascii="Arial" w:hAnsi="Arial" w:cs="Arial"/>
                <w:position w:val="-24"/>
              </w:rPr>
              <w:t>│</w:t>
            </w:r>
            <w:r w:rsidRPr="00E61394">
              <w:rPr>
                <w:position w:val="-24"/>
              </w:rPr>
              <w:t>+4</w:t>
            </w:r>
            <w:r w:rsidRPr="00E61394">
              <w:rPr>
                <w:rFonts w:ascii="Arial" w:hAnsi="Arial" w:cs="Arial"/>
                <w:position w:val="-24"/>
              </w:rPr>
              <w:t>│</w:t>
            </w:r>
            <w:r w:rsidRPr="00E61394">
              <w:rPr>
                <w:position w:val="-24"/>
              </w:rPr>
              <w:t>=………..</w:t>
            </w:r>
          </w:p>
          <w:p w:rsidR="00106D01" w:rsidRPr="00E61394" w:rsidRDefault="00106D01" w:rsidP="00E61394">
            <w:pPr>
              <w:spacing w:before="100" w:beforeAutospacing="1" w:after="100" w:afterAutospacing="1" w:line="240" w:lineRule="auto"/>
            </w:pPr>
            <w:r w:rsidRPr="00E61394">
              <w:rPr>
                <w:position w:val="-24"/>
              </w:rPr>
              <w:t>b) -20 - (-100) –(+50) =…………………..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</w:tc>
      </w:tr>
      <w:tr w:rsidR="00106D01" w:rsidRPr="00E61394">
        <w:trPr>
          <w:trHeight w:val="3465"/>
        </w:trPr>
        <w:tc>
          <w:tcPr>
            <w:tcW w:w="5333" w:type="dxa"/>
            <w:vMerge w:val="restart"/>
          </w:tcPr>
          <w:tbl>
            <w:tblPr>
              <w:tblpPr w:leftFromText="141" w:rightFromText="141" w:vertAnchor="text" w:horzAnchor="margin" w:tblpY="82"/>
              <w:tblOverlap w:val="never"/>
              <w:tblW w:w="5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2"/>
              <w:gridCol w:w="709"/>
              <w:gridCol w:w="851"/>
              <w:gridCol w:w="708"/>
              <w:gridCol w:w="567"/>
              <w:gridCol w:w="709"/>
              <w:gridCol w:w="284"/>
              <w:gridCol w:w="1423"/>
            </w:tblGrid>
            <w:tr w:rsidR="00106D01" w:rsidRPr="00E61394">
              <w:trPr>
                <w:trHeight w:val="414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asal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basit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 xml:space="preserve">çarpma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eşittir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ters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büyük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1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106D01" w:rsidRPr="00E61394" w:rsidRDefault="00106D01" w:rsidP="0029415F">
                  <w:pPr>
                    <w:ind w:right="-87"/>
                    <w:jc w:val="both"/>
                    <w:rPr>
                      <w:b/>
                      <w:bCs/>
                    </w:rPr>
                  </w:pPr>
                  <w:r w:rsidRPr="00E61394">
                    <w:rPr>
                      <w:b/>
                      <w:bCs/>
                    </w:rPr>
                    <w:t>Denklem</w:t>
                  </w:r>
                </w:p>
              </w:tc>
            </w:tr>
          </w:tbl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  <w:rPr>
                <w:b/>
                <w:bCs/>
              </w:rPr>
            </w:pPr>
            <w:r w:rsidRPr="00E61394">
              <w:t>3)</w:t>
            </w:r>
            <w:r w:rsidRPr="00E61394">
              <w:rPr>
                <w:b/>
                <w:bCs/>
              </w:rPr>
              <w:t>Aşağıdaki ifadelerde boş bırakılan kısımları  uygun ifadelerle  tamamlayınız.</w:t>
            </w:r>
            <w:r w:rsidRPr="00E61394">
              <w:rPr>
                <w:b/>
                <w:bCs/>
                <w:sz w:val="12"/>
                <w:szCs w:val="12"/>
              </w:rPr>
              <w:t xml:space="preserve"> </w:t>
            </w:r>
            <w:r w:rsidRPr="00E61394">
              <w:rPr>
                <w:b/>
                <w:bCs/>
              </w:rPr>
              <w:t>(7 P)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 xml:space="preserve">a- )Payı paydasından küçük olan kesirlere 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…………………….…</w:t>
            </w:r>
            <w:r w:rsidRPr="00E61394">
              <w:rPr>
                <w:rFonts w:ascii="Agency FB" w:hAnsi="Agency FB" w:cs="Agency FB"/>
              </w:rPr>
              <w:t xml:space="preserve"> kesir denir.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>b-)Kesirlerde  bölme i</w:t>
            </w:r>
            <w:r w:rsidRPr="00E61394">
              <w:t>ş</w:t>
            </w:r>
            <w:r w:rsidRPr="00E61394">
              <w:rPr>
                <w:rFonts w:ascii="Agency FB" w:hAnsi="Agency FB" w:cs="Agency FB"/>
              </w:rPr>
              <w:t>lemi yaparken, birinci kesir aynen yazılır, ikinci kesir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……………………..……..……</w:t>
            </w:r>
            <w:r w:rsidRPr="00E61394">
              <w:rPr>
                <w:rFonts w:ascii="Agency FB" w:hAnsi="Agency FB" w:cs="Agency FB"/>
              </w:rPr>
              <w:t>.   çevrilir ve  çarpma i</w:t>
            </w:r>
            <w:r w:rsidRPr="00E61394">
              <w:t>ş</w:t>
            </w:r>
            <w:r w:rsidRPr="00E61394">
              <w:rPr>
                <w:rFonts w:ascii="Agency FB" w:hAnsi="Agency FB" w:cs="Agency FB"/>
              </w:rPr>
              <w:t>lemi yapılır.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 xml:space="preserve">c-) Kesirlerde 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…………………………..……</w:t>
            </w:r>
            <w:r w:rsidRPr="00E61394">
              <w:rPr>
                <w:rFonts w:ascii="Agency FB" w:hAnsi="Agency FB" w:cs="Agency FB"/>
              </w:rPr>
              <w:t>.i</w:t>
            </w:r>
            <w:r w:rsidRPr="00E61394">
              <w:t>ş</w:t>
            </w:r>
            <w:r w:rsidRPr="00E61394">
              <w:rPr>
                <w:rFonts w:ascii="Agency FB" w:hAnsi="Agency FB" w:cs="Agency FB"/>
              </w:rPr>
              <w:t>lemi yaparken, paylar çarpılır, paya yazılır. Paydalar çarpılır, paydaya  yazılır.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>d-)Paydaları e</w:t>
            </w:r>
            <w:r w:rsidRPr="00E61394">
              <w:t>ş</w:t>
            </w:r>
            <w:r w:rsidRPr="00E61394">
              <w:rPr>
                <w:rFonts w:ascii="Agency FB" w:hAnsi="Agency FB" w:cs="Agency FB"/>
              </w:rPr>
              <w:t xml:space="preserve">it kesirlerden payı 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…………………….……..……</w:t>
            </w:r>
            <w:r w:rsidRPr="00E61394">
              <w:rPr>
                <w:rFonts w:ascii="Agency FB" w:hAnsi="Agency FB" w:cs="Agency FB"/>
              </w:rPr>
              <w:t>.  olan kesir daha  büyüktür.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>e-)</w:t>
            </w:r>
            <w:r w:rsidRPr="00E61394">
              <w:t>İ</w:t>
            </w:r>
            <w:r w:rsidRPr="00E61394">
              <w:rPr>
                <w:rFonts w:ascii="Agency FB" w:hAnsi="Agency FB" w:cs="Agency FB"/>
              </w:rPr>
              <w:t>çinde bilinmeyen bulunan e</w:t>
            </w:r>
            <w:r w:rsidRPr="00E61394">
              <w:t>ş</w:t>
            </w:r>
            <w:r w:rsidRPr="00E61394">
              <w:rPr>
                <w:rFonts w:ascii="Agency FB" w:hAnsi="Agency FB" w:cs="Agency FB"/>
              </w:rPr>
              <w:t xml:space="preserve">itliklere 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……………………………...……</w:t>
            </w:r>
            <w:r w:rsidRPr="00E61394">
              <w:rPr>
                <w:rFonts w:ascii="Agency FB" w:hAnsi="Agency FB" w:cs="Agency FB"/>
              </w:rPr>
              <w:t>. denir.</w:t>
            </w:r>
          </w:p>
          <w:p w:rsidR="00106D01" w:rsidRPr="00E61394" w:rsidRDefault="00106D01" w:rsidP="00E61394">
            <w:pPr>
              <w:spacing w:before="60" w:after="0" w:line="240" w:lineRule="auto"/>
              <w:ind w:left="-74" w:right="-85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>f-)  x+2= 5 denkleminde x= …………….…’tür.</w:t>
            </w:r>
          </w:p>
          <w:p w:rsidR="00106D01" w:rsidRPr="00E61394" w:rsidRDefault="00106D01" w:rsidP="00E61394">
            <w:pPr>
              <w:spacing w:after="0" w:line="240" w:lineRule="auto"/>
              <w:ind w:left="-76" w:right="-87"/>
              <w:jc w:val="both"/>
              <w:rPr>
                <w:rFonts w:ascii="Agency FB" w:hAnsi="Agency FB" w:cs="Agency FB"/>
              </w:rPr>
            </w:pPr>
            <w:r w:rsidRPr="00E61394">
              <w:rPr>
                <w:rFonts w:ascii="Agency FB" w:hAnsi="Agency FB" w:cs="Agency FB"/>
              </w:rPr>
              <w:t>g-) 0 ve 1 do</w:t>
            </w:r>
            <w:r w:rsidRPr="00E61394">
              <w:t>ğ</w:t>
            </w:r>
            <w:r w:rsidRPr="00E61394">
              <w:rPr>
                <w:rFonts w:ascii="Agency FB" w:hAnsi="Agency FB" w:cs="Agency FB"/>
              </w:rPr>
              <w:t xml:space="preserve">al sayıları  </w:t>
            </w:r>
            <w:r w:rsidRPr="00E61394">
              <w:rPr>
                <w:rFonts w:ascii="Agency FB" w:hAnsi="Agency FB" w:cs="Agency FB"/>
                <w:sz w:val="16"/>
                <w:szCs w:val="16"/>
              </w:rPr>
              <w:t>……………………….……</w:t>
            </w:r>
            <w:r w:rsidRPr="00E61394">
              <w:rPr>
                <w:rFonts w:ascii="Agency FB" w:hAnsi="Agency FB" w:cs="Agency FB"/>
              </w:rPr>
              <w:t>.sayı de</w:t>
            </w:r>
            <w:r w:rsidRPr="00E61394">
              <w:t>ğ</w:t>
            </w:r>
            <w:r w:rsidRPr="00E61394">
              <w:rPr>
                <w:rFonts w:ascii="Agency FB" w:hAnsi="Agency FB" w:cs="Agency FB"/>
              </w:rPr>
              <w:t>ildir.</w:t>
            </w: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</w:pPr>
            <w:r w:rsidRPr="00E61394">
              <w:t>4)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207pt;height:148.5pt;visibility:visible">
                  <v:imagedata r:id="rId4" o:title=""/>
                </v:shape>
              </w:pict>
            </w:r>
          </w:p>
        </w:tc>
      </w:tr>
      <w:tr w:rsidR="00106D01" w:rsidRPr="00E61394">
        <w:trPr>
          <w:trHeight w:val="2070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  <w:ind w:right="-87"/>
              <w:jc w:val="both"/>
              <w:rPr>
                <w:b/>
                <w:bCs/>
              </w:rPr>
            </w:pP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</w:pPr>
            <w:r w:rsidRPr="00E61394">
              <w:t>5)</w:t>
            </w:r>
            <w:r w:rsidRPr="00E61394">
              <w:rPr>
                <w:noProof/>
                <w:lang w:eastAsia="tr-TR"/>
              </w:rPr>
              <w:pict>
                <v:shape id="Resim 4" o:spid="_x0000_i1026" type="#_x0000_t75" style="width:218.25pt;height:68.25pt;visibility:visible">
                  <v:imagedata r:id="rId5" o:title=""/>
                </v:shape>
              </w:pict>
            </w:r>
          </w:p>
          <w:p w:rsidR="00106D01" w:rsidRPr="00E61394" w:rsidRDefault="00106D01" w:rsidP="00E61394">
            <w:pPr>
              <w:spacing w:after="0" w:line="240" w:lineRule="auto"/>
            </w:pPr>
          </w:p>
        </w:tc>
      </w:tr>
      <w:tr w:rsidR="00106D01" w:rsidRPr="00E61394">
        <w:trPr>
          <w:trHeight w:val="1290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  <w:ind w:right="-87"/>
              <w:jc w:val="both"/>
              <w:rPr>
                <w:b/>
                <w:bCs/>
              </w:rPr>
            </w:pPr>
          </w:p>
        </w:tc>
        <w:tc>
          <w:tcPr>
            <w:tcW w:w="466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6)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noProof/>
                <w:lang w:eastAsia="tr-TR"/>
              </w:rPr>
              <w:pict>
                <v:shape id="Resim 5" o:spid="_x0000_i1027" type="#_x0000_t75" style="width:215.25pt;height:74.25pt;visibility:visible">
                  <v:imagedata r:id="rId6" o:title=""/>
                </v:shape>
              </w:pict>
            </w:r>
          </w:p>
        </w:tc>
      </w:tr>
      <w:tr w:rsidR="00106D01" w:rsidRPr="00E61394">
        <w:trPr>
          <w:trHeight w:val="826"/>
        </w:trPr>
        <w:tc>
          <w:tcPr>
            <w:tcW w:w="533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7)</w:t>
            </w:r>
            <w:r w:rsidRPr="00E61394">
              <w:t xml:space="preserve"> </w:t>
            </w:r>
            <w:r w:rsidRPr="00E61394">
              <w:rPr>
                <w:b/>
                <w:bCs/>
              </w:rPr>
              <w:t>Aşağıda verilen soru cümlelerini cebirsel ifade şeklinde yazınız. (7P)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a)</w:t>
            </w:r>
            <w:r w:rsidRPr="00E61394">
              <w:t xml:space="preserve"> Hangi sayının üç katının beş fazlası………………………….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b)</w:t>
            </w:r>
            <w:r w:rsidRPr="00E61394">
              <w:t xml:space="preserve"> 40 dakikalık sınavdan kalan süre………………………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c)</w:t>
            </w:r>
            <w:r w:rsidRPr="00E61394">
              <w:t xml:space="preserve"> Hangi sayının on dört eksiğinin beş katı………………….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d)</w:t>
            </w:r>
            <w:r w:rsidRPr="00E61394">
              <w:t xml:space="preserve"> Bir kümesteki tavukların 7 katının 3 eksiği………………...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e)</w:t>
            </w:r>
            <w:r w:rsidRPr="00E61394">
              <w:t xml:space="preserve"> Hangi sayının 5 katı ile aynı sayını 8 katının toplamı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t xml:space="preserve">    ……………………….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f)</w:t>
            </w:r>
            <w:r w:rsidRPr="00E61394">
              <w:t xml:space="preserve"> Hangi sayının karesi………………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g)</w:t>
            </w:r>
            <w:r w:rsidRPr="00E61394">
              <w:t xml:space="preserve"> Hangi sayının küpünün on dokuz eksiği…………………….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</w:p>
        </w:tc>
        <w:tc>
          <w:tcPr>
            <w:tcW w:w="4663" w:type="dxa"/>
            <w:vMerge/>
          </w:tcPr>
          <w:p w:rsidR="00106D01" w:rsidRPr="00E61394" w:rsidRDefault="00106D01" w:rsidP="00E61394">
            <w:pPr>
              <w:spacing w:after="0" w:line="240" w:lineRule="auto"/>
            </w:pPr>
          </w:p>
        </w:tc>
      </w:tr>
      <w:tr w:rsidR="00106D01" w:rsidRPr="00E61394">
        <w:trPr>
          <w:trHeight w:val="547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</w:pP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  <w:ind w:right="-143"/>
              <w:rPr>
                <w:b/>
                <w:bCs/>
              </w:rPr>
            </w:pPr>
            <w:r w:rsidRPr="00E61394">
              <w:rPr>
                <w:b/>
                <w:bCs/>
              </w:rPr>
              <w:t>8)  (7P)</w:t>
            </w:r>
          </w:p>
          <w:p w:rsidR="00106D01" w:rsidRPr="00E61394" w:rsidRDefault="00106D01" w:rsidP="00E61394">
            <w:pPr>
              <w:spacing w:after="0" w:line="240" w:lineRule="auto"/>
              <w:ind w:right="-143"/>
              <w:rPr>
                <w:b/>
                <w:bCs/>
              </w:rPr>
            </w:pPr>
            <w:r w:rsidRPr="00E61394">
              <w:rPr>
                <w:noProof/>
                <w:lang w:eastAsia="tr-TR"/>
              </w:rPr>
              <w:pict>
                <v:shape id="Resim 6" o:spid="_x0000_i1028" type="#_x0000_t75" style="width:214.5pt;height:167.25pt;visibility:visible">
                  <v:imagedata r:id="rId7" o:title=""/>
                </v:shape>
              </w:pict>
            </w:r>
          </w:p>
        </w:tc>
      </w:tr>
      <w:tr w:rsidR="00106D01" w:rsidRPr="00E61394">
        <w:trPr>
          <w:trHeight w:val="1968"/>
        </w:trPr>
        <w:tc>
          <w:tcPr>
            <w:tcW w:w="5333" w:type="dxa"/>
          </w:tcPr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9)</w:t>
            </w:r>
            <w:r w:rsidRPr="00E61394">
              <w:rPr>
                <w:rFonts w:ascii="Comic Sans MS" w:hAnsi="Comic Sans MS" w:cs="Comic Sans MS"/>
                <w:b/>
                <w:bCs/>
              </w:rPr>
              <w:t xml:space="preserve"> (5P)</w:t>
            </w:r>
            <w:r w:rsidRPr="00E61394">
              <w:rPr>
                <w:position w:val="-24"/>
              </w:rPr>
              <w:t xml:space="preserve"> </w:t>
            </w:r>
            <w:r w:rsidRPr="00E61394">
              <w:rPr>
                <w:rFonts w:eastAsia="Times New Roman" w:cs="Times New Roman"/>
                <w:position w:val="-24"/>
              </w:rPr>
              <w:object w:dxaOrig="639" w:dyaOrig="620">
                <v:shape id="_x0000_i1029" type="#_x0000_t75" style="width:30pt;height:30.75pt" o:ole="">
                  <v:imagedata r:id="rId8" o:title=""/>
                </v:shape>
                <o:OLEObject Type="Embed" ProgID="Equation.3" ShapeID="_x0000_i1029" DrawAspect="Content" ObjectID="_1487956278" r:id="rId9"/>
              </w:object>
            </w:r>
            <w:r w:rsidRPr="00E61394">
              <w:t xml:space="preserve"> işleminin sonucu kaçtır?</w:t>
            </w:r>
            <w:r w:rsidRPr="00E61394">
              <w:rPr>
                <w:b/>
                <w:bCs/>
                <w:sz w:val="12"/>
                <w:szCs w:val="12"/>
              </w:rPr>
              <w:t xml:space="preserve"> </w:t>
            </w:r>
          </w:p>
          <w:p w:rsidR="00106D01" w:rsidRPr="00E61394" w:rsidRDefault="00106D01" w:rsidP="00E61394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  <w:r w:rsidRPr="00E61394">
              <w:rPr>
                <w:rFonts w:ascii="Comic Sans MS" w:hAnsi="Comic Sans MS" w:cs="Comic Sans MS"/>
                <w:b/>
                <w:bCs/>
              </w:rPr>
              <w:tab/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a)</w:t>
            </w:r>
            <w:r w:rsidRPr="00E61394">
              <w:t xml:space="preserve"> </w:t>
            </w:r>
            <w:r w:rsidRPr="00E61394">
              <w:rPr>
                <w:rFonts w:eastAsia="Times New Roman" w:cs="Times New Roman"/>
                <w:position w:val="-24"/>
              </w:rPr>
              <w:object w:dxaOrig="320" w:dyaOrig="620">
                <v:shape id="_x0000_i1030" type="#_x0000_t75" style="width:16.5pt;height:30.75pt" o:ole="">
                  <v:imagedata r:id="rId10" o:title=""/>
                </v:shape>
                <o:OLEObject Type="Embed" ProgID="Equation.3" ShapeID="_x0000_i1030" DrawAspect="Content" ObjectID="_1487956279" r:id="rId11"/>
              </w:object>
            </w:r>
            <w:r w:rsidRPr="00E61394">
              <w:t xml:space="preserve">      b) </w:t>
            </w:r>
            <w:r w:rsidRPr="00E61394">
              <w:rPr>
                <w:rFonts w:eastAsia="Times New Roman" w:cs="Times New Roman"/>
                <w:position w:val="-24"/>
              </w:rPr>
              <w:object w:dxaOrig="320" w:dyaOrig="620">
                <v:shape id="_x0000_i1031" type="#_x0000_t75" style="width:16.5pt;height:30.75pt" o:ole="">
                  <v:imagedata r:id="rId12" o:title=""/>
                </v:shape>
                <o:OLEObject Type="Embed" ProgID="Equation.3" ShapeID="_x0000_i1031" DrawAspect="Content" ObjectID="_1487956280" r:id="rId13"/>
              </w:object>
            </w:r>
            <w:r w:rsidRPr="00E61394">
              <w:t xml:space="preserve">     c) </w:t>
            </w:r>
            <w:r w:rsidRPr="00E61394">
              <w:rPr>
                <w:rFonts w:eastAsia="Times New Roman" w:cs="Times New Roman"/>
                <w:position w:val="-24"/>
              </w:rPr>
              <w:object w:dxaOrig="240" w:dyaOrig="620">
                <v:shape id="_x0000_i1032" type="#_x0000_t75" style="width:12.75pt;height:30.75pt" o:ole="">
                  <v:imagedata r:id="rId14" o:title=""/>
                </v:shape>
                <o:OLEObject Type="Embed" ProgID="Equation.3" ShapeID="_x0000_i1032" DrawAspect="Content" ObjectID="_1487956281" r:id="rId15"/>
              </w:object>
            </w:r>
            <w:r w:rsidRPr="00E61394">
              <w:t xml:space="preserve">       d) </w:t>
            </w:r>
            <w:r w:rsidRPr="00E61394">
              <w:rPr>
                <w:rFonts w:eastAsia="Times New Roman" w:cs="Times New Roman"/>
                <w:position w:val="-24"/>
              </w:rPr>
              <w:object w:dxaOrig="320" w:dyaOrig="620">
                <v:shape id="_x0000_i1033" type="#_x0000_t75" style="width:16.5pt;height:30.75pt" o:ole="">
                  <v:imagedata r:id="rId16" o:title=""/>
                </v:shape>
                <o:OLEObject Type="Embed" ProgID="Equation.3" ShapeID="_x0000_i1033" DrawAspect="Content" ObjectID="_1487956282" r:id="rId17"/>
              </w:object>
            </w: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1394">
              <w:rPr>
                <w:b/>
                <w:bCs/>
              </w:rPr>
              <w:t>10)</w:t>
            </w:r>
            <w:r w:rsidRPr="00E61394">
              <w:rPr>
                <w:rFonts w:ascii="Arial" w:hAnsi="Arial" w:cs="Arial"/>
                <w:sz w:val="20"/>
                <w:szCs w:val="20"/>
              </w:rPr>
              <w:t xml:space="preserve"> Elimdeki kitabın</w:t>
            </w:r>
            <w:r w:rsidRPr="00E61394">
              <w:rPr>
                <w:rFonts w:ascii="Arial" w:eastAsia="Times New Roman" w:hAnsi="Arial" w:cs="Times New Roman"/>
                <w:position w:val="-24"/>
                <w:sz w:val="20"/>
                <w:szCs w:val="20"/>
              </w:rPr>
              <w:object w:dxaOrig="240" w:dyaOrig="620">
                <v:shape id="_x0000_i1034" type="#_x0000_t75" style="width:12pt;height:30.75pt" o:ole="">
                  <v:imagedata r:id="rId18" o:title=""/>
                </v:shape>
                <o:OLEObject Type="Embed" ProgID="Equation.3" ShapeID="_x0000_i1034" DrawAspect="Content" ObjectID="_1487956283" r:id="rId19"/>
              </w:object>
            </w:r>
            <w:r w:rsidRPr="00E61394">
              <w:rPr>
                <w:rFonts w:ascii="Arial" w:hAnsi="Arial" w:cs="Arial"/>
                <w:sz w:val="20"/>
                <w:szCs w:val="20"/>
              </w:rPr>
              <w:t xml:space="preserve"> ‘ünü okudum. 35 sayfa daha okursam kitabı bitirmiş olacağım. Kitabın tamamı kaç sayfadır?(5 PUAN)</w:t>
            </w:r>
          </w:p>
          <w:p w:rsidR="00106D01" w:rsidRPr="00E61394" w:rsidRDefault="00106D01" w:rsidP="00E613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</w:tr>
      <w:tr w:rsidR="00106D01" w:rsidRPr="00E61394">
        <w:tc>
          <w:tcPr>
            <w:tcW w:w="5333" w:type="dxa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11) (5P)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noProof/>
                <w:lang w:eastAsia="tr-TR"/>
              </w:rPr>
              <w:pict>
                <v:shape id="Resim 7" o:spid="_x0000_i1035" type="#_x0000_t75" style="width:224.25pt;height:66pt;visibility:visible">
                  <v:imagedata r:id="rId20" o:title=""/>
                </v:shape>
              </w:pic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12) (5P)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  <w:noProof/>
                <w:lang w:eastAsia="tr-TR"/>
              </w:rPr>
              <w:pict>
                <v:shape id="Resim 9" o:spid="_x0000_i1036" type="#_x0000_t75" style="width:203.25pt;height:69pt;visibility:visible">
                  <v:imagedata r:id="rId21" o:title=""/>
                </v:shape>
              </w:pict>
            </w:r>
          </w:p>
        </w:tc>
      </w:tr>
      <w:tr w:rsidR="00106D01" w:rsidRPr="00E61394">
        <w:trPr>
          <w:trHeight w:val="2715"/>
        </w:trPr>
        <w:tc>
          <w:tcPr>
            <w:tcW w:w="533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13) (8 P)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  <w:noProof/>
                <w:lang w:eastAsia="tr-TR"/>
              </w:rPr>
              <w:pict>
                <v:shape id="Resim 10" o:spid="_x0000_i1037" type="#_x0000_t75" style="width:243.75pt;height:258.75pt;visibility:visible">
                  <v:imagedata r:id="rId22" o:title=""/>
                </v:shape>
              </w:pict>
            </w: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14)Aşağıda verilen cebirsel ifadeleri düzenleyiniz.(4 P)</w:t>
            </w: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 xml:space="preserve">a) </w:t>
            </w:r>
            <w:r w:rsidRPr="00E61394">
              <w:t>3x+4x+5x-12x+7x=………….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 xml:space="preserve">b) </w:t>
            </w:r>
            <w:r w:rsidRPr="00E61394">
              <w:t>3x+5y-6x+7y=…………………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 xml:space="preserve">c) </w:t>
            </w:r>
            <w:r w:rsidRPr="00E61394">
              <w:t>24ab+37xy-12ab-17xy=…………..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>d)</w:t>
            </w:r>
            <w:r w:rsidRPr="00E61394">
              <w:t xml:space="preserve"> 15-14+23x-20x=……………….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</w:tc>
      </w:tr>
      <w:tr w:rsidR="00106D01" w:rsidRPr="00E61394">
        <w:trPr>
          <w:trHeight w:val="1704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63" w:type="dxa"/>
          </w:tcPr>
          <w:p w:rsidR="00106D01" w:rsidRPr="00E61394" w:rsidRDefault="00106D01" w:rsidP="00E61394">
            <w:pPr>
              <w:spacing w:after="0" w:line="240" w:lineRule="auto"/>
            </w:pPr>
            <w:r w:rsidRPr="00E61394">
              <w:rPr>
                <w:b/>
                <w:bCs/>
              </w:rPr>
              <w:t xml:space="preserve">15) </w:t>
            </w:r>
            <w:r w:rsidRPr="00E61394">
              <w:t xml:space="preserve">100x+13 cebirsel ifadesinde x=0 ise ifadenin değeri kaçtır? </w:t>
            </w:r>
            <w:r w:rsidRPr="00E61394">
              <w:rPr>
                <w:b/>
                <w:bCs/>
              </w:rPr>
              <w:t>(7P)</w:t>
            </w: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</w:tr>
      <w:tr w:rsidR="00106D01" w:rsidRPr="00E61394">
        <w:trPr>
          <w:trHeight w:val="1397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6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16) 24x+13y-40 ifadesinde;                   (5 P)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a) Sabit terim:…………………….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b) Kat sayıların toplamı:………………………………….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c) Terim sayısı:…………………….</w:t>
            </w:r>
          </w:p>
        </w:tc>
      </w:tr>
      <w:tr w:rsidR="00106D01" w:rsidRPr="00E61394">
        <w:trPr>
          <w:trHeight w:val="728"/>
        </w:trPr>
        <w:tc>
          <w:tcPr>
            <w:tcW w:w="533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17) (8 P)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  <w:noProof/>
                <w:lang w:eastAsia="tr-TR"/>
              </w:rPr>
              <w:pict>
                <v:shape id="Resim 11" o:spid="_x0000_i1038" type="#_x0000_t75" style="width:213pt;height:104.25pt;visibility:visible">
                  <v:imagedata r:id="rId23" o:title=""/>
                </v:shape>
              </w:pict>
            </w:r>
          </w:p>
        </w:tc>
        <w:tc>
          <w:tcPr>
            <w:tcW w:w="4663" w:type="dxa"/>
            <w:vMerge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</w:tr>
      <w:tr w:rsidR="00106D01" w:rsidRPr="00E61394">
        <w:trPr>
          <w:trHeight w:val="1886"/>
        </w:trPr>
        <w:tc>
          <w:tcPr>
            <w:tcW w:w="5333" w:type="dxa"/>
            <w:vMerge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63" w:type="dxa"/>
            <w:vMerge w:val="restart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18) (10P)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  <w:noProof/>
                <w:lang w:eastAsia="tr-TR"/>
              </w:rPr>
              <w:pict>
                <v:shape id="Resim 14" o:spid="_x0000_i1039" type="#_x0000_t75" style="width:203.25pt;height:165.75pt;visibility:visible">
                  <v:imagedata r:id="rId24" o:title=""/>
                </v:shape>
              </w:pict>
            </w:r>
          </w:p>
        </w:tc>
      </w:tr>
      <w:tr w:rsidR="00106D01" w:rsidRPr="00E61394">
        <w:trPr>
          <w:trHeight w:val="1799"/>
        </w:trPr>
        <w:tc>
          <w:tcPr>
            <w:tcW w:w="5333" w:type="dxa"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>BAŞARILAR DİLERİM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 xml:space="preserve">     MATEMATİK ÖĞRETMENİ 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b/>
                <w:bCs/>
              </w:rPr>
              <w:t xml:space="preserve">          HİLAL AYDINOĞLU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61394">
              <w:rPr>
                <w:b/>
                <w:bCs/>
              </w:rPr>
              <w:t xml:space="preserve">NOT: 18. SORU EKSTRA 10 PUANLIK SORUDUR..  </w:t>
            </w:r>
            <w:r w:rsidRPr="00E61394">
              <w:rPr>
                <w:b/>
                <w:bCs/>
                <w:sz w:val="28"/>
                <w:szCs w:val="28"/>
              </w:rPr>
              <w:sym w:font="Wingdings" w:char="F04A"/>
            </w:r>
            <w:r w:rsidRPr="00E61394">
              <w:rPr>
                <w:b/>
                <w:bCs/>
                <w:sz w:val="28"/>
                <w:szCs w:val="28"/>
              </w:rPr>
              <w:t xml:space="preserve"> . </w:t>
            </w:r>
          </w:p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  <w:r w:rsidRPr="00E61394"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 xml:space="preserve">Yapabildiğimiz her şeyi yapsaydık, buna kendimiz bile şaşardık. </w:t>
            </w:r>
            <w:r w:rsidRPr="00E61394">
              <w:rPr>
                <w:rFonts w:ascii="Helvetica" w:hAnsi="Helvetica" w:cs="Helvetica"/>
                <w:b/>
                <w:bCs/>
                <w:color w:val="222222"/>
                <w:sz w:val="21"/>
                <w:szCs w:val="21"/>
                <w:shd w:val="clear" w:color="auto" w:fill="FFFFFF"/>
              </w:rPr>
              <w:t>Thomas Edison</w:t>
            </w:r>
          </w:p>
        </w:tc>
        <w:tc>
          <w:tcPr>
            <w:tcW w:w="4663" w:type="dxa"/>
            <w:vMerge/>
          </w:tcPr>
          <w:p w:rsidR="00106D01" w:rsidRPr="00E61394" w:rsidRDefault="00106D01" w:rsidP="00E61394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106D01" w:rsidRDefault="00106D01" w:rsidP="00190B5C">
      <w:pPr>
        <w:rPr>
          <w:color w:val="FFFF00"/>
          <w:sz w:val="28"/>
          <w:szCs w:val="28"/>
        </w:rPr>
      </w:pPr>
      <w:r>
        <w:rPr>
          <w:color w:val="FFFF00"/>
          <w:sz w:val="28"/>
          <w:szCs w:val="28"/>
        </w:rPr>
        <w:t xml:space="preserve">  </w:t>
      </w:r>
      <w:hyperlink r:id="rId25" w:history="1">
        <w:r w:rsidRPr="00802E0A">
          <w:rPr>
            <w:rStyle w:val="Hyperlink"/>
            <w:sz w:val="28"/>
            <w:szCs w:val="28"/>
          </w:rPr>
          <w:t>www.sorubak.com</w:t>
        </w:r>
      </w:hyperlink>
      <w:r>
        <w:rPr>
          <w:color w:val="FFFF00"/>
          <w:sz w:val="28"/>
          <w:szCs w:val="28"/>
        </w:rPr>
        <w:t xml:space="preserve"> </w:t>
      </w:r>
    </w:p>
    <w:p w:rsidR="00106D01" w:rsidRDefault="00106D01" w:rsidP="003127B6"/>
    <w:sectPr w:rsidR="00106D01" w:rsidSect="003127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D1A"/>
    <w:rsid w:val="00026995"/>
    <w:rsid w:val="00106D01"/>
    <w:rsid w:val="00190B5C"/>
    <w:rsid w:val="00266EF0"/>
    <w:rsid w:val="0029415F"/>
    <w:rsid w:val="003127B6"/>
    <w:rsid w:val="00366F3E"/>
    <w:rsid w:val="003C0992"/>
    <w:rsid w:val="00441231"/>
    <w:rsid w:val="00490796"/>
    <w:rsid w:val="005252FD"/>
    <w:rsid w:val="005E304C"/>
    <w:rsid w:val="00640D1A"/>
    <w:rsid w:val="00802E0A"/>
    <w:rsid w:val="0091324C"/>
    <w:rsid w:val="00970118"/>
    <w:rsid w:val="00971136"/>
    <w:rsid w:val="00AB066A"/>
    <w:rsid w:val="00B44A1F"/>
    <w:rsid w:val="00C43864"/>
    <w:rsid w:val="00C97556"/>
    <w:rsid w:val="00CC037B"/>
    <w:rsid w:val="00CF38E6"/>
    <w:rsid w:val="00D4078A"/>
    <w:rsid w:val="00E61394"/>
    <w:rsid w:val="00F4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7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12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127B6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3127B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1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2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66F3E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43864"/>
    <w:rPr>
      <w:color w:val="808080"/>
    </w:rPr>
  </w:style>
  <w:style w:type="character" w:styleId="Hyperlink">
    <w:name w:val="Hyperlink"/>
    <w:basedOn w:val="DefaultParagraphFont"/>
    <w:uiPriority w:val="99"/>
    <w:rsid w:val="00C975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7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image" Target="media/image14.png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414</Words>
  <Characters>2363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10</cp:revision>
  <dcterms:created xsi:type="dcterms:W3CDTF">2015-03-14T10:13:00Z</dcterms:created>
  <dcterms:modified xsi:type="dcterms:W3CDTF">2015-03-15T18:25:00Z</dcterms:modified>
</cp:coreProperties>
</file>