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8AF" w:rsidRPr="00C87170" w:rsidRDefault="006A58AF" w:rsidP="00C87170">
      <w:r>
        <w:t xml:space="preserve">1)   ‘’4,6,10,8,12,2’’ sayılarının </w:t>
      </w:r>
      <w:r>
        <w:rPr>
          <w:b/>
          <w:bCs/>
        </w:rPr>
        <w:t>aritmtetik ortalaması ile</w:t>
      </w:r>
      <w:r>
        <w:t xml:space="preserve"> </w:t>
      </w:r>
      <w:r>
        <w:rPr>
          <w:b/>
          <w:bCs/>
        </w:rPr>
        <w:t>açıklık değerinin</w:t>
      </w:r>
      <w:r>
        <w:t xml:space="preserve"> toplamı kaçtır?</w:t>
      </w:r>
    </w:p>
    <w:p w:rsidR="006A58AF" w:rsidRDefault="006A58AF" w:rsidP="00EF0148">
      <w:r>
        <w:t>A)17</w:t>
      </w:r>
      <w:r>
        <w:tab/>
        <w:t>B)15</w:t>
      </w:r>
      <w:r>
        <w:tab/>
        <w:t>C)13</w:t>
      </w:r>
      <w:r>
        <w:tab/>
        <w:t>D)11</w:t>
      </w:r>
    </w:p>
    <w:p w:rsidR="006A58AF" w:rsidRDefault="006A58AF" w:rsidP="00EF0148"/>
    <w:p w:rsidR="006A58AF" w:rsidRDefault="006A58AF" w:rsidP="00EF0148">
      <w:r>
        <w:t xml:space="preserve">2) Bir su deposunun  </w:t>
      </w:r>
      <w:r w:rsidRPr="00C87170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>
            <v:imagedata r:id="rId7" o:title=""/>
          </v:shape>
        </w:pict>
      </w:r>
      <w:r>
        <w:t>’si su ile doludur. Depoda 18 litre su olduğuna göre deponun tamamı kaç litre su alır?</w:t>
      </w:r>
    </w:p>
    <w:p w:rsidR="006A58AF" w:rsidRDefault="006A58AF" w:rsidP="00EF0148">
      <w:r>
        <w:t>A)35      B)40    C)45      D)50</w:t>
      </w:r>
    </w:p>
    <w:p w:rsidR="006A58AF" w:rsidRDefault="006A58AF" w:rsidP="00EF0148"/>
    <w:p w:rsidR="006A58AF" w:rsidRDefault="006A58AF" w:rsidP="00EF0148"/>
    <w:p w:rsidR="006A58AF" w:rsidRDefault="006A58AF" w:rsidP="00EF0148">
      <w:r>
        <w:t xml:space="preserve">3)       </w:t>
      </w:r>
      <w:r w:rsidRPr="00C87170">
        <w:rPr>
          <w:position w:val="-28"/>
        </w:rPr>
        <w:pict>
          <v:shape id="_x0000_i1026" type="#_x0000_t75" style="width:39.75pt;height:33.75pt">
            <v:imagedata r:id="rId8" o:title=""/>
          </v:shape>
        </w:pict>
      </w:r>
      <w:r>
        <w:rPr>
          <w:rFonts w:ascii="Tahoma" w:hAnsi="Tahoma" w:cs="Tahoma"/>
          <w:color w:val="3E3E3E"/>
          <w:sz w:val="20"/>
          <w:szCs w:val="20"/>
        </w:rPr>
        <w:t>+</w:t>
      </w:r>
      <w:r w:rsidRPr="00C87170">
        <w:rPr>
          <w:rFonts w:ascii="Tahoma" w:hAnsi="Tahoma" w:cs="Tahoma"/>
          <w:color w:val="3E3E3E"/>
          <w:position w:val="-28"/>
          <w:sz w:val="20"/>
          <w:szCs w:val="20"/>
        </w:rPr>
        <w:pict>
          <v:shape id="_x0000_i1027" type="#_x0000_t75" style="width:41.25pt;height:33.75pt">
            <v:imagedata r:id="rId9" o:title=""/>
          </v:shape>
        </w:pict>
      </w:r>
    </w:p>
    <w:p w:rsidR="006A58AF" w:rsidRDefault="006A58AF" w:rsidP="00EF0148">
      <w:r>
        <w:t>A)</w:t>
      </w:r>
      <w:r w:rsidRPr="00C87170">
        <w:rPr>
          <w:position w:val="-24"/>
        </w:rPr>
        <w:pict>
          <v:shape id="_x0000_i1028" type="#_x0000_t75" style="width:12pt;height:30.75pt">
            <v:imagedata r:id="rId10" o:title=""/>
          </v:shape>
        </w:pict>
      </w:r>
      <w:r>
        <w:tab/>
        <w:t>B)</w:t>
      </w:r>
      <w:r w:rsidRPr="003572A3">
        <w:rPr>
          <w:position w:val="-24"/>
        </w:rPr>
        <w:pict>
          <v:shape id="_x0000_i1029" type="#_x0000_t75" style="width:11.25pt;height:30.75pt">
            <v:imagedata r:id="rId11" o:title=""/>
          </v:shape>
        </w:pict>
      </w:r>
      <w:r>
        <w:tab/>
        <w:t>C)</w:t>
      </w:r>
      <w:r w:rsidRPr="003572A3">
        <w:rPr>
          <w:position w:val="-24"/>
        </w:rPr>
        <w:pict>
          <v:shape id="_x0000_i1030" type="#_x0000_t75" style="width:12pt;height:30.75pt">
            <v:imagedata r:id="rId12" o:title=""/>
          </v:shape>
        </w:pict>
      </w:r>
      <w:r>
        <w:tab/>
        <w:t>D)</w:t>
      </w:r>
      <w:r w:rsidRPr="003572A3">
        <w:rPr>
          <w:position w:val="-24"/>
        </w:rPr>
        <w:pict>
          <v:shape id="_x0000_i1031" type="#_x0000_t75" style="width:11.25pt;height:30.75pt">
            <v:imagedata r:id="rId13" o:title=""/>
          </v:shape>
        </w:pict>
      </w:r>
    </w:p>
    <w:p w:rsidR="006A58AF" w:rsidRDefault="006A58AF" w:rsidP="00EF0148"/>
    <w:p w:rsidR="006A58AF" w:rsidRDefault="006A58AF" w:rsidP="00EF0148">
      <w:r>
        <w:t>4)Belgin  Hanım pazardan aldığı dometeslere 3,71 TL ;biberlere 2,12 TL ; patlıcanlara 4,3 TL ; soğanlara 3,18 TL ödüyor. Belgin Hanım pazarda toplam kaç TL harcamıştır?</w:t>
      </w:r>
    </w:p>
    <w:p w:rsidR="006A58AF" w:rsidRDefault="006A58AF" w:rsidP="00EF0148">
      <w:r>
        <w:t>A) 11,99       B)12,7     C)13,31</w:t>
      </w:r>
      <w:r>
        <w:tab/>
        <w:t>D)14,02</w:t>
      </w:r>
    </w:p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>
      <w:r>
        <w:t xml:space="preserve">5)     </w:t>
      </w:r>
    </w:p>
    <w:p w:rsidR="006A58AF" w:rsidRDefault="006A58AF" w:rsidP="00EF0148">
      <w:r>
        <w:t xml:space="preserve">      </w:t>
      </w:r>
    </w:p>
    <w:tbl>
      <w:tblPr>
        <w:tblpPr w:leftFromText="141" w:rightFromText="141" w:vertAnchor="text" w:horzAnchor="margin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1094"/>
      </w:tblGrid>
      <w:tr w:rsidR="006A58AF" w:rsidRPr="003F656B">
        <w:tc>
          <w:tcPr>
            <w:tcW w:w="3227" w:type="dxa"/>
          </w:tcPr>
          <w:p w:rsidR="006A58AF" w:rsidRPr="003F656B" w:rsidRDefault="006A58AF" w:rsidP="003F656B">
            <w:pPr>
              <w:spacing w:after="0" w:line="240" w:lineRule="auto"/>
            </w:pPr>
            <w:r w:rsidRPr="003F656B">
              <w:t>0,315</w:t>
            </w:r>
            <w:r w:rsidRPr="003F656B">
              <w:rPr>
                <w:position w:val="-4"/>
              </w:rPr>
              <w:pict>
                <v:shape id="_x0000_i1032" type="#_x0000_t75" style="width:6.75pt;height:9pt">
                  <v:imagedata r:id="rId14" o:title=""/>
                </v:shape>
              </w:pict>
            </w:r>
            <w:r w:rsidRPr="003F656B">
              <w:t>100=31,5</w:t>
            </w:r>
          </w:p>
        </w:tc>
        <w:tc>
          <w:tcPr>
            <w:tcW w:w="1094" w:type="dxa"/>
          </w:tcPr>
          <w:p w:rsidR="006A58AF" w:rsidRPr="003F656B" w:rsidRDefault="006A58AF" w:rsidP="003F656B">
            <w:pPr>
              <w:spacing w:after="0" w:line="240" w:lineRule="auto"/>
              <w:rPr>
                <w:b/>
                <w:bCs/>
              </w:rPr>
            </w:pPr>
            <w:r w:rsidRPr="003F656B">
              <w:rPr>
                <w:b/>
                <w:bCs/>
              </w:rPr>
              <w:t>I</w:t>
            </w:r>
          </w:p>
        </w:tc>
      </w:tr>
      <w:tr w:rsidR="006A58AF" w:rsidRPr="003F656B">
        <w:tc>
          <w:tcPr>
            <w:tcW w:w="3227" w:type="dxa"/>
          </w:tcPr>
          <w:p w:rsidR="006A58AF" w:rsidRPr="003F656B" w:rsidRDefault="006A58AF" w:rsidP="003F656B">
            <w:pPr>
              <w:spacing w:after="0" w:line="240" w:lineRule="auto"/>
            </w:pPr>
            <w:r w:rsidRPr="003F656B">
              <w:t>4,14</w:t>
            </w:r>
            <w:r>
              <w:t>1</w:t>
            </w:r>
            <w:r w:rsidRPr="003F656B">
              <w:t>0   =0,414</w:t>
            </w:r>
          </w:p>
        </w:tc>
        <w:tc>
          <w:tcPr>
            <w:tcW w:w="1094" w:type="dxa"/>
          </w:tcPr>
          <w:p w:rsidR="006A58AF" w:rsidRPr="003F656B" w:rsidRDefault="006A58AF" w:rsidP="003F656B">
            <w:pPr>
              <w:spacing w:after="0" w:line="240" w:lineRule="auto"/>
              <w:rPr>
                <w:b/>
                <w:bCs/>
              </w:rPr>
            </w:pPr>
            <w:r w:rsidRPr="003F656B">
              <w:rPr>
                <w:b/>
                <w:bCs/>
              </w:rPr>
              <w:t>II</w:t>
            </w:r>
          </w:p>
        </w:tc>
      </w:tr>
      <w:tr w:rsidR="006A58AF" w:rsidRPr="003F656B">
        <w:tc>
          <w:tcPr>
            <w:tcW w:w="3227" w:type="dxa"/>
          </w:tcPr>
          <w:p w:rsidR="006A58AF" w:rsidRPr="003F656B" w:rsidRDefault="006A58AF" w:rsidP="003F656B">
            <w:pPr>
              <w:spacing w:after="0" w:line="240" w:lineRule="auto"/>
            </w:pPr>
            <w:r w:rsidRPr="003F656B">
              <w:t>5,21</w:t>
            </w:r>
            <w:r w:rsidRPr="003F656B">
              <w:rPr>
                <w:position w:val="-4"/>
              </w:rPr>
              <w:pict>
                <v:shape id="_x0000_i1033" type="#_x0000_t75" style="width:6.75pt;height:9pt">
                  <v:imagedata r:id="rId15" o:title=""/>
                </v:shape>
              </w:pict>
            </w:r>
            <w:r w:rsidRPr="003F656B">
              <w:t>100 =5210</w:t>
            </w:r>
          </w:p>
        </w:tc>
        <w:tc>
          <w:tcPr>
            <w:tcW w:w="1094" w:type="dxa"/>
          </w:tcPr>
          <w:p w:rsidR="006A58AF" w:rsidRPr="003F656B" w:rsidRDefault="006A58AF" w:rsidP="003F656B">
            <w:pPr>
              <w:spacing w:after="0" w:line="240" w:lineRule="auto"/>
              <w:rPr>
                <w:b/>
                <w:bCs/>
              </w:rPr>
            </w:pPr>
            <w:r w:rsidRPr="003F656B">
              <w:rPr>
                <w:b/>
                <w:bCs/>
              </w:rPr>
              <w:t>III</w:t>
            </w:r>
          </w:p>
        </w:tc>
      </w:tr>
      <w:tr w:rsidR="006A58AF" w:rsidRPr="003F656B">
        <w:tc>
          <w:tcPr>
            <w:tcW w:w="3227" w:type="dxa"/>
          </w:tcPr>
          <w:p w:rsidR="006A58AF" w:rsidRPr="003F656B" w:rsidRDefault="006A58AF" w:rsidP="003F656B">
            <w:pPr>
              <w:spacing w:after="0" w:line="240" w:lineRule="auto"/>
            </w:pPr>
            <w:r w:rsidRPr="003F656B">
              <w:t>244,8</w:t>
            </w:r>
            <w:r w:rsidRPr="003F656B">
              <w:fldChar w:fldCharType="begin"/>
            </w:r>
            <w:r w:rsidRPr="003F656B">
              <w:instrText xml:space="preserve"> QUOTE </w:instrText>
            </w:r>
            <w:r w:rsidRPr="003F656B">
              <w:pict>
                <v:shape id="_x0000_i1034" type="#_x0000_t75" style="width:9pt;height:12pt">
                  <v:imagedata r:id="rId16" o:title="" chromakey="white"/>
                </v:shape>
              </w:pict>
            </w:r>
            <w:r w:rsidRPr="003F656B">
              <w:instrText xml:space="preserve"> </w:instrText>
            </w:r>
            <w:r w:rsidRPr="003F656B">
              <w:fldChar w:fldCharType="separate"/>
            </w:r>
            <w:r w:rsidRPr="003F656B">
              <w:pict>
                <v:shape id="_x0000_i1035" type="#_x0000_t75" style="width:9pt;height:12pt">
                  <v:imagedata r:id="rId16" o:title="" chromakey="white"/>
                </v:shape>
              </w:pict>
            </w:r>
            <w:r w:rsidRPr="003F656B">
              <w:fldChar w:fldCharType="end"/>
            </w:r>
            <w:r w:rsidRPr="003F656B">
              <w:t>100=2,448</w:t>
            </w:r>
          </w:p>
        </w:tc>
        <w:tc>
          <w:tcPr>
            <w:tcW w:w="1094" w:type="dxa"/>
          </w:tcPr>
          <w:p w:rsidR="006A58AF" w:rsidRPr="003F656B" w:rsidRDefault="006A58AF" w:rsidP="003F656B">
            <w:pPr>
              <w:spacing w:after="0" w:line="240" w:lineRule="auto"/>
              <w:rPr>
                <w:b/>
                <w:bCs/>
              </w:rPr>
            </w:pPr>
            <w:r w:rsidRPr="003F656B">
              <w:rPr>
                <w:b/>
                <w:bCs/>
              </w:rPr>
              <w:t>IV</w:t>
            </w:r>
          </w:p>
        </w:tc>
      </w:tr>
    </w:tbl>
    <w:p w:rsidR="006A58AF" w:rsidRDefault="006A58AF" w:rsidP="00EF0148">
      <w:r>
        <w:t>Yukaradaki tabloda hangi işlemin sonucu yanlıştır?</w:t>
      </w:r>
    </w:p>
    <w:p w:rsidR="006A58AF" w:rsidRPr="00587E42" w:rsidRDefault="006A58AF" w:rsidP="00587E42">
      <w:pPr>
        <w:rPr>
          <w:b/>
          <w:bCs/>
        </w:rPr>
      </w:pPr>
      <w:r>
        <w:t>A)I</w:t>
      </w:r>
      <w:r>
        <w:tab/>
        <w:t>B) II</w:t>
      </w:r>
      <w:r>
        <w:tab/>
        <w:t>C) III</w:t>
      </w:r>
      <w:r>
        <w:tab/>
        <w:t>D) I</w:t>
      </w:r>
      <w:r>
        <w:rPr>
          <w:b/>
          <w:bCs/>
        </w:rPr>
        <w:t>V</w:t>
      </w:r>
    </w:p>
    <w:p w:rsidR="006A58AF" w:rsidRDefault="006A58AF" w:rsidP="00EF0148"/>
    <w:p w:rsidR="006A58AF" w:rsidRDefault="006A58AF" w:rsidP="00EF0148">
      <w:r>
        <w:t>6) 3 Tanesi 2,7 TL olan şekerlerden 8 tane alan Arda markete 10 TL verdiğine göre kaç TL para üstü alır?</w:t>
      </w:r>
    </w:p>
    <w:p w:rsidR="006A58AF" w:rsidRDefault="006A58AF" w:rsidP="00EF0148">
      <w:r>
        <w:t xml:space="preserve">A)3,8         B)2,8         C)2,7          D)3,2 </w:t>
      </w:r>
    </w:p>
    <w:p w:rsidR="006A58AF" w:rsidRDefault="006A58AF" w:rsidP="00EF0148"/>
    <w:p w:rsidR="006A58AF" w:rsidRDefault="006A58AF" w:rsidP="00EF0148">
      <w:r>
        <w:t xml:space="preserve">7) Bir sınıfta kızların erkeklere oranı </w:t>
      </w:r>
      <w:r w:rsidRPr="00AF7D30">
        <w:rPr>
          <w:position w:val="-24"/>
        </w:rPr>
        <w:pict>
          <v:shape id="_x0000_i1036" type="#_x0000_t75" style="width:12pt;height:30.75pt">
            <v:imagedata r:id="rId17" o:title=""/>
          </v:shape>
        </w:pict>
      </w:r>
      <w:r>
        <w:t>’tür. Sınıfta 35 öğrenci olduğuna göre; sınıfta kaç erkek öğrenci vardır?</w:t>
      </w:r>
    </w:p>
    <w:p w:rsidR="006A58AF" w:rsidRDefault="006A58AF" w:rsidP="00EF0148">
      <w:r>
        <w:t>A)16</w:t>
      </w:r>
      <w:r>
        <w:tab/>
        <w:t>B)20</w:t>
      </w:r>
      <w:r>
        <w:tab/>
        <w:t>C)24</w:t>
      </w:r>
      <w:r>
        <w:tab/>
        <w:t>D)25</w:t>
      </w:r>
    </w:p>
    <w:p w:rsidR="006A58AF" w:rsidRDefault="006A58AF" w:rsidP="00EF0148"/>
    <w:p w:rsidR="006A58AF" w:rsidRDefault="006A58AF" w:rsidP="00EF0148"/>
    <w:p w:rsidR="006A58AF" w:rsidRPr="00AF7D30" w:rsidRDefault="006A58AF" w:rsidP="00AF7D30">
      <w:r>
        <w:t xml:space="preserve">8) ‘’ </w:t>
      </w:r>
      <w:r w:rsidRPr="00AF7D30">
        <w:rPr>
          <w:b/>
          <w:bCs/>
        </w:rPr>
        <w:t xml:space="preserve">-2 , </w:t>
      </w:r>
      <w:r w:rsidRPr="00AF7D30">
        <w:rPr>
          <w:b/>
          <w:bCs/>
          <w:position w:val="-14"/>
        </w:rPr>
        <w:pict>
          <v:shape id="_x0000_i1037" type="#_x0000_t75" style="width:20.25pt;height:20.25pt">
            <v:imagedata r:id="rId18" o:title=""/>
          </v:shape>
        </w:pict>
      </w:r>
      <w:r w:rsidRPr="00AF7D30">
        <w:rPr>
          <w:b/>
          <w:bCs/>
        </w:rPr>
        <w:t xml:space="preserve">, </w:t>
      </w:r>
      <w:r w:rsidRPr="00AF7D30">
        <w:rPr>
          <w:rFonts w:ascii="Tahoma" w:hAnsi="Tahoma" w:cs="Tahoma"/>
          <w:b/>
          <w:bCs/>
          <w:color w:val="3E3E3E"/>
          <w:sz w:val="20"/>
          <w:szCs w:val="20"/>
        </w:rPr>
        <w:t>+1,0,-1</w:t>
      </w:r>
      <w:r>
        <w:rPr>
          <w:rFonts w:ascii="Tahoma" w:hAnsi="Tahoma" w:cs="Tahoma"/>
          <w:b/>
          <w:bCs/>
          <w:color w:val="3E3E3E"/>
          <w:sz w:val="20"/>
          <w:szCs w:val="20"/>
        </w:rPr>
        <w:t xml:space="preserve">’’ </w:t>
      </w:r>
      <w:r>
        <w:rPr>
          <w:rFonts w:ascii="Tahoma" w:hAnsi="Tahoma" w:cs="Tahoma"/>
          <w:color w:val="3E3E3E"/>
          <w:sz w:val="20"/>
          <w:szCs w:val="20"/>
        </w:rPr>
        <w:t xml:space="preserve">tam sayıları küçükten büyüğe sıralandığında ortadaki tamsayı hangisidr? 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t>A)</w:t>
      </w:r>
      <w:r w:rsidRPr="00AF7D30">
        <w:rPr>
          <w:position w:val="-14"/>
        </w:rPr>
        <w:pict>
          <v:shape id="_x0000_i1038" type="#_x0000_t75" style="width:20.25pt;height:20.25pt">
            <v:imagedata r:id="rId19" o:title=""/>
          </v:shape>
        </w:pict>
      </w:r>
      <w:r>
        <w:tab/>
        <w:t>B)-5</w:t>
      </w:r>
      <w:r>
        <w:tab/>
        <w:t>C)0</w:t>
      </w:r>
      <w:r>
        <w:tab/>
        <w:t>D)</w:t>
      </w:r>
      <w:r w:rsidRPr="00AF7D30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>+2</w:t>
      </w:r>
    </w:p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/>
    <w:p w:rsidR="006A58AF" w:rsidRPr="00AF7D30" w:rsidRDefault="006A58AF" w:rsidP="00EF0148">
      <w:r>
        <w:t xml:space="preserve">9)   </w:t>
      </w:r>
      <w:r>
        <w:rPr>
          <w:b/>
          <w:bCs/>
        </w:rPr>
        <w:t xml:space="preserve">I. </w:t>
      </w:r>
      <w:r>
        <w:t>Deniz seviyesinin 20 m. Altı</w:t>
      </w:r>
    </w:p>
    <w:p w:rsidR="006A58AF" w:rsidRPr="00AF7D30" w:rsidRDefault="006A58AF" w:rsidP="00EF0148">
      <w:r>
        <w:t xml:space="preserve">       </w:t>
      </w:r>
      <w:r>
        <w:rPr>
          <w:b/>
          <w:bCs/>
        </w:rPr>
        <w:t>II.</w:t>
      </w:r>
      <w:r>
        <w:t xml:space="preserve"> 200 TL borç</w:t>
      </w:r>
    </w:p>
    <w:p w:rsidR="006A58AF" w:rsidRDefault="006A58AF" w:rsidP="00EF0148">
      <w:r>
        <w:t xml:space="preserve">       </w:t>
      </w:r>
      <w:r>
        <w:rPr>
          <w:b/>
          <w:bCs/>
        </w:rPr>
        <w:t>III.</w:t>
      </w:r>
      <w:r>
        <w:t xml:space="preserve"> Şirketimiz bu yıl 35000 TL kar etti.</w:t>
      </w:r>
    </w:p>
    <w:p w:rsidR="006A58AF" w:rsidRDefault="006A58AF" w:rsidP="00EF0148">
      <w:r>
        <w:t>Yukarıdaki ifadeler tamsayılarla gösterildğinde hangisi açıkta kalır?</w:t>
      </w:r>
    </w:p>
    <w:p w:rsidR="006A58AF" w:rsidRPr="00AF7D30" w:rsidRDefault="006A58AF" w:rsidP="00EF0148">
      <w:r>
        <w:t>A)35000 TL     B)-200       C)</w:t>
      </w:r>
      <w:r w:rsidRPr="003D6A4F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>+20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 D)-20</w:t>
      </w:r>
    </w:p>
    <w:p w:rsidR="006A58AF" w:rsidRDefault="006A58AF" w:rsidP="00EF0148">
      <w:pPr>
        <w:rPr>
          <w:color w:val="3E3E3E"/>
          <w:sz w:val="20"/>
          <w:szCs w:val="20"/>
        </w:rPr>
      </w:pPr>
      <w:r>
        <w:t xml:space="preserve">10)       </w:t>
      </w:r>
      <w:r w:rsidRPr="003F656B">
        <w:rPr>
          <w:color w:val="3E3E3E"/>
          <w:sz w:val="20"/>
          <w:szCs w:val="20"/>
        </w:rPr>
        <w:fldChar w:fldCharType="begin"/>
      </w:r>
      <w:r w:rsidRPr="003F656B">
        <w:rPr>
          <w:color w:val="3E3E3E"/>
          <w:sz w:val="20"/>
          <w:szCs w:val="20"/>
        </w:rPr>
        <w:instrText xml:space="preserve"> QUOTE </w:instrText>
      </w:r>
      <w:r w:rsidRPr="003F656B">
        <w:pict>
          <v:shape id="_x0000_i1039" type="#_x0000_t75" style="width:99pt;height:54.75pt">
            <v:imagedata r:id="rId20" o:title="" chromakey="white"/>
          </v:shape>
        </w:pict>
      </w:r>
      <w:r w:rsidRPr="003F656B">
        <w:rPr>
          <w:color w:val="3E3E3E"/>
          <w:sz w:val="20"/>
          <w:szCs w:val="20"/>
        </w:rPr>
        <w:instrText xml:space="preserve"> </w:instrText>
      </w:r>
      <w:r w:rsidRPr="003F656B">
        <w:rPr>
          <w:color w:val="3E3E3E"/>
          <w:sz w:val="20"/>
          <w:szCs w:val="20"/>
        </w:rPr>
        <w:fldChar w:fldCharType="separate"/>
      </w:r>
      <w:r w:rsidRPr="003F656B">
        <w:pict>
          <v:shape id="_x0000_i1040" type="#_x0000_t75" style="width:99pt;height:54.75pt">
            <v:imagedata r:id="rId20" o:title="" chromakey="white"/>
          </v:shape>
        </w:pict>
      </w:r>
      <w:r w:rsidRPr="003F656B">
        <w:rPr>
          <w:color w:val="3E3E3E"/>
          <w:sz w:val="20"/>
          <w:szCs w:val="20"/>
        </w:rPr>
        <w:fldChar w:fldCharType="end"/>
      </w:r>
      <w:r>
        <w:rPr>
          <w:color w:val="3E3E3E"/>
          <w:sz w:val="20"/>
          <w:szCs w:val="20"/>
        </w:rPr>
        <w:t>işmeinin sonucu kaçtır?</w:t>
      </w:r>
    </w:p>
    <w:p w:rsidR="006A58AF" w:rsidRDefault="006A58AF" w:rsidP="00EF0148">
      <w:r>
        <w:rPr>
          <w:color w:val="3E3E3E"/>
          <w:sz w:val="20"/>
          <w:szCs w:val="20"/>
        </w:rPr>
        <w:t>A)(</w:t>
      </w:r>
      <w:r w:rsidRPr="003D6A4F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 xml:space="preserve">+8)  </w:t>
      </w:r>
      <w:r>
        <w:rPr>
          <w:rFonts w:ascii="Tahoma" w:hAnsi="Tahoma" w:cs="Tahoma"/>
          <w:color w:val="3E3E3E"/>
          <w:sz w:val="20"/>
          <w:szCs w:val="20"/>
        </w:rPr>
        <w:tab/>
        <w:t>B) (+18)     C) 0</w:t>
      </w:r>
      <w:r>
        <w:rPr>
          <w:rFonts w:ascii="Tahoma" w:hAnsi="Tahoma" w:cs="Tahoma"/>
          <w:color w:val="3E3E3E"/>
          <w:sz w:val="20"/>
          <w:szCs w:val="20"/>
        </w:rPr>
        <w:tab/>
        <w:t>D) (-9)</w:t>
      </w:r>
    </w:p>
    <w:p w:rsidR="006A58AF" w:rsidRDefault="006A58AF" w:rsidP="00EF0148"/>
    <w:p w:rsidR="006A58AF" w:rsidRDefault="006A58AF" w:rsidP="00EF0148"/>
    <w:p w:rsidR="006A58AF" w:rsidRDefault="006A58AF" w:rsidP="00EF0148">
      <w:r>
        <w:t>11) Kuralı 2n-4 olan bir sayı örüntüsünün 26. Terimini bulunuz?</w:t>
      </w:r>
    </w:p>
    <w:p w:rsidR="006A58AF" w:rsidRDefault="006A58AF" w:rsidP="00EF0148"/>
    <w:p w:rsidR="006A58AF" w:rsidRDefault="006A58AF" w:rsidP="00EF0148"/>
    <w:p w:rsidR="006A58AF" w:rsidRDefault="006A58AF" w:rsidP="00EF0148">
      <w:r>
        <w:t>12) 2</w:t>
      </w:r>
      <w:r w:rsidRPr="003D6A4F">
        <w:rPr>
          <w:position w:val="-4"/>
        </w:rPr>
        <w:pict>
          <v:shape id="_x0000_i1041" type="#_x0000_t75" style="width:6.75pt;height:9pt">
            <v:imagedata r:id="rId21" o:title=""/>
          </v:shape>
        </w:pict>
      </w:r>
      <w:r>
        <w:t>(3x</w:t>
      </w:r>
      <w:r>
        <w:rPr>
          <w:rFonts w:ascii="Tahoma" w:hAnsi="Tahoma" w:cs="Tahoma"/>
          <w:color w:val="3E3E3E"/>
          <w:sz w:val="20"/>
          <w:szCs w:val="20"/>
        </w:rPr>
        <w:t>+4) + 2</w:t>
      </w:r>
      <w:r w:rsidRPr="003D6A4F">
        <w:rPr>
          <w:rFonts w:ascii="Tahoma" w:hAnsi="Tahoma" w:cs="Tahoma"/>
          <w:color w:val="3E3E3E"/>
          <w:position w:val="-4"/>
          <w:sz w:val="20"/>
          <w:szCs w:val="20"/>
        </w:rPr>
        <w:pict>
          <v:shape id="_x0000_i1042" type="#_x0000_t75" style="width:6.75pt;height:9pt">
            <v:imagedata r:id="rId22" o:title=""/>
          </v:shape>
        </w:pict>
      </w:r>
      <w:r>
        <w:rPr>
          <w:rFonts w:ascii="Tahoma" w:hAnsi="Tahoma" w:cs="Tahoma"/>
          <w:color w:val="3E3E3E"/>
          <w:sz w:val="20"/>
          <w:szCs w:val="20"/>
        </w:rPr>
        <w:t>(5 + 3x) =?</w:t>
      </w:r>
    </w:p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>
      <w:r>
        <w:t>12) ‘’Bir sayının dörtte biri’’</w:t>
      </w:r>
    </w:p>
    <w:p w:rsidR="006A58AF" w:rsidRDefault="006A58AF" w:rsidP="00EF0148">
      <w:r>
        <w:t xml:space="preserve">      ‘’Bir sayının dört katı’’ </w:t>
      </w:r>
    </w:p>
    <w:p w:rsidR="006A58AF" w:rsidRDefault="006A58AF" w:rsidP="00EF0148">
      <w:r>
        <w:t xml:space="preserve">       ‘’Bir sayının 4 fazlası’’</w:t>
      </w:r>
    </w:p>
    <w:p w:rsidR="006A58AF" w:rsidRDefault="006A58AF" w:rsidP="00EF0148">
      <w:r>
        <w:t xml:space="preserve">Yukarıdaki ifadelerden hangisi aşağıdaki ifadelerden birine karşılık </w:t>
      </w:r>
      <w:r w:rsidRPr="003D6A4F">
        <w:rPr>
          <w:b/>
          <w:bCs/>
          <w:u w:val="single"/>
        </w:rPr>
        <w:t>gelmez</w:t>
      </w:r>
      <w:r>
        <w:rPr>
          <w:b/>
          <w:bCs/>
          <w:u w:val="single"/>
        </w:rPr>
        <w:t>?</w:t>
      </w:r>
    </w:p>
    <w:p w:rsidR="006A58AF" w:rsidRPr="003D6A4F" w:rsidRDefault="006A58AF" w:rsidP="00EF0148">
      <w:r>
        <w:t>A)</w:t>
      </w:r>
      <w:r w:rsidRPr="003D6A4F">
        <w:rPr>
          <w:position w:val="-24"/>
        </w:rPr>
        <w:pict>
          <v:shape id="_x0000_i1043" type="#_x0000_t75" style="width:12pt;height:30.75pt">
            <v:imagedata r:id="rId23" o:title=""/>
          </v:shape>
        </w:pict>
      </w:r>
      <w:r>
        <w:tab/>
        <w:t>B)  4t</w:t>
      </w:r>
      <w:r>
        <w:tab/>
        <w:t>C)  m-4</w:t>
      </w:r>
      <w:r>
        <w:tab/>
        <w:t xml:space="preserve">     D)  k</w:t>
      </w:r>
      <w:r>
        <w:rPr>
          <w:rFonts w:ascii="Tahoma" w:hAnsi="Tahoma" w:cs="Tahoma"/>
          <w:color w:val="3E3E3E"/>
          <w:sz w:val="20"/>
          <w:szCs w:val="20"/>
        </w:rPr>
        <w:t>+4</w:t>
      </w:r>
    </w:p>
    <w:p w:rsidR="006A58AF" w:rsidRDefault="006A58AF" w:rsidP="00EF0148"/>
    <w:p w:rsidR="006A58AF" w:rsidRDefault="006A58AF" w:rsidP="00EF0148">
      <w:r>
        <w:t>13)  Bir sayının 9 eksiğinin 7 katını veren cebirsel ifade aşağıdakinlerden hangisidir?</w:t>
      </w:r>
    </w:p>
    <w:p w:rsidR="006A58AF" w:rsidRDefault="006A58AF" w:rsidP="00EF0148">
      <w:r>
        <w:t>A) 9a-7</w:t>
      </w:r>
      <w:r>
        <w:tab/>
        <w:t xml:space="preserve">    B) 7n-9       C) 7</w:t>
      </w:r>
      <w:r w:rsidRPr="003D6A4F">
        <w:rPr>
          <w:position w:val="-4"/>
        </w:rPr>
        <w:pict>
          <v:shape id="_x0000_i1044" type="#_x0000_t75" style="width:6.75pt;height:9pt">
            <v:imagedata r:id="rId21" o:title=""/>
          </v:shape>
        </w:pict>
      </w:r>
      <w:r>
        <w:t>(n-9)       D)  9</w:t>
      </w:r>
      <w:r w:rsidRPr="003D6A4F">
        <w:rPr>
          <w:position w:val="-4"/>
        </w:rPr>
        <w:pict>
          <v:shape id="_x0000_i1045" type="#_x0000_t75" style="width:6.75pt;height:9pt">
            <v:imagedata r:id="rId21" o:title=""/>
          </v:shape>
        </w:pict>
      </w:r>
      <w:r>
        <w:t>(n-7)</w:t>
      </w:r>
    </w:p>
    <w:p w:rsidR="006A58AF" w:rsidRDefault="006A58AF" w:rsidP="00EF0148"/>
    <w:p w:rsidR="006A58AF" w:rsidRDefault="006A58AF" w:rsidP="00EF0148">
      <w:r>
        <w:t>14) (2x</w:t>
      </w:r>
      <w:r>
        <w:rPr>
          <w:rFonts w:ascii="Tahoma" w:hAnsi="Tahoma" w:cs="Tahoma"/>
          <w:color w:val="3E3E3E"/>
          <w:sz w:val="20"/>
          <w:szCs w:val="20"/>
        </w:rPr>
        <w:t>+6) + ( 3x + 5) işeminin sonucu aşagıdakinlerden hangisidir?</w:t>
      </w:r>
    </w:p>
    <w:p w:rsidR="006A58AF" w:rsidRDefault="006A58AF" w:rsidP="00EF0148">
      <w:r>
        <w:t xml:space="preserve">A) x </w:t>
      </w:r>
      <w:r>
        <w:rPr>
          <w:rFonts w:ascii="Tahoma" w:hAnsi="Tahoma" w:cs="Tahoma"/>
          <w:color w:val="3E3E3E"/>
          <w:sz w:val="20"/>
          <w:szCs w:val="20"/>
        </w:rPr>
        <w:t>+1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B) x+11    C)5x +1</w:t>
      </w:r>
      <w:r>
        <w:rPr>
          <w:rFonts w:ascii="Tahoma" w:hAnsi="Tahoma" w:cs="Tahoma"/>
          <w:color w:val="3E3E3E"/>
          <w:sz w:val="20"/>
          <w:szCs w:val="20"/>
        </w:rPr>
        <w:tab/>
        <w:t>D)5x+11</w:t>
      </w:r>
    </w:p>
    <w:p w:rsidR="006A58AF" w:rsidRDefault="006A58AF" w:rsidP="00EF0148"/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t>15) 5</w:t>
      </w:r>
      <w:r w:rsidRPr="003D6A4F">
        <w:rPr>
          <w:position w:val="-4"/>
        </w:rPr>
        <w:pict>
          <v:shape id="_x0000_i1046" type="#_x0000_t75" style="width:6.75pt;height:9pt">
            <v:imagedata r:id="rId21" o:title=""/>
          </v:shape>
        </w:pict>
      </w:r>
      <w:r>
        <w:t>(4-2x) - 2</w:t>
      </w:r>
      <w:r w:rsidRPr="003D6A4F">
        <w:rPr>
          <w:position w:val="-4"/>
        </w:rPr>
        <w:pict>
          <v:shape id="_x0000_i1047" type="#_x0000_t75" style="width:6.75pt;height:9pt">
            <v:imagedata r:id="rId21" o:title=""/>
          </v:shape>
        </w:pict>
      </w:r>
      <w:r>
        <w:t>(x</w:t>
      </w:r>
      <w:r>
        <w:rPr>
          <w:rFonts w:ascii="Tahoma" w:hAnsi="Tahoma" w:cs="Tahoma"/>
          <w:color w:val="3E3E3E"/>
          <w:sz w:val="20"/>
          <w:szCs w:val="20"/>
        </w:rPr>
        <w:t>+3)   işleminin sonucu aşağıdakinlerden hangisidir?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A)  -12x – 14</w:t>
      </w:r>
      <w:r>
        <w:rPr>
          <w:rFonts w:ascii="Tahoma" w:hAnsi="Tahoma" w:cs="Tahoma"/>
          <w:color w:val="3E3E3E"/>
          <w:sz w:val="20"/>
          <w:szCs w:val="20"/>
        </w:rPr>
        <w:tab/>
        <w:t>B) -12x +14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C) -8x+26</w:t>
      </w:r>
      <w:r>
        <w:rPr>
          <w:rFonts w:ascii="Tahoma" w:hAnsi="Tahoma" w:cs="Tahoma"/>
          <w:color w:val="3E3E3E"/>
          <w:sz w:val="20"/>
          <w:szCs w:val="20"/>
        </w:rPr>
        <w:tab/>
        <w:t>D) -8x+14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16) (8x+5) -  (x+2)  işlminin sonucu aşağıdakinlerden hangisidir?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A) 7x-3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  B) 9x-3   C) 7x + 3</w:t>
      </w:r>
      <w:r>
        <w:rPr>
          <w:rFonts w:ascii="Tahoma" w:hAnsi="Tahoma" w:cs="Tahoma"/>
          <w:color w:val="3E3E3E"/>
          <w:sz w:val="20"/>
          <w:szCs w:val="20"/>
        </w:rPr>
        <w:tab/>
        <w:t>D) 7x-7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 xml:space="preserve">17) </w:t>
      </w:r>
      <w:r w:rsidRPr="0092352B">
        <w:rPr>
          <w:rFonts w:ascii="Tahoma" w:hAnsi="Tahoma" w:cs="Tahoma"/>
          <w:color w:val="3E3E3E"/>
          <w:position w:val="-16"/>
          <w:sz w:val="20"/>
          <w:szCs w:val="20"/>
        </w:rPr>
        <w:pict>
          <v:shape id="_x0000_i1048" type="#_x0000_t75" style="width:203.25pt;height:21.75pt">
            <v:imagedata r:id="rId24" o:title=""/>
          </v:shape>
        </w:pict>
      </w:r>
      <w:r>
        <w:rPr>
          <w:rFonts w:ascii="Tahoma" w:hAnsi="Tahoma" w:cs="Tahoma"/>
          <w:color w:val="3E3E3E"/>
          <w:sz w:val="20"/>
          <w:szCs w:val="20"/>
        </w:rPr>
        <w:t xml:space="preserve"> işleminin sonucu kaçtır?</w:t>
      </w:r>
    </w:p>
    <w:p w:rsidR="006A58AF" w:rsidRDefault="006A58AF" w:rsidP="00EF0148">
      <w:r>
        <w:rPr>
          <w:rFonts w:ascii="Tahoma" w:hAnsi="Tahoma" w:cs="Tahoma"/>
          <w:color w:val="3E3E3E"/>
          <w:sz w:val="20"/>
          <w:szCs w:val="20"/>
        </w:rPr>
        <w:t>A)8</w:t>
      </w:r>
      <w:r>
        <w:rPr>
          <w:rFonts w:ascii="Tahoma" w:hAnsi="Tahoma" w:cs="Tahoma"/>
          <w:color w:val="3E3E3E"/>
          <w:sz w:val="20"/>
          <w:szCs w:val="20"/>
        </w:rPr>
        <w:tab/>
        <w:t>B)9</w:t>
      </w:r>
      <w:r>
        <w:rPr>
          <w:rFonts w:ascii="Tahoma" w:hAnsi="Tahoma" w:cs="Tahoma"/>
          <w:color w:val="3E3E3E"/>
          <w:sz w:val="20"/>
          <w:szCs w:val="20"/>
        </w:rPr>
        <w:tab/>
        <w:t>C)10</w:t>
      </w:r>
      <w:r>
        <w:rPr>
          <w:rFonts w:ascii="Tahoma" w:hAnsi="Tahoma" w:cs="Tahoma"/>
          <w:color w:val="3E3E3E"/>
          <w:sz w:val="20"/>
          <w:szCs w:val="20"/>
        </w:rPr>
        <w:tab/>
        <w:t>D)11</w:t>
      </w:r>
    </w:p>
    <w:p w:rsidR="006A58AF" w:rsidRDefault="006A58AF" w:rsidP="005C7352">
      <w:hyperlink r:id="rId2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A58AF" w:rsidRDefault="006A58AF" w:rsidP="00EF014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1pt;margin-top:35.55pt;width:177.1pt;height:69.4pt;z-index:251658240" stroked="f">
            <v:textbox style="mso-next-textbox:#_x0000_s1026">
              <w:txbxContent>
                <w:p w:rsidR="006A58AF" w:rsidRDefault="006A58AF" w:rsidP="002E3955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Başarılar dileriz.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sym w:font="Wingdings" w:char="F04A"/>
                  </w:r>
                </w:p>
                <w:p w:rsidR="006A58AF" w:rsidRDefault="006A58AF" w:rsidP="002E3955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</w:p>
    <w:sectPr w:rsidR="006A58AF" w:rsidSect="00EF0148">
      <w:headerReference w:type="default" r:id="rId26"/>
      <w:footerReference w:type="default" r:id="rId2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8AF" w:rsidRDefault="006A58AF" w:rsidP="00EF0148">
      <w:pPr>
        <w:spacing w:after="0" w:line="240" w:lineRule="auto"/>
      </w:pPr>
      <w:r>
        <w:separator/>
      </w:r>
    </w:p>
  </w:endnote>
  <w:endnote w:type="continuationSeparator" w:id="0">
    <w:p w:rsidR="006A58AF" w:rsidRDefault="006A58AF" w:rsidP="00EF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AF" w:rsidRDefault="006A58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8AF" w:rsidRDefault="006A58AF" w:rsidP="00EF0148">
      <w:pPr>
        <w:spacing w:after="0" w:line="240" w:lineRule="auto"/>
      </w:pPr>
      <w:r>
        <w:separator/>
      </w:r>
    </w:p>
  </w:footnote>
  <w:footnote w:type="continuationSeparator" w:id="0">
    <w:p w:rsidR="006A58AF" w:rsidRDefault="006A58AF" w:rsidP="00EF0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AF" w:rsidRDefault="006A58AF" w:rsidP="00EF0148">
    <w:pPr>
      <w:pStyle w:val="Header"/>
      <w:jc w:val="center"/>
    </w:pPr>
    <w:r>
      <w:t>2014/2015 EĞİTİM ÖĞRETİM YILI Ş.Ü. EFKAN YILDIRIM ORTAOKULU MATEMATİK DERSİ 6.SINIF 2.DÖNEM 1.YAZILI SINAVI</w:t>
    </w:r>
  </w:p>
  <w:tbl>
    <w:tblPr>
      <w:tblW w:w="8903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580"/>
      <w:gridCol w:w="1535"/>
      <w:gridCol w:w="1710"/>
      <w:gridCol w:w="2078"/>
    </w:tblGrid>
    <w:tr w:rsidR="006A58AF" w:rsidRPr="003F656B">
      <w:trPr>
        <w:trHeight w:val="144"/>
      </w:trPr>
      <w:tc>
        <w:tcPr>
          <w:tcW w:w="3580" w:type="dxa"/>
        </w:tcPr>
        <w:p w:rsidR="006A58AF" w:rsidRPr="003F656B" w:rsidRDefault="006A58AF" w:rsidP="00830633">
          <w:pPr>
            <w:jc w:val="center"/>
            <w:rPr>
              <w:rFonts w:ascii="Comic Sans MS" w:hAnsi="Comic Sans MS" w:cs="Comic Sans MS"/>
              <w:sz w:val="20"/>
              <w:szCs w:val="20"/>
            </w:rPr>
          </w:pPr>
          <w:r w:rsidRPr="003F656B">
            <w:rPr>
              <w:rFonts w:ascii="Comic Sans MS" w:hAnsi="Comic Sans MS" w:cs="Comic Sans MS"/>
              <w:sz w:val="20"/>
              <w:szCs w:val="20"/>
            </w:rPr>
            <w:t>İsim-Soyisim</w:t>
          </w:r>
        </w:p>
      </w:tc>
      <w:tc>
        <w:tcPr>
          <w:tcW w:w="1535" w:type="dxa"/>
        </w:tcPr>
        <w:p w:rsidR="006A58AF" w:rsidRPr="003F656B" w:rsidRDefault="006A58AF" w:rsidP="00830633">
          <w:pPr>
            <w:jc w:val="center"/>
            <w:rPr>
              <w:rFonts w:ascii="Comic Sans MS" w:hAnsi="Comic Sans MS" w:cs="Comic Sans MS"/>
              <w:sz w:val="20"/>
              <w:szCs w:val="20"/>
            </w:rPr>
          </w:pPr>
          <w:r w:rsidRPr="003F656B">
            <w:rPr>
              <w:rFonts w:ascii="Comic Sans MS" w:hAnsi="Comic Sans MS" w:cs="Comic Sans MS"/>
              <w:sz w:val="20"/>
              <w:szCs w:val="20"/>
            </w:rPr>
            <w:t>Numara</w:t>
          </w:r>
        </w:p>
      </w:tc>
      <w:tc>
        <w:tcPr>
          <w:tcW w:w="1710" w:type="dxa"/>
        </w:tcPr>
        <w:p w:rsidR="006A58AF" w:rsidRPr="003F656B" w:rsidRDefault="006A58AF" w:rsidP="00830633">
          <w:pPr>
            <w:jc w:val="center"/>
            <w:rPr>
              <w:rFonts w:ascii="Comic Sans MS" w:hAnsi="Comic Sans MS" w:cs="Comic Sans MS"/>
              <w:sz w:val="20"/>
              <w:szCs w:val="20"/>
            </w:rPr>
          </w:pPr>
          <w:r w:rsidRPr="003F656B">
            <w:rPr>
              <w:rFonts w:ascii="Comic Sans MS" w:hAnsi="Comic Sans MS" w:cs="Comic Sans MS"/>
              <w:sz w:val="20"/>
              <w:szCs w:val="20"/>
            </w:rPr>
            <w:t>Sınıf</w:t>
          </w:r>
        </w:p>
      </w:tc>
      <w:tc>
        <w:tcPr>
          <w:tcW w:w="2078" w:type="dxa"/>
        </w:tcPr>
        <w:p w:rsidR="006A58AF" w:rsidRPr="003F656B" w:rsidRDefault="006A58AF" w:rsidP="00830633">
          <w:pPr>
            <w:jc w:val="center"/>
            <w:rPr>
              <w:rFonts w:ascii="Comic Sans MS" w:hAnsi="Comic Sans MS" w:cs="Comic Sans MS"/>
              <w:sz w:val="20"/>
              <w:szCs w:val="20"/>
            </w:rPr>
          </w:pPr>
          <w:r w:rsidRPr="003F656B">
            <w:rPr>
              <w:rFonts w:ascii="Comic Sans MS" w:hAnsi="Comic Sans MS" w:cs="Comic Sans MS"/>
              <w:sz w:val="20"/>
              <w:szCs w:val="20"/>
            </w:rPr>
            <w:t>Süre</w:t>
          </w:r>
        </w:p>
      </w:tc>
    </w:tr>
    <w:tr w:rsidR="006A58AF" w:rsidRPr="003F656B">
      <w:trPr>
        <w:trHeight w:val="70"/>
      </w:trPr>
      <w:tc>
        <w:tcPr>
          <w:tcW w:w="3580" w:type="dxa"/>
        </w:tcPr>
        <w:p w:rsidR="006A58AF" w:rsidRPr="003F656B" w:rsidRDefault="006A58AF" w:rsidP="00830633">
          <w:pPr>
            <w:rPr>
              <w:rFonts w:ascii="Arial" w:hAnsi="Arial" w:cs="Arial"/>
              <w:sz w:val="20"/>
              <w:szCs w:val="20"/>
            </w:rPr>
          </w:pPr>
        </w:p>
        <w:p w:rsidR="006A58AF" w:rsidRPr="003F656B" w:rsidRDefault="006A58AF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535" w:type="dxa"/>
        </w:tcPr>
        <w:p w:rsidR="006A58AF" w:rsidRPr="003F656B" w:rsidRDefault="006A58AF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710" w:type="dxa"/>
        </w:tcPr>
        <w:p w:rsidR="006A58AF" w:rsidRPr="003F656B" w:rsidRDefault="006A58AF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078" w:type="dxa"/>
        </w:tcPr>
        <w:p w:rsidR="006A58AF" w:rsidRPr="003F656B" w:rsidRDefault="006A58AF" w:rsidP="00830633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3F656B">
            <w:rPr>
              <w:rFonts w:ascii="Arial" w:hAnsi="Arial" w:cs="Arial"/>
              <w:sz w:val="20"/>
              <w:szCs w:val="20"/>
            </w:rPr>
            <w:t>40 dk</w:t>
          </w:r>
        </w:p>
      </w:tc>
    </w:tr>
  </w:tbl>
  <w:p w:rsidR="006A58AF" w:rsidRDefault="006A58AF" w:rsidP="00EF0148">
    <w:pPr>
      <w:pStyle w:val="Header"/>
      <w:jc w:val="center"/>
    </w:pPr>
  </w:p>
  <w:p w:rsidR="006A58AF" w:rsidRDefault="006A58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F6C20"/>
    <w:multiLevelType w:val="hybridMultilevel"/>
    <w:tmpl w:val="92926C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804A9"/>
    <w:multiLevelType w:val="hybridMultilevel"/>
    <w:tmpl w:val="56B60FA4"/>
    <w:lvl w:ilvl="0" w:tplc="379CE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F3E31"/>
    <w:multiLevelType w:val="hybridMultilevel"/>
    <w:tmpl w:val="5164FD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222EE"/>
    <w:multiLevelType w:val="hybridMultilevel"/>
    <w:tmpl w:val="39E6A6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1C11"/>
    <w:multiLevelType w:val="hybridMultilevel"/>
    <w:tmpl w:val="3BB02C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D520E"/>
    <w:multiLevelType w:val="hybridMultilevel"/>
    <w:tmpl w:val="6B589F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7E21E1"/>
    <w:multiLevelType w:val="hybridMultilevel"/>
    <w:tmpl w:val="1BC80984"/>
    <w:lvl w:ilvl="0" w:tplc="314C8B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6E1D91"/>
    <w:multiLevelType w:val="hybridMultilevel"/>
    <w:tmpl w:val="7A56C2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148"/>
    <w:rsid w:val="00074608"/>
    <w:rsid w:val="000B0C7C"/>
    <w:rsid w:val="00152306"/>
    <w:rsid w:val="002E3955"/>
    <w:rsid w:val="00335444"/>
    <w:rsid w:val="003572A3"/>
    <w:rsid w:val="003D6A4F"/>
    <w:rsid w:val="003F656B"/>
    <w:rsid w:val="00587E42"/>
    <w:rsid w:val="005A32DD"/>
    <w:rsid w:val="005B2B6C"/>
    <w:rsid w:val="005C7352"/>
    <w:rsid w:val="00695EDF"/>
    <w:rsid w:val="006A58AF"/>
    <w:rsid w:val="006B5DDA"/>
    <w:rsid w:val="007700E8"/>
    <w:rsid w:val="00793DE3"/>
    <w:rsid w:val="00795DCE"/>
    <w:rsid w:val="007D6933"/>
    <w:rsid w:val="007E3996"/>
    <w:rsid w:val="0081203E"/>
    <w:rsid w:val="00830633"/>
    <w:rsid w:val="008329AD"/>
    <w:rsid w:val="008806D7"/>
    <w:rsid w:val="0092352B"/>
    <w:rsid w:val="009F3D2F"/>
    <w:rsid w:val="00AF7D30"/>
    <w:rsid w:val="00BD1A0A"/>
    <w:rsid w:val="00C31C84"/>
    <w:rsid w:val="00C653F8"/>
    <w:rsid w:val="00C87170"/>
    <w:rsid w:val="00CD46F9"/>
    <w:rsid w:val="00E54C61"/>
    <w:rsid w:val="00EF0148"/>
    <w:rsid w:val="00F7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0E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F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0148"/>
  </w:style>
  <w:style w:type="paragraph" w:styleId="Footer">
    <w:name w:val="footer"/>
    <w:basedOn w:val="Normal"/>
    <w:link w:val="FooterChar"/>
    <w:uiPriority w:val="99"/>
    <w:semiHidden/>
    <w:rsid w:val="00EF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0148"/>
  </w:style>
  <w:style w:type="paragraph" w:styleId="BalloonText">
    <w:name w:val="Balloon Text"/>
    <w:basedOn w:val="Normal"/>
    <w:link w:val="BalloonTextChar"/>
    <w:uiPriority w:val="99"/>
    <w:semiHidden/>
    <w:rsid w:val="00EF0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01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F0148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F0148"/>
    <w:rPr>
      <w:color w:val="808080"/>
    </w:rPr>
  </w:style>
  <w:style w:type="table" w:styleId="TableGrid">
    <w:name w:val="Table Grid"/>
    <w:basedOn w:val="TableNormal"/>
    <w:uiPriority w:val="99"/>
    <w:rsid w:val="009F3D2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73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24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342</Words>
  <Characters>1954</Characters>
  <Application>Microsoft Office Outlook</Application>
  <DocSecurity>0</DocSecurity>
  <Lines>0</Lines>
  <Paragraphs>0</Paragraphs>
  <ScaleCrop>false</ScaleCrop>
  <Company>yyy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xxx</dc:creator>
  <cp:keywords>www.sorubak.com</cp:keywords>
  <dc:description/>
  <cp:lastModifiedBy>edanur</cp:lastModifiedBy>
  <cp:revision>9</cp:revision>
  <dcterms:created xsi:type="dcterms:W3CDTF">2014-11-27T17:00:00Z</dcterms:created>
  <dcterms:modified xsi:type="dcterms:W3CDTF">2015-03-17T10:05:00Z</dcterms:modified>
  <cp:category>www.sorubak.com</cp:category>
</cp:coreProperties>
</file>