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03" w:rsidRDefault="00C02C03" w:rsidP="002D7D69">
      <w:pPr>
        <w:jc w:val="center"/>
        <w:rPr>
          <w:rFonts w:ascii="Cambria" w:hAnsi="Cambria" w:cs="Cambria"/>
          <w:sz w:val="40"/>
          <w:szCs w:val="40"/>
        </w:rPr>
      </w:pPr>
      <w:r w:rsidRPr="002D7D69">
        <w:rPr>
          <w:rFonts w:ascii="Cambria" w:hAnsi="Cambria" w:cs="Cambria"/>
          <w:sz w:val="40"/>
          <w:szCs w:val="40"/>
        </w:rPr>
        <w:t>6th CLASS SECOND TERM FIRST WRITTEN ENGLISH EXAM</w:t>
      </w: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1. Read the dialogue and mark the sentences "True" or "False". (</w:t>
      </w:r>
      <w:r>
        <w:rPr>
          <w:rFonts w:ascii="Cambria" w:hAnsi="Cambria" w:cs="Cambria"/>
          <w:sz w:val="24"/>
          <w:szCs w:val="24"/>
        </w:rPr>
        <w:t>20</w:t>
      </w:r>
      <w:r w:rsidRPr="00BA0EB2">
        <w:rPr>
          <w:rFonts w:ascii="Cambria" w:hAnsi="Cambria" w:cs="Cambria"/>
          <w:sz w:val="24"/>
          <w:szCs w:val="24"/>
        </w:rPr>
        <w:t xml:space="preserve"> Points)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Hi, Taylor! I'm happy to see you again.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Me too. How was your holiday?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Marie: It was very great. My family and I were in Istanbul.</w:t>
      </w:r>
    </w:p>
    <w:p w:rsidR="00C02C03" w:rsidRPr="00BA0EB2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>Taylor: Istanbul? Really?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 w:rsidRPr="00BA0EB2">
        <w:rPr>
          <w:rFonts w:ascii="Cambria" w:hAnsi="Cambria" w:cs="Cambria"/>
          <w:sz w:val="24"/>
          <w:szCs w:val="24"/>
        </w:rPr>
        <w:t xml:space="preserve">Marie: </w:t>
      </w:r>
      <w:r>
        <w:rPr>
          <w:rFonts w:ascii="Cambria" w:hAnsi="Cambria" w:cs="Cambria"/>
          <w:sz w:val="24"/>
          <w:szCs w:val="24"/>
        </w:rPr>
        <w:t>Yes, Look at my photo of the Galata Tower.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Taylor: It is very amazing.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Thanks, how was your holiday?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Taylor: It wasn't interesting or amazing 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Marie: Where were you?</w:t>
      </w:r>
    </w:p>
    <w:p w:rsidR="00C02C03" w:rsidRDefault="00C02C03" w:rsidP="00BA0EB2">
      <w:pPr>
        <w:spacing w:before="120" w:after="120" w:line="24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4"/>
          <w:szCs w:val="24"/>
        </w:rPr>
        <w:t>Taylor: I was here.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(…) </w:t>
      </w:r>
      <w:r w:rsidRPr="00BA0EB2">
        <w:rPr>
          <w:rFonts w:ascii="Cambria" w:hAnsi="Cambria" w:cs="Cambria"/>
          <w:sz w:val="24"/>
          <w:szCs w:val="24"/>
        </w:rPr>
        <w:t xml:space="preserve"> Taylo</w:t>
      </w:r>
      <w:r>
        <w:rPr>
          <w:rFonts w:ascii="Cambria" w:hAnsi="Cambria" w:cs="Cambria"/>
          <w:sz w:val="24"/>
          <w:szCs w:val="24"/>
        </w:rPr>
        <w:t xml:space="preserve">r's holiday wasn't amazing. 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and her familya are in India.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Taylor feels very happy moment.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 went to Istanbul in holiday.</w:t>
      </w:r>
    </w:p>
    <w:p w:rsidR="00C02C03" w:rsidRDefault="00C02C03" w:rsidP="002D7D69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(…) Marie's holiday wasn't amazing.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2. Fill in the blanks with "was, were, wasn't, weren't" (10 points)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a) No, I ____. 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Yeah, we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Where ___ you?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She ___ here.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e) ___ in you Greece?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f) No, they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g) Yes, I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h) They ___ on the camp.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i) Yes,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j) No, he ___.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3. Fill in the table. (30 points)</w:t>
      </w:r>
    </w:p>
    <w:tbl>
      <w:tblPr>
        <w:tblW w:w="0" w:type="auto"/>
        <w:tblInd w:w="-106" w:type="dxa"/>
        <w:tblBorders>
          <w:top w:val="single" w:sz="8" w:space="0" w:color="000000"/>
          <w:bottom w:val="single" w:sz="8" w:space="0" w:color="000000"/>
        </w:tblBorders>
        <w:tblLook w:val="00A0"/>
      </w:tblPr>
      <w:tblGrid>
        <w:gridCol w:w="2643"/>
        <w:gridCol w:w="2602"/>
      </w:tblGrid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</w:pPr>
            <w:r w:rsidRPr="00445131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  <w:u w:val="single"/>
              </w:rPr>
              <w:t>Past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Ate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Came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Felt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Paid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Stole</w:t>
            </w:r>
          </w:p>
        </w:tc>
      </w:tr>
      <w:tr w:rsidR="00C02C03" w:rsidRPr="00445131"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445131">
              <w:rPr>
                <w:rFonts w:ascii="Cambria" w:hAnsi="Cambria" w:cs="Cambria"/>
                <w:color w:val="00000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4. Look at the pictures and write: Where were the people last holiday? (20 points)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</w:tblGrid>
      <w:tr w:rsidR="00C02C03" w:rsidRPr="00445131">
        <w:trPr>
          <w:trHeight w:val="1593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91.5pt;height:76.5pt;visibility:visible">
                  <v:imagedata r:id="rId4" o:title=""/>
                </v:shape>
              </w:pict>
            </w:r>
          </w:p>
        </w:tc>
      </w:tr>
      <w:tr w:rsidR="00C02C03" w:rsidRPr="00445131">
        <w:trPr>
          <w:trHeight w:val="552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 xml:space="preserve"> Sally _____________.</w:t>
            </w:r>
          </w:p>
        </w:tc>
      </w:tr>
    </w:tbl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7"/>
        <w:gridCol w:w="2097"/>
        <w:gridCol w:w="2121"/>
        <w:gridCol w:w="2097"/>
      </w:tblGrid>
      <w:tr w:rsidR="00C02C03" w:rsidRPr="00445131">
        <w:trPr>
          <w:trHeight w:val="1593"/>
        </w:trPr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 id="Resim 4" o:spid="_x0000_i1026" type="#_x0000_t75" style="width:84pt;height:73.5pt;visibility:visible">
                  <v:imagedata r:id="rId5" o:title=""/>
                </v:shape>
              </w:pic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 id="Resim 5" o:spid="_x0000_i1027" type="#_x0000_t75" style="width:93pt;height:79.5pt;visibility:visible">
                  <v:imagedata r:id="rId6" o:title=""/>
                </v:shape>
              </w:pic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 id="Resim 6" o:spid="_x0000_i1028" type="#_x0000_t75" style="width:95.25pt;height:82.5pt;visibility:visible">
                  <v:imagedata r:id="rId7" o:title=""/>
                </v:shape>
              </w:pic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 id="Resim 7" o:spid="_x0000_i1029" type="#_x0000_t75" style="width:93pt;height:75pt;visibility:visible">
                  <v:imagedata r:id="rId8" o:title=""/>
                </v:shape>
              </w:pict>
            </w:r>
          </w:p>
        </w:tc>
      </w:tr>
      <w:tr w:rsidR="00C02C03" w:rsidRPr="00445131">
        <w:trPr>
          <w:trHeight w:val="552"/>
        </w:trPr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sz w:val="24"/>
                <w:szCs w:val="24"/>
              </w:rPr>
              <w:t>I __________________.</w:t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br w:type="textWrapping" w:clear="all"/>
        <w:t>5. Answer the question. (20 points)</w:t>
      </w:r>
    </w:p>
    <w:tbl>
      <w:tblPr>
        <w:tblpPr w:leftFromText="141" w:rightFromText="141" w:vertAnchor="text" w:tblpY="1"/>
        <w:tblOverlap w:val="never"/>
        <w:tblW w:w="0" w:type="auto"/>
        <w:tblLook w:val="00A0"/>
      </w:tblPr>
      <w:tblGrid>
        <w:gridCol w:w="2454"/>
      </w:tblGrid>
      <w:tr w:rsidR="00C02C03" w:rsidRPr="00445131">
        <w:trPr>
          <w:trHeight w:val="2399"/>
        </w:trPr>
        <w:tc>
          <w:tcPr>
            <w:tcW w:w="2093" w:type="dxa"/>
          </w:tcPr>
          <w:p w:rsidR="00C02C03" w:rsidRPr="00445131" w:rsidRDefault="00C02C03" w:rsidP="0044513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445131">
              <w:rPr>
                <w:rFonts w:ascii="Cambria" w:hAnsi="Cambria" w:cs="Cambria"/>
                <w:noProof/>
                <w:sz w:val="24"/>
                <w:szCs w:val="24"/>
                <w:lang w:eastAsia="tr-TR"/>
              </w:rPr>
              <w:pict>
                <v:shape id="Resim 8" o:spid="_x0000_i1030" type="#_x0000_t75" style="width:111.75pt;height:135.75pt;visibility:visible">
                  <v:imagedata r:id="rId9" o:title=""/>
                  <o:lock v:ext="edit" aspectratio="f"/>
                </v:shape>
              </w:pict>
            </w:r>
          </w:p>
        </w:tc>
      </w:tr>
    </w:tbl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Was Charlie Chaplin a volleyball player?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Yes, she is.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No, he was.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No, he wasn't.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Yes, he does.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3F3AB1">
      <w:pPr>
        <w:tabs>
          <w:tab w:val="left" w:pos="622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When Atatürk died?</w:t>
      </w:r>
    </w:p>
    <w:p w:rsidR="00C02C03" w:rsidRDefault="00C02C03" w:rsidP="003F3AB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July 1987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10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1938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12</w:t>
      </w:r>
      <w:r>
        <w:rPr>
          <w:rFonts w:ascii="Cambria" w:hAnsi="Cambria" w:cs="Cambria"/>
          <w:sz w:val="24"/>
          <w:szCs w:val="24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November 1881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1</w:t>
      </w:r>
      <w:r>
        <w:rPr>
          <w:rFonts w:ascii="Cambria" w:hAnsi="Cambria" w:cs="Cambria"/>
          <w:sz w:val="24"/>
          <w:szCs w:val="24"/>
          <w:vertAlign w:val="superscript"/>
        </w:rPr>
        <w:t>st</w:t>
      </w:r>
      <w:r>
        <w:rPr>
          <w:rFonts w:ascii="Cambria" w:hAnsi="Cambria" w:cs="Cambria"/>
          <w:sz w:val="24"/>
          <w:szCs w:val="24"/>
        </w:rPr>
        <w:t xml:space="preserve"> January 1939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Where Hz. Muhammed was born?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Mecca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Istanbul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Medina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Cuba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  <w:sectPr w:rsidR="00C02C03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2C03" w:rsidRPr="003F3AB1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  <w:sectPr w:rsidR="00C02C03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What did Isaac Newton discover?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He discovered Telescope.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He discovered Lamp.</w:t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He discovered Gravity.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D) He discovered Mobil Phone.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A: Was Biruni American. 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B: No, he _______. He ________ Turkish.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A) Was/Was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B) Do/Doesn't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C) Won't/Won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  <w:sectPr w:rsidR="00C02C03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 w:cs="Cambria"/>
          <w:sz w:val="24"/>
          <w:szCs w:val="24"/>
        </w:rPr>
        <w:t>D) Wasn't/Was</w:t>
      </w:r>
    </w:p>
    <w:p w:rsidR="00C02C03" w:rsidRDefault="00C02C03" w:rsidP="00AB57CA">
      <w:pPr>
        <w:spacing w:before="120" w:after="120" w:line="240" w:lineRule="auto"/>
        <w:rPr>
          <w:rFonts w:ascii="Cambria" w:hAnsi="Cambria" w:cs="Cambria"/>
          <w:sz w:val="24"/>
          <w:szCs w:val="24"/>
        </w:rPr>
      </w:pP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</w:p>
    <w:p w:rsidR="00C02C03" w:rsidRDefault="00C02C03" w:rsidP="002211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10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</w:p>
    <w:p w:rsidR="00C02C03" w:rsidRPr="00AB57CA" w:rsidRDefault="00C02C03" w:rsidP="00AB57CA">
      <w:pPr>
        <w:jc w:val="right"/>
        <w:rPr>
          <w:rFonts w:ascii="Freestyle Script" w:hAnsi="Freestyle Script" w:cs="Freestyle Script"/>
          <w:sz w:val="96"/>
          <w:szCs w:val="96"/>
        </w:rPr>
      </w:pPr>
      <w:r w:rsidRPr="00AB57CA">
        <w:rPr>
          <w:rFonts w:ascii="Freestyle Script" w:hAnsi="Freestyle Script" w:cs="Freestyle Script"/>
          <w:sz w:val="96"/>
          <w:szCs w:val="96"/>
        </w:rPr>
        <w:t xml:space="preserve">Good Luck… </w:t>
      </w:r>
      <w:r>
        <w:rPr>
          <w:rFonts w:ascii="Freestyle Script" w:hAnsi="Freestyle Script" w:cs="Freestyle Script"/>
          <w:sz w:val="96"/>
          <w:szCs w:val="96"/>
        </w:rPr>
        <w:sym w:font="Wingdings" w:char="F04A"/>
      </w:r>
      <w:bookmarkStart w:id="0" w:name="_GoBack"/>
      <w:bookmarkEnd w:id="0"/>
    </w:p>
    <w:p w:rsidR="00C02C03" w:rsidRDefault="00C02C03" w:rsidP="004A3C40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br w:type="textWrapping" w:clear="all"/>
        <w:t xml:space="preserve">   </w:t>
      </w:r>
      <w:r>
        <w:rPr>
          <w:rFonts w:ascii="Cambria" w:hAnsi="Cambria" w:cs="Cambria"/>
          <w:sz w:val="24"/>
          <w:szCs w:val="24"/>
        </w:rPr>
        <w:br w:type="textWrapping" w:clear="all"/>
      </w:r>
    </w:p>
    <w:p w:rsidR="00C02C03" w:rsidRDefault="00C02C03" w:rsidP="00525785">
      <w:pPr>
        <w:rPr>
          <w:rFonts w:ascii="Cambria" w:hAnsi="Cambria" w:cs="Cambria"/>
          <w:sz w:val="24"/>
          <w:szCs w:val="24"/>
        </w:rPr>
      </w:pP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</w:p>
    <w:p w:rsidR="00C02C03" w:rsidRPr="00BA0EB2" w:rsidRDefault="00C02C03" w:rsidP="002D7D69">
      <w:pPr>
        <w:rPr>
          <w:rFonts w:ascii="Cambria" w:hAnsi="Cambria" w:cs="Cambria"/>
          <w:sz w:val="24"/>
          <w:szCs w:val="24"/>
        </w:rPr>
      </w:pPr>
    </w:p>
    <w:sectPr w:rsidR="00C02C03" w:rsidRPr="00BA0EB2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4F4"/>
    <w:rsid w:val="001C69D7"/>
    <w:rsid w:val="0022118C"/>
    <w:rsid w:val="002564F4"/>
    <w:rsid w:val="002D451F"/>
    <w:rsid w:val="002D7D69"/>
    <w:rsid w:val="003814EC"/>
    <w:rsid w:val="003F3AB1"/>
    <w:rsid w:val="00445131"/>
    <w:rsid w:val="004A3C40"/>
    <w:rsid w:val="0050337E"/>
    <w:rsid w:val="00525785"/>
    <w:rsid w:val="00587CFC"/>
    <w:rsid w:val="005B5121"/>
    <w:rsid w:val="0078282B"/>
    <w:rsid w:val="00AB57CA"/>
    <w:rsid w:val="00BA0EB2"/>
    <w:rsid w:val="00C0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B512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5B5121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45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211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9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286</Words>
  <Characters>1633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osman</dc:creator>
  <cp:keywords>www.sorubak.com</cp:keywords>
  <dc:description>www.sorubak.com</dc:description>
  <cp:lastModifiedBy>edanur</cp:lastModifiedBy>
  <cp:revision>4</cp:revision>
  <dcterms:created xsi:type="dcterms:W3CDTF">2015-03-08T11:40:00Z</dcterms:created>
  <dcterms:modified xsi:type="dcterms:W3CDTF">2015-03-09T18:14:00Z</dcterms:modified>
</cp:coreProperties>
</file>