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F06" w:rsidRPr="003E715E" w:rsidRDefault="00E25F06" w:rsidP="009113F4">
      <w:pPr>
        <w:pStyle w:val="Defaul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noProof/>
          <w:lang w:eastAsia="tr-TR"/>
        </w:rPr>
        <w:pict>
          <v:line id="Düz Bağlayıcı 1" o:spid="_x0000_s1026" style="position:absolute;z-index:251656704;visibility:visible" from="392.55pt,-7.75pt" to="399.65pt,527.85pt" strokecolor="#4579b8"/>
        </w:pict>
      </w:r>
      <w:r w:rsidRPr="003E715E">
        <w:rPr>
          <w:rFonts w:ascii="Arial" w:hAnsi="Arial" w:cs="Arial"/>
          <w:b/>
          <w:bCs/>
          <w:i/>
          <w:iCs/>
          <w:sz w:val="20"/>
          <w:szCs w:val="20"/>
        </w:rPr>
        <w:t xml:space="preserve">ADI-SOYADI:………………….……………….SINIFI: </w:t>
      </w:r>
      <w:r>
        <w:rPr>
          <w:rFonts w:ascii="Arial" w:hAnsi="Arial" w:cs="Arial"/>
          <w:b/>
          <w:bCs/>
          <w:i/>
          <w:iCs/>
          <w:sz w:val="20"/>
          <w:szCs w:val="20"/>
        </w:rPr>
        <w:t>…</w:t>
      </w:r>
      <w:r w:rsidRPr="003E715E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</w:t>
      </w:r>
      <w:r w:rsidRPr="003E715E">
        <w:rPr>
          <w:rFonts w:ascii="Arial" w:hAnsi="Arial" w:cs="Arial"/>
          <w:b/>
          <w:bCs/>
          <w:i/>
          <w:iCs/>
          <w:sz w:val="20"/>
          <w:szCs w:val="20"/>
        </w:rPr>
        <w:t xml:space="preserve">/ 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</w:t>
      </w:r>
      <w:r w:rsidRPr="003E715E">
        <w:rPr>
          <w:rFonts w:ascii="Arial" w:hAnsi="Arial" w:cs="Arial"/>
          <w:b/>
          <w:bCs/>
          <w:i/>
          <w:iCs/>
          <w:sz w:val="20"/>
          <w:szCs w:val="20"/>
        </w:rPr>
        <w:t>…                  NO:……</w:t>
      </w:r>
    </w:p>
    <w:p w:rsidR="00E25F06" w:rsidRPr="003E715E" w:rsidRDefault="00E25F06" w:rsidP="00064519">
      <w:pPr>
        <w:pStyle w:val="Default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E25F06" w:rsidRPr="003E715E" w:rsidRDefault="00E25F06" w:rsidP="009113F4">
      <w:pPr>
        <w:pStyle w:val="Default"/>
        <w:jc w:val="center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bCs/>
          <w:i/>
          <w:iCs/>
          <w:sz w:val="21"/>
          <w:szCs w:val="21"/>
        </w:rPr>
        <w:t xml:space="preserve">BOR İMAM HATİP ORTAOKULU 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>201</w:t>
      </w:r>
      <w:r>
        <w:rPr>
          <w:rFonts w:ascii="Arial" w:hAnsi="Arial" w:cs="Arial"/>
          <w:b/>
          <w:bCs/>
          <w:i/>
          <w:iCs/>
          <w:sz w:val="21"/>
          <w:szCs w:val="21"/>
        </w:rPr>
        <w:t>4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>-201</w:t>
      </w:r>
      <w:r>
        <w:rPr>
          <w:rFonts w:ascii="Arial" w:hAnsi="Arial" w:cs="Arial"/>
          <w:b/>
          <w:bCs/>
          <w:i/>
          <w:iCs/>
          <w:sz w:val="21"/>
          <w:szCs w:val="21"/>
        </w:rPr>
        <w:t>5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 xml:space="preserve"> EĞİTİM ÖĞRETİM YILI HZ. MUHAMMED</w:t>
      </w:r>
      <w:r>
        <w:rPr>
          <w:rFonts w:ascii="Arial" w:hAnsi="Arial" w:cs="Arial"/>
          <w:b/>
          <w:bCs/>
          <w:i/>
          <w:iCs/>
          <w:sz w:val="21"/>
          <w:szCs w:val="21"/>
        </w:rPr>
        <w:t>’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>İN</w:t>
      </w:r>
      <w:r>
        <w:rPr>
          <w:rFonts w:ascii="Arial" w:hAnsi="Arial" w:cs="Arial"/>
          <w:b/>
          <w:bCs/>
          <w:i/>
          <w:iCs/>
          <w:sz w:val="21"/>
          <w:szCs w:val="21"/>
        </w:rPr>
        <w:t xml:space="preserve"> sav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 xml:space="preserve"> HAYATI DERSİ</w:t>
      </w:r>
      <w:r>
        <w:rPr>
          <w:rFonts w:ascii="Arial" w:hAnsi="Arial" w:cs="Arial"/>
          <w:b/>
          <w:bCs/>
          <w:i/>
          <w:iCs/>
          <w:sz w:val="21"/>
          <w:szCs w:val="21"/>
        </w:rPr>
        <w:t xml:space="preserve"> 6. SINIF 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>2. DÖNEM  1. YAZILI SINAVI SORULARI</w:t>
      </w:r>
    </w:p>
    <w:p w:rsidR="00E25F06" w:rsidRPr="003E715E" w:rsidRDefault="00E25F06" w:rsidP="003E715E">
      <w:pPr>
        <w:pStyle w:val="Default"/>
        <w:jc w:val="center"/>
        <w:rPr>
          <w:rFonts w:ascii="Arial" w:hAnsi="Arial" w:cs="Arial"/>
          <w:b/>
          <w:bCs/>
          <w:i/>
          <w:iCs/>
          <w:sz w:val="21"/>
          <w:szCs w:val="21"/>
        </w:rPr>
      </w:pPr>
      <w:bookmarkStart w:id="0" w:name="_GoBack"/>
      <w:bookmarkEnd w:id="0"/>
    </w:p>
    <w:p w:rsidR="00E25F06" w:rsidRPr="00181F8A" w:rsidRDefault="00E25F06" w:rsidP="00064519">
      <w:pPr>
        <w:pStyle w:val="Pa11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181F8A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A) Aşağıdaki cümlelerdeki boşluklara çerçeve içinde verilen kelimelerden uygun olanı ya</w:t>
      </w:r>
      <w:r w:rsidRPr="00181F8A">
        <w:rPr>
          <w:rFonts w:ascii="Arial" w:hAnsi="Arial" w:cs="Arial"/>
          <w:b/>
          <w:bCs/>
          <w:i/>
          <w:iCs/>
          <w:sz w:val="22"/>
          <w:szCs w:val="22"/>
          <w:u w:val="single"/>
        </w:rPr>
        <w:softHyphen/>
        <w:t>zınız.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(20 Puan)</w:t>
      </w:r>
    </w:p>
    <w:p w:rsidR="00E25F06" w:rsidRDefault="00E25F06" w:rsidP="00064519">
      <w:pPr>
        <w:pStyle w:val="Default"/>
        <w:rPr>
          <w:rFonts w:ascii="Arial" w:hAnsi="Arial" w:cs="Arial"/>
          <w:b/>
          <w:bCs/>
          <w:sz w:val="21"/>
          <w:szCs w:val="21"/>
        </w:rPr>
      </w:pPr>
    </w:p>
    <w:p w:rsidR="00E25F06" w:rsidRPr="00A805A1" w:rsidRDefault="00E25F06" w:rsidP="00064519">
      <w:pPr>
        <w:pStyle w:val="Default"/>
        <w:rPr>
          <w:rFonts w:ascii="Arial" w:hAnsi="Arial" w:cs="Arial"/>
          <w:i/>
          <w:iCs/>
          <w:color w:val="auto"/>
          <w:sz w:val="21"/>
          <w:szCs w:val="21"/>
        </w:rPr>
      </w:pPr>
      <w:r w:rsidRPr="00A805A1">
        <w:rPr>
          <w:rFonts w:ascii="Arial" w:hAnsi="Arial" w:cs="Arial"/>
          <w:b/>
          <w:bCs/>
          <w:color w:val="auto"/>
          <w:sz w:val="21"/>
          <w:szCs w:val="21"/>
        </w:rPr>
        <w:t>(</w:t>
      </w:r>
      <w:r w:rsidRPr="00A805A1">
        <w:rPr>
          <w:rFonts w:ascii="Arial" w:hAnsi="Arial" w:cs="Arial"/>
          <w:i/>
          <w:iCs/>
          <w:color w:val="auto"/>
          <w:sz w:val="21"/>
          <w:szCs w:val="21"/>
        </w:rPr>
        <w:t>Hayır, Saygı, Adalet, Şaka, Sorumlu, Aceleci, İsraf, Sağlık, Kul Hakkı, Mümin, Emanet, Çevre,Bağlılık, Medine, Namaz, Sevr, Sabır, Sağlık, Sevgi, Azim, Hira)</w:t>
      </w:r>
    </w:p>
    <w:p w:rsidR="00E25F06" w:rsidRDefault="00E25F0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1. </w:t>
      </w:r>
      <w:r w:rsidRPr="003E715E">
        <w:rPr>
          <w:rFonts w:ascii="Arial" w:hAnsi="Arial" w:cs="Arial"/>
          <w:sz w:val="21"/>
          <w:szCs w:val="21"/>
        </w:rPr>
        <w:t xml:space="preserve">Hz. Peygamber güler yüzlü olup, bazen aile bireylerine …………….yapardı.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2. </w:t>
      </w:r>
      <w:r w:rsidRPr="003E715E">
        <w:rPr>
          <w:rFonts w:ascii="Arial" w:hAnsi="Arial" w:cs="Arial"/>
          <w:sz w:val="21"/>
          <w:szCs w:val="21"/>
        </w:rPr>
        <w:t xml:space="preserve">Peygamberimiz, “Küçüklerimize ……………………göstermeyen bizden değildir.” buyururdu.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3. </w:t>
      </w:r>
      <w:r w:rsidRPr="003E715E">
        <w:rPr>
          <w:rFonts w:ascii="Arial" w:hAnsi="Arial" w:cs="Arial"/>
          <w:sz w:val="21"/>
          <w:szCs w:val="21"/>
        </w:rPr>
        <w:t xml:space="preserve">Peygamber Efendimiz, “Çocuklarınız arasında ………………...li davranın.” buyurmuştur.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4. </w:t>
      </w:r>
      <w:r w:rsidRPr="003E715E">
        <w:rPr>
          <w:rFonts w:ascii="Arial" w:hAnsi="Arial" w:cs="Arial"/>
          <w:sz w:val="21"/>
          <w:szCs w:val="21"/>
        </w:rPr>
        <w:t>Sevgili Peygamberimiz, “Hepiniz çobansınız, hepiniz gözetiminiz altındakilerden …………………su</w:t>
      </w:r>
      <w:r w:rsidRPr="003E715E">
        <w:rPr>
          <w:rFonts w:ascii="Arial" w:hAnsi="Arial" w:cs="Arial"/>
          <w:sz w:val="21"/>
          <w:szCs w:val="21"/>
        </w:rPr>
        <w:softHyphen/>
        <w:t xml:space="preserve">nuz.” buyurarak, anne babaları uyarırdı.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5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 xml:space="preserve">Doğal kaynakları bilinçsiz ve gereksiz yere tüketmek ……….çerçevesine girmektedir.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6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Ortak kullanım alanlarını kirletmek</w:t>
      </w:r>
      <w:r>
        <w:rPr>
          <w:rFonts w:ascii="Arial" w:hAnsi="Arial" w:cs="Arial"/>
          <w:sz w:val="21"/>
          <w:szCs w:val="21"/>
        </w:rPr>
        <w:t xml:space="preserve"> </w:t>
      </w:r>
      <w:r w:rsidRPr="003E715E">
        <w:rPr>
          <w:rFonts w:ascii="Arial" w:hAnsi="Arial" w:cs="Arial"/>
          <w:sz w:val="21"/>
          <w:szCs w:val="21"/>
        </w:rPr>
        <w:t xml:space="preserve"> …………. </w:t>
      </w:r>
      <w:r>
        <w:rPr>
          <w:rFonts w:ascii="Arial" w:hAnsi="Arial" w:cs="Arial"/>
          <w:sz w:val="21"/>
          <w:szCs w:val="21"/>
        </w:rPr>
        <w:t xml:space="preserve">   </w:t>
      </w:r>
      <w:r w:rsidRPr="003E715E">
        <w:rPr>
          <w:rFonts w:ascii="Arial" w:hAnsi="Arial" w:cs="Arial"/>
          <w:sz w:val="21"/>
          <w:szCs w:val="21"/>
        </w:rPr>
        <w:t xml:space="preserve">ihlâli anlamına gelmektedir.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7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Allah (c.c.) doğal varlıkları insana bir</w:t>
      </w:r>
      <w:r>
        <w:rPr>
          <w:rFonts w:ascii="Arial" w:hAnsi="Arial" w:cs="Arial"/>
          <w:sz w:val="21"/>
          <w:szCs w:val="21"/>
        </w:rPr>
        <w:t xml:space="preserve">  </w:t>
      </w:r>
      <w:r w:rsidRPr="003E715E">
        <w:rPr>
          <w:rFonts w:ascii="Arial" w:hAnsi="Arial" w:cs="Arial"/>
          <w:sz w:val="21"/>
          <w:szCs w:val="21"/>
        </w:rPr>
        <w:t xml:space="preserve"> ……….</w:t>
      </w:r>
      <w:r>
        <w:rPr>
          <w:rFonts w:ascii="Arial" w:hAnsi="Arial" w:cs="Arial"/>
          <w:sz w:val="21"/>
          <w:szCs w:val="21"/>
        </w:rPr>
        <w:t xml:space="preserve">  </w:t>
      </w:r>
      <w:r w:rsidRPr="003E715E">
        <w:rPr>
          <w:rFonts w:ascii="Arial" w:hAnsi="Arial" w:cs="Arial"/>
          <w:sz w:val="21"/>
          <w:szCs w:val="21"/>
        </w:rPr>
        <w:t xml:space="preserve">olarak vermiştir. </w:t>
      </w:r>
    </w:p>
    <w:p w:rsidR="00E25F06" w:rsidRPr="003E715E" w:rsidRDefault="00E25F06" w:rsidP="00064519">
      <w:pPr>
        <w:pStyle w:val="Defaul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8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     </w:t>
      </w:r>
      <w:r w:rsidRPr="003E715E">
        <w:rPr>
          <w:rFonts w:ascii="Arial" w:hAnsi="Arial" w:cs="Arial"/>
          <w:sz w:val="21"/>
          <w:szCs w:val="21"/>
        </w:rPr>
        <w:t>elinden ve dilinden kimsenin zarar görmediği kişidir.</w:t>
      </w:r>
    </w:p>
    <w:p w:rsidR="00E25F06" w:rsidRPr="003E715E" w:rsidRDefault="00E25F0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9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 xml:space="preserve">Yüce Rabb’imiz Bakara sûresinin 45. ayetinde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“Sabır ve……………….ile Allah’tan yardım isteyin...” </w:t>
      </w:r>
      <w:r w:rsidRPr="003E715E">
        <w:rPr>
          <w:rFonts w:ascii="Arial" w:hAnsi="Arial" w:cs="Arial"/>
          <w:sz w:val="21"/>
          <w:szCs w:val="21"/>
        </w:rPr>
        <w:t xml:space="preserve">buyurmaktadır. </w:t>
      </w:r>
    </w:p>
    <w:p w:rsidR="00E25F06" w:rsidRPr="003E715E" w:rsidRDefault="00E25F06" w:rsidP="00064519">
      <w:pPr>
        <w:pStyle w:val="Defaul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10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Hz. Peygamber hicret edeceği zaman Mekkeli müşrikleri yanıltmak ve tedbir için güneydeki</w:t>
      </w:r>
      <w:r>
        <w:rPr>
          <w:rFonts w:ascii="Arial" w:hAnsi="Arial" w:cs="Arial"/>
          <w:sz w:val="21"/>
          <w:szCs w:val="21"/>
        </w:rPr>
        <w:t xml:space="preserve">   </w:t>
      </w:r>
      <w:r w:rsidRPr="003E715E">
        <w:rPr>
          <w:rFonts w:ascii="Arial" w:hAnsi="Arial" w:cs="Arial"/>
          <w:sz w:val="21"/>
          <w:szCs w:val="21"/>
        </w:rPr>
        <w:t xml:space="preserve"> ………………..</w:t>
      </w:r>
      <w:r>
        <w:rPr>
          <w:rFonts w:ascii="Arial" w:hAnsi="Arial" w:cs="Arial"/>
          <w:sz w:val="21"/>
          <w:szCs w:val="21"/>
        </w:rPr>
        <w:t xml:space="preserve">   </w:t>
      </w:r>
      <w:r w:rsidRPr="003E715E">
        <w:rPr>
          <w:rFonts w:ascii="Arial" w:hAnsi="Arial" w:cs="Arial"/>
          <w:sz w:val="21"/>
          <w:szCs w:val="21"/>
        </w:rPr>
        <w:t>mağarasına gitmiştir.</w:t>
      </w:r>
    </w:p>
    <w:p w:rsidR="00E25F06" w:rsidRDefault="00E25F0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:rsidR="00E25F06" w:rsidRPr="00181F8A" w:rsidRDefault="00E25F06" w:rsidP="00064519">
      <w:pPr>
        <w:pStyle w:val="Pa11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181F8A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B) Aşağıdaki sorularda doğru cevabı işaretleyiniz.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( 60Puan)</w:t>
      </w:r>
    </w:p>
    <w:p w:rsidR="00E25F06" w:rsidRPr="00181F8A" w:rsidRDefault="00E25F06" w:rsidP="00181F8A">
      <w:pPr>
        <w:pStyle w:val="Default"/>
      </w:pP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1. </w:t>
      </w:r>
      <w:r w:rsidRPr="003E715E">
        <w:rPr>
          <w:rFonts w:ascii="Arial" w:hAnsi="Arial" w:cs="Arial"/>
          <w:sz w:val="21"/>
          <w:szCs w:val="21"/>
        </w:rPr>
        <w:t xml:space="preserve">Aşağıdaki hadis-i şeriflerden hangisi anne babanın çocuklarına karşı görevlerinden birini </w:t>
      </w:r>
      <w:r w:rsidRPr="003E715E">
        <w:rPr>
          <w:rStyle w:val="A14"/>
          <w:rFonts w:ascii="Arial" w:hAnsi="Arial" w:cs="Arial"/>
          <w:color w:val="auto"/>
          <w:sz w:val="21"/>
          <w:szCs w:val="21"/>
        </w:rPr>
        <w:t>anlatmaz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Çocuklarına güzel bir isim vermek.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Çocuklarını güzel ahlak üzere yetiştirmek.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Çocuklarının iyi kötü tüm isteklerini yerine getirmek. </w:t>
      </w:r>
    </w:p>
    <w:p w:rsidR="00E25F06" w:rsidRPr="003E715E" w:rsidRDefault="00E25F06" w:rsidP="00064519">
      <w:pPr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>Çocuklarının beslenme, barınma eğitim gibi temel ihtiyaçlarını karşılamak.</w:t>
      </w:r>
    </w:p>
    <w:p w:rsidR="00E25F06" w:rsidRDefault="00E25F06" w:rsidP="009113F4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Default="00E25F06" w:rsidP="009113F4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Default="00E25F06" w:rsidP="009113F4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Default="00E25F06" w:rsidP="009113F4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Default="00E25F06" w:rsidP="009113F4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Default="00E25F06" w:rsidP="009113F4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Pr="003E715E" w:rsidRDefault="00E25F06" w:rsidP="009113F4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2. </w:t>
      </w:r>
      <w:r>
        <w:rPr>
          <w:rFonts w:ascii="Arial" w:hAnsi="Arial" w:cs="Arial"/>
          <w:sz w:val="21"/>
          <w:szCs w:val="21"/>
        </w:rPr>
        <w:t xml:space="preserve">Aşağıdakilerden hangisi </w:t>
      </w:r>
      <w:r w:rsidRPr="003E715E">
        <w:rPr>
          <w:rFonts w:ascii="Arial" w:hAnsi="Arial" w:cs="Arial"/>
          <w:sz w:val="21"/>
          <w:szCs w:val="21"/>
        </w:rPr>
        <w:t>Peygamber Efendimizi</w:t>
      </w:r>
      <w:r>
        <w:rPr>
          <w:rFonts w:ascii="Arial" w:hAnsi="Arial" w:cs="Arial"/>
          <w:sz w:val="21"/>
          <w:szCs w:val="21"/>
        </w:rPr>
        <w:t>n sav doğduğu gece gerçekleşen olaylardan biri değildir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E25F06" w:rsidRPr="009113F4" w:rsidRDefault="00E25F06" w:rsidP="009113F4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 xml:space="preserve">Save gölü kurudu        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9113F4">
        <w:rPr>
          <w:rFonts w:ascii="Arial" w:hAnsi="Arial" w:cs="Arial"/>
          <w:sz w:val="21"/>
          <w:szCs w:val="21"/>
        </w:rPr>
        <w:t xml:space="preserve">Gök gürledi , şimşekler çaktı </w:t>
      </w:r>
    </w:p>
    <w:p w:rsidR="00E25F06" w:rsidRPr="003E715E" w:rsidRDefault="00E25F06" w:rsidP="009113F4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 xml:space="preserve">1000 yıldır yanan ateş söndü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Semave vadisi sular altında kaldı</w:t>
      </w:r>
    </w:p>
    <w:p w:rsidR="00E25F06" w:rsidRDefault="00E25F06" w:rsidP="0089017C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Pr="003E715E" w:rsidRDefault="00E25F06" w:rsidP="0089017C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3. </w:t>
      </w:r>
      <w:r>
        <w:rPr>
          <w:rFonts w:ascii="Arial" w:hAnsi="Arial" w:cs="Arial"/>
          <w:sz w:val="21"/>
          <w:szCs w:val="21"/>
        </w:rPr>
        <w:t xml:space="preserve">Peygamberimiz sav, amcasıyla birlikte şama ticaret için yolculuğa </w:t>
      </w:r>
      <w:r w:rsidRPr="003E715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çıktığında Busra’da verdikleri molada, amcasına yeğenini geri götürmesini söyleyen kişi kimdir?</w:t>
      </w:r>
    </w:p>
    <w:p w:rsidR="00E25F06" w:rsidRDefault="00E25F06" w:rsidP="0089017C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 xml:space="preserve">Meysere          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>
        <w:rPr>
          <w:rFonts w:ascii="Arial" w:hAnsi="Arial" w:cs="Arial"/>
          <w:sz w:val="21"/>
          <w:szCs w:val="21"/>
        </w:rPr>
        <w:t xml:space="preserve">Bahira     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89017C">
        <w:rPr>
          <w:rFonts w:ascii="Arial" w:hAnsi="Arial" w:cs="Arial"/>
          <w:sz w:val="21"/>
          <w:szCs w:val="21"/>
        </w:rPr>
        <w:t xml:space="preserve">Haris </w:t>
      </w:r>
      <w:r>
        <w:rPr>
          <w:rFonts w:ascii="Arial" w:hAnsi="Arial" w:cs="Arial"/>
          <w:sz w:val="21"/>
          <w:szCs w:val="21"/>
        </w:rPr>
        <w:t xml:space="preserve">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Necaşi</w:t>
      </w:r>
    </w:p>
    <w:p w:rsidR="00E25F06" w:rsidRPr="00CD7081" w:rsidRDefault="00E25F06" w:rsidP="00CD7081">
      <w:pPr>
        <w:pStyle w:val="Default"/>
      </w:pPr>
    </w:p>
    <w:p w:rsidR="00E25F06" w:rsidRDefault="00E25F0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4. </w:t>
      </w:r>
      <w:r>
        <w:rPr>
          <w:rFonts w:ascii="Arial" w:hAnsi="Arial" w:cs="Arial"/>
          <w:b/>
          <w:bCs/>
          <w:sz w:val="21"/>
          <w:szCs w:val="21"/>
        </w:rPr>
        <w:t>Peygamber efendimizin sav göklerdeki ismi ……..    ; yerdeki ismi …….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Yukarıdaki boşluklara sırasıyla aşağıdakilerden hangisi gelmelidir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E25F06" w:rsidRPr="003E715E" w:rsidRDefault="00E25F06" w:rsidP="00545F2F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 xml:space="preserve">Mustafa – Mahmud </w:t>
      </w:r>
      <w:r w:rsidRPr="003E715E">
        <w:rPr>
          <w:rFonts w:ascii="Arial" w:hAnsi="Arial" w:cs="Arial"/>
          <w:sz w:val="21"/>
          <w:szCs w:val="21"/>
        </w:rPr>
        <w:t xml:space="preserve">. </w:t>
      </w:r>
      <w:r>
        <w:rPr>
          <w:rFonts w:ascii="Arial" w:hAnsi="Arial" w:cs="Arial"/>
          <w:sz w:val="21"/>
          <w:szCs w:val="21"/>
        </w:rPr>
        <w:t xml:space="preserve">                    </w:t>
      </w:r>
      <w:r>
        <w:rPr>
          <w:rFonts w:ascii="Arial" w:hAnsi="Arial" w:cs="Arial"/>
          <w:b/>
          <w:bCs/>
          <w:sz w:val="21"/>
          <w:szCs w:val="21"/>
        </w:rPr>
        <w:t>b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) </w:t>
      </w:r>
      <w:r>
        <w:rPr>
          <w:rFonts w:ascii="Arial" w:hAnsi="Arial" w:cs="Arial"/>
          <w:sz w:val="21"/>
          <w:szCs w:val="21"/>
        </w:rPr>
        <w:t>Muhammed  -   Faruk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E25F06" w:rsidRPr="003E715E" w:rsidRDefault="00E25F06" w:rsidP="00545F2F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 xml:space="preserve">Ahmed  -  Muhammed   </w:t>
      </w:r>
      <w:r w:rsidRPr="003E715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             </w:t>
      </w:r>
      <w:r>
        <w:rPr>
          <w:rFonts w:ascii="Arial" w:hAnsi="Arial" w:cs="Arial"/>
          <w:b/>
          <w:bCs/>
          <w:sz w:val="21"/>
          <w:szCs w:val="21"/>
        </w:rPr>
        <w:t>d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) </w:t>
      </w:r>
      <w:r>
        <w:rPr>
          <w:rFonts w:ascii="Arial" w:hAnsi="Arial" w:cs="Arial"/>
          <w:sz w:val="21"/>
          <w:szCs w:val="21"/>
        </w:rPr>
        <w:t>Mahmud   -  Muhammed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E25F06" w:rsidRPr="007B4153" w:rsidRDefault="00E25F06" w:rsidP="00545F2F">
      <w:pPr>
        <w:pStyle w:val="Pa80"/>
        <w:spacing w:before="160"/>
        <w:jc w:val="both"/>
        <w:rPr>
          <w:rFonts w:ascii="Arial" w:hAnsi="Arial" w:cs="Arial"/>
          <w:i/>
          <w:iCs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5. </w:t>
      </w:r>
      <w:r w:rsidRPr="007B4153">
        <w:rPr>
          <w:rFonts w:ascii="Arial" w:hAnsi="Arial" w:cs="Arial"/>
          <w:b/>
          <w:bCs/>
          <w:i/>
          <w:iCs/>
          <w:sz w:val="21"/>
          <w:szCs w:val="21"/>
        </w:rPr>
        <w:t xml:space="preserve">* </w:t>
      </w:r>
      <w:r w:rsidRPr="007B4153">
        <w:rPr>
          <w:rFonts w:ascii="Arial" w:hAnsi="Arial" w:cs="Arial"/>
          <w:i/>
          <w:iCs/>
          <w:sz w:val="21"/>
          <w:szCs w:val="21"/>
        </w:rPr>
        <w:t xml:space="preserve">Mekke’yi ilk defa mahallelere bölen kişidir   </w:t>
      </w:r>
    </w:p>
    <w:p w:rsidR="00E25F06" w:rsidRPr="007B4153" w:rsidRDefault="00E25F06" w:rsidP="00545F2F">
      <w:pPr>
        <w:pStyle w:val="NoSpacing"/>
        <w:rPr>
          <w:i/>
          <w:iCs/>
        </w:rPr>
      </w:pPr>
      <w:r w:rsidRPr="007B4153">
        <w:rPr>
          <w:i/>
          <w:iCs/>
        </w:rPr>
        <w:t xml:space="preserve">* Kabe’nin karşısında ve kapısı Kabe’ye bakan ilk ev onun için inşa edildi.  </w:t>
      </w:r>
    </w:p>
    <w:p w:rsidR="00E25F06" w:rsidRPr="007B4153" w:rsidRDefault="00E25F06" w:rsidP="00545F2F">
      <w:pPr>
        <w:pStyle w:val="NoSpacing"/>
        <w:rPr>
          <w:i/>
          <w:iCs/>
        </w:rPr>
      </w:pPr>
      <w:r w:rsidRPr="007B4153">
        <w:rPr>
          <w:i/>
          <w:iCs/>
        </w:rPr>
        <w:t>* Asıl ismi Zeyd olup, Peygamberimizin sav 4. Kuşaktan dedesidir.</w:t>
      </w:r>
    </w:p>
    <w:p w:rsidR="00E25F06" w:rsidRPr="007B4153" w:rsidRDefault="00E25F06" w:rsidP="00545F2F">
      <w:pPr>
        <w:pStyle w:val="Default"/>
        <w:rPr>
          <w:rFonts w:ascii="Arial" w:hAnsi="Arial" w:cs="Arial"/>
          <w:sz w:val="20"/>
          <w:szCs w:val="20"/>
        </w:rPr>
      </w:pPr>
      <w:r w:rsidRPr="007B4153">
        <w:rPr>
          <w:rFonts w:ascii="Arial" w:hAnsi="Arial" w:cs="Arial"/>
          <w:sz w:val="20"/>
          <w:szCs w:val="20"/>
        </w:rPr>
        <w:t>Yukarıda bazı bilgileri verilen kişi kimdir?</w:t>
      </w:r>
    </w:p>
    <w:p w:rsidR="00E25F06" w:rsidRPr="003E715E" w:rsidRDefault="00E25F06" w:rsidP="007B4153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 xml:space="preserve">Kusay  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>
        <w:rPr>
          <w:rFonts w:ascii="Arial" w:hAnsi="Arial" w:cs="Arial"/>
          <w:sz w:val="21"/>
          <w:szCs w:val="21"/>
        </w:rPr>
        <w:t xml:space="preserve">İbrahim 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 xml:space="preserve">Abdulmuttalip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Haşim</w:t>
      </w:r>
      <w:r w:rsidRPr="003E715E">
        <w:rPr>
          <w:rFonts w:ascii="Arial" w:hAnsi="Arial" w:cs="Arial"/>
          <w:sz w:val="21"/>
          <w:szCs w:val="21"/>
        </w:rPr>
        <w:t xml:space="preserve">. </w:t>
      </w:r>
    </w:p>
    <w:p w:rsidR="00E25F06" w:rsidRPr="003E715E" w:rsidRDefault="00E25F06" w:rsidP="00064519">
      <w:pPr>
        <w:pStyle w:val="Default"/>
        <w:rPr>
          <w:rFonts w:ascii="Arial" w:hAnsi="Arial" w:cs="Arial"/>
          <w:sz w:val="21"/>
          <w:szCs w:val="21"/>
        </w:rPr>
      </w:pP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6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Aşağıdakilerden hangisi, Kamer sûresinin, 49. Ayeti “Şüphesiz her şeyi bir ölçü ile yarattık.” Çerçeve</w:t>
      </w:r>
      <w:r w:rsidRPr="003E715E">
        <w:rPr>
          <w:rFonts w:ascii="Arial" w:hAnsi="Arial" w:cs="Arial"/>
          <w:sz w:val="21"/>
          <w:szCs w:val="21"/>
        </w:rPr>
        <w:softHyphen/>
        <w:t xml:space="preserve">sinde </w:t>
      </w:r>
      <w:r w:rsidRPr="003E715E">
        <w:rPr>
          <w:rStyle w:val="A14"/>
          <w:rFonts w:ascii="Arial" w:hAnsi="Arial" w:cs="Arial"/>
          <w:sz w:val="21"/>
          <w:szCs w:val="21"/>
        </w:rPr>
        <w:t>değerlendirilemez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Dünya’nın Güneş etrafındaki dönüşünü 365 günde tamamlaması.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Gece ve gündüzün meydana gelmesi.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Her varlığın belirli bir görev ve amaç çerçevesinde yaratılmış olması.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 xml:space="preserve">Plansız yapılaşmanın bitki örtüsünü yok etmesi. </w:t>
      </w:r>
    </w:p>
    <w:p w:rsidR="00E25F06" w:rsidRDefault="00E25F0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Pr="003E715E" w:rsidRDefault="00E25F06" w:rsidP="007B4153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7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>
        <w:rPr>
          <w:rFonts w:ascii="Arial" w:hAnsi="Arial" w:cs="Arial"/>
          <w:sz w:val="21"/>
          <w:szCs w:val="21"/>
        </w:rPr>
        <w:t>Peygamberimizi sav ve amcası Hz. Hamza’yı emziren aynı zamanda Ebu Leheb’in de cariyesi olan kişi kimdir?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E25F06" w:rsidRPr="003E715E" w:rsidRDefault="00E25F06" w:rsidP="007B4153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>Halime</w:t>
      </w:r>
      <w:r w:rsidRPr="003E715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>S</w:t>
      </w:r>
      <w:r>
        <w:rPr>
          <w:rFonts w:ascii="Arial" w:hAnsi="Arial" w:cs="Arial"/>
          <w:sz w:val="21"/>
          <w:szCs w:val="21"/>
        </w:rPr>
        <w:t xml:space="preserve">üveybe     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>Amine</w:t>
      </w:r>
      <w:r w:rsidRPr="003E715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Ümmü Eymen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E25F06" w:rsidRDefault="00E25F0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8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“Yoldan taş, diken ve kemik gibi rahatsız edici şeyleri uzaklaştırmak sadakadır.” Hadis-i şerifinden aşa</w:t>
      </w:r>
      <w:r w:rsidRPr="003E715E">
        <w:rPr>
          <w:rFonts w:ascii="Arial" w:hAnsi="Arial" w:cs="Arial"/>
          <w:sz w:val="21"/>
          <w:szCs w:val="21"/>
        </w:rPr>
        <w:softHyphen/>
        <w:t xml:space="preserve">ğıdakilerden hangisi </w:t>
      </w:r>
      <w:r w:rsidRPr="003E715E">
        <w:rPr>
          <w:rStyle w:val="A14"/>
          <w:rFonts w:ascii="Arial" w:hAnsi="Arial" w:cs="Arial"/>
          <w:sz w:val="21"/>
          <w:szCs w:val="21"/>
        </w:rPr>
        <w:t>çıkarılamaz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 xml:space="preserve">Diğer insanların sorunlarını çözme duyarlılığına sahip olmak.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Araçlarımızı yol üzerlerine gelişigüzel park etmemek.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Toplumsal sorumlulukları ibadet çerçevesinde değerlendirmemek. </w:t>
      </w:r>
    </w:p>
    <w:p w:rsidR="00E25F06" w:rsidRPr="003E715E" w:rsidRDefault="00E25F06" w:rsidP="00064519">
      <w:pPr>
        <w:pStyle w:val="Default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>Cadde ve sokak çalışmalarında güvenlik tedbirleri almak.</w:t>
      </w:r>
    </w:p>
    <w:p w:rsidR="00E25F06" w:rsidRDefault="00E25F0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Default="00E25F06" w:rsidP="007F6A30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Pr="003E715E" w:rsidRDefault="00E25F06" w:rsidP="007F6A30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9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 xml:space="preserve">Aşağıdakilerden hangisi, </w:t>
      </w:r>
      <w:r>
        <w:rPr>
          <w:rFonts w:ascii="Arial" w:hAnsi="Arial" w:cs="Arial"/>
          <w:sz w:val="21"/>
          <w:szCs w:val="21"/>
        </w:rPr>
        <w:t>Peygamberimize sav hiç tereddüt göstermeden hemen iman eden kişidir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E25F06" w:rsidRPr="003E715E" w:rsidRDefault="00E25F06" w:rsidP="007F6A30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 xml:space="preserve">Hz. Ali            </w:t>
      </w:r>
      <w:r w:rsidRPr="003E715E">
        <w:rPr>
          <w:rFonts w:ascii="Arial" w:hAnsi="Arial" w:cs="Arial"/>
          <w:sz w:val="21"/>
          <w:szCs w:val="21"/>
        </w:rPr>
        <w:t xml:space="preserve">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>
        <w:rPr>
          <w:rFonts w:ascii="Arial" w:hAnsi="Arial" w:cs="Arial"/>
          <w:sz w:val="21"/>
          <w:szCs w:val="21"/>
        </w:rPr>
        <w:t>Hz. Ömer</w:t>
      </w:r>
      <w:r w:rsidRPr="003E715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 xml:space="preserve">Hz. Osman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Hz. Ebu Bekr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E25F06" w:rsidRDefault="00E25F0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Pr="003E715E" w:rsidRDefault="00E25F06" w:rsidP="007674BF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10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>
        <w:rPr>
          <w:rFonts w:ascii="Arial" w:hAnsi="Arial" w:cs="Arial"/>
          <w:sz w:val="21"/>
          <w:szCs w:val="21"/>
        </w:rPr>
        <w:t>Hz. Osman’a niçin “Zinnureyn” lakabı verilmiştir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E25F06" w:rsidRPr="003E715E" w:rsidRDefault="00E25F06" w:rsidP="007674BF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 xml:space="preserve">Her gece Kuran’ı hatmettiği için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7674BF">
        <w:rPr>
          <w:rFonts w:ascii="Arial" w:hAnsi="Arial" w:cs="Arial"/>
          <w:sz w:val="21"/>
          <w:szCs w:val="21"/>
        </w:rPr>
        <w:t>Aşere-i Mübeşşereden olduğu için</w:t>
      </w:r>
    </w:p>
    <w:p w:rsidR="00E25F06" w:rsidRPr="003E715E" w:rsidRDefault="00E25F06" w:rsidP="007674BF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 xml:space="preserve">Çok nurlandığı için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Peygamberimizin sav iki kızı ile evlendiği için</w:t>
      </w:r>
    </w:p>
    <w:p w:rsidR="00E25F06" w:rsidRPr="003E715E" w:rsidRDefault="00E25F06" w:rsidP="00064519">
      <w:pPr>
        <w:pStyle w:val="Default"/>
        <w:rPr>
          <w:rFonts w:ascii="Arial" w:hAnsi="Arial" w:cs="Arial"/>
          <w:sz w:val="21"/>
          <w:szCs w:val="21"/>
        </w:rPr>
      </w:pPr>
    </w:p>
    <w:p w:rsidR="00E25F06" w:rsidRPr="003E715E" w:rsidRDefault="00E25F0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>1</w:t>
      </w:r>
      <w:r>
        <w:rPr>
          <w:rFonts w:ascii="Arial" w:hAnsi="Arial" w:cs="Arial"/>
          <w:b/>
          <w:bCs/>
          <w:sz w:val="21"/>
          <w:szCs w:val="21"/>
        </w:rPr>
        <w:t>1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 xml:space="preserve">Aşağıdaki hadis-i şeriflerden hangisi konu bakımından diğerlerinden farklıdır? </w:t>
      </w:r>
    </w:p>
    <w:p w:rsidR="00E25F06" w:rsidRPr="003E715E" w:rsidRDefault="00E25F0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>“Allah’ım! Beni, senin sevginle ve sevgisi senin katında bana fayda verecek şeyin sevgisiyle rızık</w:t>
      </w:r>
      <w:r w:rsidRPr="003E715E">
        <w:rPr>
          <w:rFonts w:ascii="Arial" w:hAnsi="Arial" w:cs="Arial"/>
          <w:sz w:val="21"/>
          <w:szCs w:val="21"/>
        </w:rPr>
        <w:softHyphen/>
        <w:t xml:space="preserve">landır.” </w:t>
      </w:r>
    </w:p>
    <w:p w:rsidR="00E25F06" w:rsidRPr="003E715E" w:rsidRDefault="00E25F0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“Kim sevdiğini Allah için sever, kızdığına Allah için kızarsa imanı olgunlaşmış demektir.” </w:t>
      </w:r>
    </w:p>
    <w:p w:rsidR="00E25F06" w:rsidRPr="003E715E" w:rsidRDefault="00E25F0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“Bizi yedirip içiren ve bizi Müslümanlardan kılan Allah’a hamdolsun.” </w:t>
      </w:r>
    </w:p>
    <w:p w:rsidR="00E25F06" w:rsidRPr="003E715E" w:rsidRDefault="00E25F0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>“Allah’ım senden seni sevmeyi, seni seven kişiyi sevmeyi, senin sevgine ulaştıran ameli yapmayı isterim</w:t>
      </w:r>
      <w:r>
        <w:rPr>
          <w:rFonts w:ascii="Arial" w:hAnsi="Arial" w:cs="Arial"/>
          <w:sz w:val="21"/>
          <w:szCs w:val="21"/>
        </w:rPr>
        <w:t>…</w:t>
      </w:r>
      <w:r w:rsidRPr="003E715E">
        <w:rPr>
          <w:rFonts w:ascii="Arial" w:hAnsi="Arial" w:cs="Arial"/>
          <w:sz w:val="21"/>
          <w:szCs w:val="21"/>
        </w:rPr>
        <w:t xml:space="preserve">.” </w:t>
      </w:r>
    </w:p>
    <w:p w:rsidR="00E25F06" w:rsidRDefault="00E25F06" w:rsidP="00064519">
      <w:pPr>
        <w:pStyle w:val="Pa39"/>
        <w:spacing w:after="40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Pr="003E715E" w:rsidRDefault="00E25F06" w:rsidP="007674BF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2. </w:t>
      </w:r>
      <w:r>
        <w:rPr>
          <w:rFonts w:ascii="Arial" w:hAnsi="Arial" w:cs="Arial"/>
          <w:sz w:val="21"/>
          <w:szCs w:val="21"/>
        </w:rPr>
        <w:t>Aşağıdakilerden hangisi “Darul Erkam” için söylenemez.</w:t>
      </w:r>
    </w:p>
    <w:p w:rsidR="00E25F06" w:rsidRDefault="00E25F0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>Peygamberimiz sav, eşinin vefatından sonra burada kalmıştır</w:t>
      </w:r>
    </w:p>
    <w:p w:rsidR="00E25F06" w:rsidRPr="003E715E" w:rsidRDefault="00E25F06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>
        <w:rPr>
          <w:rFonts w:ascii="Arial" w:hAnsi="Arial" w:cs="Arial"/>
          <w:sz w:val="21"/>
          <w:szCs w:val="21"/>
        </w:rPr>
        <w:t>Nebiyyi Ekrem efendimizin sav hocalığını yaptığı ilk medrese, ilk üniversite saymak mümkündür.</w:t>
      </w:r>
    </w:p>
    <w:p w:rsidR="00E25F06" w:rsidRDefault="00E25F06" w:rsidP="00BC44BB">
      <w:pPr>
        <w:pStyle w:val="Default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>Günümüzde bu ev Darul Hayzuran adıyla anılmaktadır.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E25F06" w:rsidRPr="003E715E" w:rsidRDefault="00E25F06" w:rsidP="00064519">
      <w:pPr>
        <w:pStyle w:val="Default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Hz. Ömer’de dahil birçok kişi burada  Müslüman olma şerefine ermiştir.</w:t>
      </w:r>
    </w:p>
    <w:p w:rsidR="00E25F06" w:rsidRDefault="00E25F06" w:rsidP="00D7798E">
      <w:pPr>
        <w:pStyle w:val="Pa39"/>
        <w:spacing w:after="40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25F06" w:rsidRPr="003E715E" w:rsidRDefault="00E25F06" w:rsidP="00BC44BB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3. </w:t>
      </w:r>
      <w:r>
        <w:rPr>
          <w:rFonts w:ascii="Arial" w:hAnsi="Arial" w:cs="Arial"/>
          <w:color w:val="000000"/>
          <w:sz w:val="21"/>
          <w:szCs w:val="21"/>
        </w:rPr>
        <w:t>İslam tarihinde ilk hicret nereye yapılmıştır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? </w:t>
      </w:r>
    </w:p>
    <w:p w:rsidR="00E25F06" w:rsidRPr="003E715E" w:rsidRDefault="00E25F06" w:rsidP="00A366BA">
      <w:pPr>
        <w:pStyle w:val="Pa39"/>
        <w:spacing w:after="40"/>
        <w:ind w:firstLine="38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a) </w:t>
      </w:r>
      <w:r>
        <w:rPr>
          <w:rFonts w:ascii="Arial" w:hAnsi="Arial" w:cs="Arial"/>
          <w:color w:val="000000"/>
          <w:sz w:val="21"/>
          <w:szCs w:val="21"/>
        </w:rPr>
        <w:t xml:space="preserve">Medine           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b) </w:t>
      </w:r>
      <w:r>
        <w:rPr>
          <w:rFonts w:ascii="Arial" w:hAnsi="Arial" w:cs="Arial"/>
          <w:color w:val="000000"/>
          <w:sz w:val="21"/>
          <w:szCs w:val="21"/>
        </w:rPr>
        <w:t xml:space="preserve">Taif                  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c) </w:t>
      </w:r>
      <w:r>
        <w:rPr>
          <w:rFonts w:ascii="Arial" w:hAnsi="Arial" w:cs="Arial"/>
          <w:color w:val="000000"/>
          <w:sz w:val="21"/>
          <w:szCs w:val="21"/>
        </w:rPr>
        <w:t xml:space="preserve">Kudüs               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d) </w:t>
      </w:r>
      <w:r>
        <w:rPr>
          <w:rFonts w:ascii="Arial" w:hAnsi="Arial" w:cs="Arial"/>
          <w:color w:val="000000"/>
          <w:sz w:val="21"/>
          <w:szCs w:val="21"/>
        </w:rPr>
        <w:t>Habeşistan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E25F06" w:rsidRDefault="00E25F06" w:rsidP="009E517F">
      <w:pPr>
        <w:pStyle w:val="Pa39"/>
        <w:spacing w:after="40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25F06" w:rsidRPr="003E715E" w:rsidRDefault="00E25F06" w:rsidP="00A366BA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4. </w:t>
      </w:r>
      <w:r w:rsidRPr="003E715E">
        <w:rPr>
          <w:rFonts w:ascii="Arial" w:hAnsi="Arial" w:cs="Arial"/>
          <w:color w:val="000000"/>
          <w:sz w:val="21"/>
          <w:szCs w:val="21"/>
        </w:rPr>
        <w:t>Peygamberimiz</w:t>
      </w:r>
      <w:r>
        <w:rPr>
          <w:rFonts w:ascii="Arial" w:hAnsi="Arial" w:cs="Arial"/>
          <w:color w:val="000000"/>
          <w:sz w:val="21"/>
          <w:szCs w:val="21"/>
        </w:rPr>
        <w:t>in sav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, </w:t>
      </w:r>
      <w:r>
        <w:rPr>
          <w:rFonts w:ascii="Arial" w:hAnsi="Arial" w:cs="Arial"/>
          <w:color w:val="000000"/>
          <w:sz w:val="21"/>
          <w:szCs w:val="21"/>
        </w:rPr>
        <w:t>“Merhaba ey Rabbimin bana itab ve ikazda bulunmasına sebep olan kişi” diye iltifat ettiği âmâ (kör) sahabe efendimiz kimdir</w:t>
      </w:r>
    </w:p>
    <w:p w:rsidR="00E25F06" w:rsidRPr="003E715E" w:rsidRDefault="00E25F06" w:rsidP="00A366BA">
      <w:pPr>
        <w:pStyle w:val="Pa39"/>
        <w:spacing w:after="40"/>
        <w:ind w:firstLine="38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a) </w:t>
      </w:r>
      <w:r>
        <w:rPr>
          <w:rFonts w:ascii="Arial" w:hAnsi="Arial" w:cs="Arial"/>
          <w:color w:val="000000"/>
          <w:sz w:val="21"/>
          <w:szCs w:val="21"/>
        </w:rPr>
        <w:t xml:space="preserve">Caferi Tayyar       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b) </w:t>
      </w:r>
      <w:r>
        <w:rPr>
          <w:rFonts w:ascii="Arial" w:hAnsi="Arial" w:cs="Arial"/>
          <w:color w:val="000000"/>
          <w:sz w:val="21"/>
          <w:szCs w:val="21"/>
        </w:rPr>
        <w:t xml:space="preserve">Yasir   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c) </w:t>
      </w:r>
      <w:r>
        <w:rPr>
          <w:rFonts w:ascii="Arial" w:hAnsi="Arial" w:cs="Arial"/>
          <w:color w:val="000000"/>
          <w:sz w:val="21"/>
          <w:szCs w:val="21"/>
        </w:rPr>
        <w:t xml:space="preserve">Abdullah b. Ümmü Mektum    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d) </w:t>
      </w:r>
      <w:r>
        <w:rPr>
          <w:rFonts w:ascii="Arial" w:hAnsi="Arial" w:cs="Arial"/>
          <w:color w:val="000000"/>
          <w:sz w:val="21"/>
          <w:szCs w:val="21"/>
        </w:rPr>
        <w:t>Zafer</w:t>
      </w:r>
    </w:p>
    <w:p w:rsidR="00E25F06" w:rsidRDefault="00E25F06" w:rsidP="009E517F">
      <w:pPr>
        <w:pStyle w:val="Pa39"/>
        <w:spacing w:after="40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25F06" w:rsidRPr="003E715E" w:rsidRDefault="00E25F06" w:rsidP="003136DC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5.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Aşağıdakilerden hangisi </w:t>
      </w:r>
      <w:r>
        <w:rPr>
          <w:rFonts w:ascii="Arial" w:hAnsi="Arial" w:cs="Arial"/>
          <w:color w:val="000000"/>
          <w:sz w:val="21"/>
          <w:szCs w:val="21"/>
        </w:rPr>
        <w:t>“Hüzün yılında” gerçekleşen olaylardan değildir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? </w:t>
      </w:r>
    </w:p>
    <w:p w:rsidR="00E25F06" w:rsidRPr="003E715E" w:rsidRDefault="00E25F06" w:rsidP="009E517F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a) </w:t>
      </w:r>
      <w:r>
        <w:rPr>
          <w:rFonts w:ascii="Arial" w:hAnsi="Arial" w:cs="Arial"/>
          <w:color w:val="000000"/>
          <w:sz w:val="21"/>
          <w:szCs w:val="21"/>
        </w:rPr>
        <w:t>Peygamberimizin sav oğlu Kasım vefat etti.</w:t>
      </w:r>
    </w:p>
    <w:p w:rsidR="00E25F06" w:rsidRPr="003E715E" w:rsidRDefault="00E25F06" w:rsidP="003136DC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b) </w:t>
      </w:r>
      <w:r>
        <w:rPr>
          <w:rFonts w:ascii="Arial" w:hAnsi="Arial" w:cs="Arial"/>
          <w:color w:val="000000"/>
          <w:sz w:val="21"/>
          <w:szCs w:val="21"/>
        </w:rPr>
        <w:t>Peygamberimizin sav amcası Ebu Talib vefat etti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E25F06" w:rsidRPr="003E715E" w:rsidRDefault="00E25F06" w:rsidP="003136DC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c) </w:t>
      </w:r>
      <w:r>
        <w:rPr>
          <w:rFonts w:ascii="Arial" w:hAnsi="Arial" w:cs="Arial"/>
          <w:color w:val="000000"/>
          <w:sz w:val="21"/>
          <w:szCs w:val="21"/>
        </w:rPr>
        <w:t>Peygamberimizin sav, annesi vefat etti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E25F06" w:rsidRPr="003E715E" w:rsidRDefault="00E25F06" w:rsidP="003136DC">
      <w:pPr>
        <w:pStyle w:val="Default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Peygamberimizin sav eşi Hz. Hatice vefat etti</w:t>
      </w:r>
    </w:p>
    <w:p w:rsidR="00E25F06" w:rsidRDefault="00E25F06" w:rsidP="00064519">
      <w:pPr>
        <w:pStyle w:val="Pa80"/>
        <w:spacing w:before="16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:rsidR="00E25F06" w:rsidRDefault="00E25F06" w:rsidP="00064519">
      <w:pPr>
        <w:pStyle w:val="Pa80"/>
        <w:spacing w:before="16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>
        <w:rPr>
          <w:noProof/>
          <w:lang w:eastAsia="tr-TR"/>
        </w:rPr>
        <w:pict>
          <v:line id="Düz Bağlayıcı 2" o:spid="_x0000_s1027" style="position:absolute;left:0;text-align:left;z-index:251658752;visibility:visible" from="-9.75pt,16.35pt" to="-5.8pt,837.6pt" strokecolor="#4579b8"/>
        </w:pict>
      </w:r>
    </w:p>
    <w:p w:rsidR="00E25F06" w:rsidRPr="004C4686" w:rsidRDefault="00E25F06" w:rsidP="00064519">
      <w:pPr>
        <w:pStyle w:val="Pa80"/>
        <w:spacing w:before="160"/>
        <w:jc w:val="both"/>
        <w:rPr>
          <w:rFonts w:ascii="Times New Roman" w:hAnsi="Times New Roman" w:cs="Times New Roman"/>
          <w:i/>
          <w:iCs/>
          <w:u w:val="single"/>
        </w:rPr>
      </w:pPr>
      <w:r w:rsidRPr="004C468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C) Aşağıda verilen cümleler doğruysa başlarına ‘D’, yanlışsa ‘Y’ yazınız. (20 Puan)</w:t>
      </w:r>
    </w:p>
    <w:p w:rsidR="00E25F06" w:rsidRDefault="00E25F06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E25F06" w:rsidRPr="003E715E" w:rsidRDefault="00E25F06" w:rsidP="003136DC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(…..) </w:t>
      </w:r>
      <w:r>
        <w:rPr>
          <w:rFonts w:ascii="Arial" w:hAnsi="Arial" w:cs="Arial"/>
          <w:sz w:val="21"/>
          <w:szCs w:val="21"/>
        </w:rPr>
        <w:t>Taif yolculuğunda peygamber efendimize iman eden kişi köle Addas’tır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2.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(…..) </w:t>
      </w:r>
      <w:r>
        <w:rPr>
          <w:rFonts w:ascii="Arial" w:hAnsi="Arial" w:cs="Arial"/>
          <w:sz w:val="21"/>
          <w:szCs w:val="21"/>
        </w:rPr>
        <w:t>Müslümanlar ibadetlerini sadece evlerinde ve camilerde yapabilir.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3.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(…..) </w:t>
      </w:r>
      <w:r>
        <w:rPr>
          <w:rFonts w:ascii="Arial" w:hAnsi="Arial" w:cs="Arial"/>
          <w:sz w:val="21"/>
          <w:szCs w:val="21"/>
        </w:rPr>
        <w:t>Temizlik imanın yarısıdır.</w:t>
      </w:r>
    </w:p>
    <w:p w:rsidR="00E25F06" w:rsidRPr="003E715E" w:rsidRDefault="00E25F06" w:rsidP="003136DC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4.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(…..) </w:t>
      </w:r>
      <w:r w:rsidRPr="003E715E">
        <w:rPr>
          <w:rFonts w:ascii="Arial" w:hAnsi="Arial" w:cs="Arial"/>
          <w:sz w:val="21"/>
          <w:szCs w:val="21"/>
        </w:rPr>
        <w:t>Peygamberimizin</w:t>
      </w:r>
      <w:r>
        <w:rPr>
          <w:rFonts w:ascii="Arial" w:hAnsi="Arial" w:cs="Arial"/>
          <w:sz w:val="21"/>
          <w:szCs w:val="21"/>
        </w:rPr>
        <w:t xml:space="preserve"> sav Medine’ye İslamı anlatması için gönderdiği sahabe Mus’ab bin Ümeyr’dir</w:t>
      </w:r>
      <w:r w:rsidRPr="003E715E">
        <w:rPr>
          <w:rFonts w:ascii="Arial" w:hAnsi="Arial" w:cs="Arial"/>
          <w:sz w:val="21"/>
          <w:szCs w:val="21"/>
        </w:rPr>
        <w:t xml:space="preserve">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5.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 w:rsidRPr="003E715E">
        <w:rPr>
          <w:rFonts w:ascii="Arial" w:hAnsi="Arial" w:cs="Arial"/>
          <w:sz w:val="21"/>
          <w:szCs w:val="21"/>
        </w:rPr>
        <w:t xml:space="preserve">Sınıf araç ve gereçleri, özen ve dikkatle kullanılmamalıdır.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6.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 w:rsidRPr="003E715E">
        <w:rPr>
          <w:rFonts w:ascii="Arial" w:hAnsi="Arial" w:cs="Arial"/>
          <w:sz w:val="21"/>
          <w:szCs w:val="21"/>
        </w:rPr>
        <w:t xml:space="preserve">Peygamberimiz (s.a.v.) evrendeki düzen ve güzellikler üzerine düşünürdü.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7.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 w:rsidRPr="003E715E">
        <w:rPr>
          <w:rFonts w:ascii="Arial" w:hAnsi="Arial" w:cs="Arial"/>
          <w:sz w:val="21"/>
          <w:szCs w:val="21"/>
        </w:rPr>
        <w:t xml:space="preserve">Peygamberimiz (s.a.v.) çevrenin korunması için önlem almaya gerek duymamıştır. </w:t>
      </w:r>
    </w:p>
    <w:p w:rsidR="00E25F06" w:rsidRPr="003E715E" w:rsidRDefault="00E25F06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8.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 w:rsidRPr="003E715E">
        <w:rPr>
          <w:rFonts w:ascii="Arial" w:hAnsi="Arial" w:cs="Arial"/>
          <w:sz w:val="21"/>
          <w:szCs w:val="21"/>
        </w:rPr>
        <w:t xml:space="preserve">Müslüman’ın hak anlayışı, hayvanları da içine almaktadır. </w:t>
      </w:r>
    </w:p>
    <w:p w:rsidR="00E25F06" w:rsidRDefault="00E25F06" w:rsidP="00A805A1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9.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 w:rsidRPr="003E715E">
        <w:rPr>
          <w:rFonts w:ascii="Arial" w:hAnsi="Arial" w:cs="Arial"/>
          <w:sz w:val="21"/>
          <w:szCs w:val="21"/>
        </w:rPr>
        <w:t>Ekolojik denge, Allah’ın her şeyi ölç</w:t>
      </w:r>
      <w:r>
        <w:rPr>
          <w:rFonts w:ascii="Arial" w:hAnsi="Arial" w:cs="Arial"/>
          <w:sz w:val="21"/>
          <w:szCs w:val="21"/>
        </w:rPr>
        <w:t>ülü yaratmasının bir sonucudur.</w:t>
      </w:r>
    </w:p>
    <w:p w:rsidR="00E25F06" w:rsidRDefault="00E25F06" w:rsidP="004E2DC6">
      <w:pPr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10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. (…..) </w:t>
      </w:r>
      <w:r w:rsidRPr="003E715E">
        <w:rPr>
          <w:rFonts w:ascii="Arial" w:hAnsi="Arial" w:cs="Arial"/>
          <w:color w:val="000000"/>
          <w:sz w:val="21"/>
          <w:szCs w:val="21"/>
        </w:rPr>
        <w:t>Peygamber Efendimiz</w:t>
      </w:r>
      <w:r>
        <w:rPr>
          <w:rFonts w:ascii="Arial" w:hAnsi="Arial" w:cs="Arial"/>
          <w:color w:val="000000"/>
          <w:sz w:val="21"/>
          <w:szCs w:val="21"/>
        </w:rPr>
        <w:t xml:space="preserve"> sav Hz. Ebu Bekr ile birlikte 622 yılında Medine’ye hicret etti.</w:t>
      </w:r>
    </w:p>
    <w:p w:rsidR="00E25F06" w:rsidRPr="00A805A1" w:rsidRDefault="00E25F06" w:rsidP="00A805A1">
      <w:pPr>
        <w:rPr>
          <w:rFonts w:ascii="Arial" w:hAnsi="Arial" w:cs="Arial"/>
          <w:sz w:val="21"/>
          <w:szCs w:val="21"/>
        </w:rPr>
      </w:pPr>
      <w:hyperlink r:id="rId6" w:history="1">
        <w:r w:rsidRPr="005937F8">
          <w:rPr>
            <w:rStyle w:val="Hyperlink"/>
            <w:rFonts w:ascii="Arial" w:hAnsi="Arial" w:cs="Arial"/>
            <w:sz w:val="21"/>
            <w:szCs w:val="21"/>
          </w:rPr>
          <w:t>www.sorubak.com</w:t>
        </w:r>
      </w:hyperlink>
      <w:r>
        <w:rPr>
          <w:rFonts w:ascii="Arial" w:hAnsi="Arial" w:cs="Arial"/>
          <w:sz w:val="21"/>
          <w:szCs w:val="21"/>
        </w:rPr>
        <w:t xml:space="preserve"> </w:t>
      </w:r>
    </w:p>
    <w:p w:rsidR="00E25F06" w:rsidRPr="00D7798E" w:rsidRDefault="00E25F06" w:rsidP="00064519">
      <w:pPr>
        <w:rPr>
          <w:rFonts w:ascii="Arial" w:hAnsi="Arial" w:cs="Arial"/>
          <w:color w:val="000000"/>
          <w:sz w:val="21"/>
          <w:szCs w:val="21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145.3pt;margin-top:1.4pt;width:2in;height:60.15pt;z-index:251657728;visibility:visible">
            <v:textbox>
              <w:txbxContent>
                <w:p w:rsidR="00E25F06" w:rsidRPr="00D7798E" w:rsidRDefault="00E25F06" w:rsidP="00D7798E">
                  <w:pPr>
                    <w:jc w:val="center"/>
                    <w:rPr>
                      <w:rFonts w:ascii="Segoe Print" w:hAnsi="Segoe Print" w:cs="Segoe Print"/>
                      <w:b/>
                      <w:bCs/>
                    </w:rPr>
                  </w:pPr>
                  <w:r>
                    <w:rPr>
                      <w:rFonts w:ascii="Segoe Print" w:hAnsi="Segoe Print" w:cs="Segoe Print"/>
                      <w:b/>
                      <w:bCs/>
                    </w:rPr>
                    <w:t>Hasan Oğuz ATA</w:t>
                  </w:r>
                </w:p>
                <w:p w:rsidR="00E25F06" w:rsidRPr="00D7798E" w:rsidRDefault="00E25F06" w:rsidP="004E2DC6">
                  <w:pPr>
                    <w:jc w:val="center"/>
                    <w:rPr>
                      <w:rFonts w:ascii="Segoe Print" w:hAnsi="Segoe Print" w:cs="Segoe Print"/>
                      <w:b/>
                      <w:bCs/>
                    </w:rPr>
                  </w:pPr>
                  <w:r w:rsidRPr="00D7798E">
                    <w:rPr>
                      <w:rFonts w:ascii="Segoe Print" w:hAnsi="Segoe Print" w:cs="Segoe Print"/>
                      <w:b/>
                      <w:bCs/>
                    </w:rPr>
                    <w:t>D</w:t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>ers</w:t>
                  </w:r>
                  <w:r w:rsidRPr="00D7798E">
                    <w:rPr>
                      <w:rFonts w:ascii="Segoe Print" w:hAnsi="Segoe Print" w:cs="Segoe Print"/>
                      <w:b/>
                      <w:bCs/>
                    </w:rPr>
                    <w:t xml:space="preserve"> Öğretmeni</w:t>
                  </w:r>
                </w:p>
              </w:txbxContent>
            </v:textbox>
          </v:shape>
        </w:pict>
      </w:r>
      <w:r w:rsidRPr="003E715E"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BAŞARILAR….</w:t>
      </w:r>
    </w:p>
    <w:sectPr w:rsidR="00E25F06" w:rsidRPr="00D7798E" w:rsidSect="004C4686">
      <w:footerReference w:type="default" r:id="rId7"/>
      <w:pgSz w:w="16838" w:h="11906" w:orient="landscape" w:code="9"/>
      <w:pgMar w:top="709" w:right="536" w:bottom="709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F06" w:rsidRDefault="00E25F06" w:rsidP="004C4686">
      <w:pPr>
        <w:spacing w:after="0" w:line="240" w:lineRule="auto"/>
      </w:pPr>
      <w:r>
        <w:separator/>
      </w:r>
    </w:p>
  </w:endnote>
  <w:endnote w:type="continuationSeparator" w:id="0">
    <w:p w:rsidR="00E25F06" w:rsidRDefault="00E25F06" w:rsidP="004C4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Myriad Pro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F06" w:rsidRDefault="00E25F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F06" w:rsidRDefault="00E25F06" w:rsidP="004C4686">
      <w:pPr>
        <w:spacing w:after="0" w:line="240" w:lineRule="auto"/>
      </w:pPr>
      <w:r>
        <w:separator/>
      </w:r>
    </w:p>
  </w:footnote>
  <w:footnote w:type="continuationSeparator" w:id="0">
    <w:p w:rsidR="00E25F06" w:rsidRDefault="00E25F06" w:rsidP="004C46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519"/>
    <w:rsid w:val="00064519"/>
    <w:rsid w:val="00141301"/>
    <w:rsid w:val="00181F8A"/>
    <w:rsid w:val="00240545"/>
    <w:rsid w:val="003136DC"/>
    <w:rsid w:val="003222F0"/>
    <w:rsid w:val="00360196"/>
    <w:rsid w:val="003E715E"/>
    <w:rsid w:val="004C4686"/>
    <w:rsid w:val="004E2DC6"/>
    <w:rsid w:val="0052072B"/>
    <w:rsid w:val="00545F2F"/>
    <w:rsid w:val="005937F8"/>
    <w:rsid w:val="007674BF"/>
    <w:rsid w:val="007B4153"/>
    <w:rsid w:val="007F6A30"/>
    <w:rsid w:val="00817263"/>
    <w:rsid w:val="0089017C"/>
    <w:rsid w:val="009113F4"/>
    <w:rsid w:val="0096229E"/>
    <w:rsid w:val="009E517F"/>
    <w:rsid w:val="00A11F34"/>
    <w:rsid w:val="00A366BA"/>
    <w:rsid w:val="00A805A1"/>
    <w:rsid w:val="00B266C5"/>
    <w:rsid w:val="00B41F4E"/>
    <w:rsid w:val="00BC44BB"/>
    <w:rsid w:val="00CD7081"/>
    <w:rsid w:val="00D7798E"/>
    <w:rsid w:val="00E17DC8"/>
    <w:rsid w:val="00E25F06"/>
    <w:rsid w:val="00ED0772"/>
    <w:rsid w:val="00FB34A3"/>
    <w:rsid w:val="00FC7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72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64519"/>
    <w:pPr>
      <w:autoSpaceDE w:val="0"/>
      <w:autoSpaceDN w:val="0"/>
      <w:adjustRightInd w:val="0"/>
    </w:pPr>
    <w:rPr>
      <w:rFonts w:ascii="Helvetica World" w:hAnsi="Helvetica World" w:cs="Helvetica World"/>
      <w:color w:val="000000"/>
      <w:sz w:val="24"/>
      <w:szCs w:val="24"/>
      <w:lang w:eastAsia="en-US"/>
    </w:rPr>
  </w:style>
  <w:style w:type="paragraph" w:customStyle="1" w:styleId="Pa11">
    <w:name w:val="Pa11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character" w:customStyle="1" w:styleId="A14">
    <w:name w:val="A14"/>
    <w:uiPriority w:val="99"/>
    <w:rsid w:val="00064519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79">
    <w:name w:val="Pa79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paragraph" w:customStyle="1" w:styleId="Pa80">
    <w:name w:val="Pa80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paragraph" w:customStyle="1" w:styleId="Pa39">
    <w:name w:val="Pa39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paragraph" w:styleId="Header">
    <w:name w:val="header"/>
    <w:basedOn w:val="Normal"/>
    <w:link w:val="HeaderChar"/>
    <w:uiPriority w:val="99"/>
    <w:rsid w:val="004C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C4686"/>
  </w:style>
  <w:style w:type="paragraph" w:styleId="Footer">
    <w:name w:val="footer"/>
    <w:basedOn w:val="Normal"/>
    <w:link w:val="FooterChar"/>
    <w:uiPriority w:val="99"/>
    <w:rsid w:val="004C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C4686"/>
  </w:style>
  <w:style w:type="paragraph" w:styleId="BalloonText">
    <w:name w:val="Balloon Text"/>
    <w:basedOn w:val="Normal"/>
    <w:link w:val="BalloonTextChar"/>
    <w:uiPriority w:val="99"/>
    <w:semiHidden/>
    <w:rsid w:val="00D77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798E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545F2F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3601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2</Pages>
  <Words>989</Words>
  <Characters>5641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MFCH</dc:creator>
  <cp:keywords>www.sorubak.com</cp:keywords>
  <dc:description>www.sorubak.com</dc:description>
  <cp:lastModifiedBy>edanur</cp:lastModifiedBy>
  <cp:revision>6</cp:revision>
  <cp:lastPrinted>2014-04-07T01:34:00Z</cp:lastPrinted>
  <dcterms:created xsi:type="dcterms:W3CDTF">2014-04-07T01:56:00Z</dcterms:created>
  <dcterms:modified xsi:type="dcterms:W3CDTF">2015-03-30T19:57:00Z</dcterms:modified>
  <cp:category>www.sorubak.com</cp:category>
  <cp:contentType>www.sorubak.com</cp:contentType>
  <cp:contentStatus>www.sorubak.com</cp:contentStatus>
</cp:coreProperties>
</file>