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96" w:rsidRPr="003E715E" w:rsidRDefault="00235D96" w:rsidP="00064519">
      <w:pPr>
        <w:pStyle w:val="Defaul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noProof/>
          <w:lang w:eastAsia="tr-TR"/>
        </w:rPr>
        <w:pict>
          <v:line id="Düz Bağlayıcı 1" o:spid="_x0000_s1026" style="position:absolute;z-index:251658240;visibility:visible" from="392.55pt,-7.75pt" to="399.65pt,527.85pt" strokecolor="#4579b8"/>
        </w:pict>
      </w:r>
      <w:r w:rsidRPr="003E715E">
        <w:rPr>
          <w:rFonts w:ascii="Arial" w:hAnsi="Arial" w:cs="Arial"/>
          <w:b/>
          <w:bCs/>
          <w:i/>
          <w:iCs/>
          <w:sz w:val="20"/>
          <w:szCs w:val="20"/>
        </w:rPr>
        <w:t>ADI-SOYADI:………………….……………….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      </w:t>
      </w:r>
      <w:r w:rsidRPr="003E715E">
        <w:rPr>
          <w:rFonts w:ascii="Arial" w:hAnsi="Arial" w:cs="Arial"/>
          <w:b/>
          <w:bCs/>
          <w:i/>
          <w:iCs/>
          <w:sz w:val="20"/>
          <w:szCs w:val="20"/>
        </w:rPr>
        <w:t>SINIFI: 6 / …                  NO:……</w:t>
      </w:r>
    </w:p>
    <w:p w:rsidR="00235D96" w:rsidRPr="003E715E" w:rsidRDefault="00235D96" w:rsidP="00064519">
      <w:pPr>
        <w:pStyle w:val="Default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235D96" w:rsidRPr="003E715E" w:rsidRDefault="00235D96" w:rsidP="003E715E">
      <w:pPr>
        <w:pStyle w:val="Default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i/>
          <w:iCs/>
          <w:sz w:val="21"/>
          <w:szCs w:val="21"/>
        </w:rPr>
        <w:t xml:space="preserve">………… …. ORTAOKULU 2014-2015 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 xml:space="preserve"> EĞİTİM ÖĞRETİM YILI HZ. MUHAMMED!İN HAYATI DERSİ</w:t>
      </w:r>
      <w:r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>2. DÖNEM  1. YAZILI SINAVI SORULARI</w:t>
      </w:r>
    </w:p>
    <w:p w:rsidR="00235D96" w:rsidRPr="003E715E" w:rsidRDefault="00235D96" w:rsidP="003E715E">
      <w:pPr>
        <w:pStyle w:val="Default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bookmarkStart w:id="0" w:name="_GoBack"/>
      <w:bookmarkEnd w:id="0"/>
    </w:p>
    <w:p w:rsidR="00235D96" w:rsidRPr="00181F8A" w:rsidRDefault="00235D96" w:rsidP="00064519">
      <w:pPr>
        <w:pStyle w:val="Pa11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181F8A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A) Aşağıdaki cümlelerdeki boşluklara çerçeve içinde verilen kelimelerden uygun olanı ya</w:t>
      </w:r>
      <w:r w:rsidRPr="00181F8A">
        <w:rPr>
          <w:rFonts w:ascii="Arial" w:hAnsi="Arial" w:cs="Arial"/>
          <w:b/>
          <w:bCs/>
          <w:i/>
          <w:iCs/>
          <w:sz w:val="22"/>
          <w:szCs w:val="22"/>
          <w:u w:val="single"/>
        </w:rPr>
        <w:softHyphen/>
        <w:t>zınız.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(20 Puan)</w:t>
      </w:r>
    </w:p>
    <w:p w:rsidR="00235D96" w:rsidRDefault="00235D96" w:rsidP="00064519">
      <w:pPr>
        <w:pStyle w:val="Default"/>
        <w:rPr>
          <w:rFonts w:ascii="Arial" w:hAnsi="Arial" w:cs="Arial"/>
          <w:b/>
          <w:bCs/>
          <w:sz w:val="21"/>
          <w:szCs w:val="21"/>
        </w:rPr>
      </w:pPr>
    </w:p>
    <w:p w:rsidR="00235D96" w:rsidRPr="00A805A1" w:rsidRDefault="00235D96" w:rsidP="00064519">
      <w:pPr>
        <w:pStyle w:val="Default"/>
        <w:rPr>
          <w:rFonts w:ascii="Arial" w:hAnsi="Arial" w:cs="Arial"/>
          <w:i/>
          <w:iCs/>
          <w:color w:val="auto"/>
          <w:sz w:val="21"/>
          <w:szCs w:val="21"/>
        </w:rPr>
      </w:pPr>
      <w:r w:rsidRPr="00A805A1">
        <w:rPr>
          <w:rFonts w:ascii="Arial" w:hAnsi="Arial" w:cs="Arial"/>
          <w:b/>
          <w:bCs/>
          <w:color w:val="auto"/>
          <w:sz w:val="21"/>
          <w:szCs w:val="21"/>
        </w:rPr>
        <w:t>(</w:t>
      </w:r>
      <w:r w:rsidRPr="00A805A1">
        <w:rPr>
          <w:rFonts w:ascii="Arial" w:hAnsi="Arial" w:cs="Arial"/>
          <w:i/>
          <w:iCs/>
          <w:color w:val="auto"/>
          <w:sz w:val="21"/>
          <w:szCs w:val="21"/>
        </w:rPr>
        <w:t>Hayır, Saygı, Adalet, Şaka, Sorumlu, Aceleci, İsraf, Sağlık, Kul Hakkı, Mümin, Emanet, Çevre, Bağlılık, Medine, Namaz, Sevr, Sabır, Sağlık, Sevgi, Azim, Hira)</w:t>
      </w:r>
    </w:p>
    <w:p w:rsidR="00235D96" w:rsidRDefault="00235D9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1. </w:t>
      </w:r>
      <w:r w:rsidRPr="003E715E">
        <w:rPr>
          <w:rFonts w:ascii="Arial" w:hAnsi="Arial" w:cs="Arial"/>
          <w:sz w:val="21"/>
          <w:szCs w:val="21"/>
        </w:rPr>
        <w:t xml:space="preserve">Hz. Peygamber güler yüzlü olup, bazen aile bireylerine ……………. yapardı.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2. </w:t>
      </w:r>
      <w:r w:rsidRPr="003E715E">
        <w:rPr>
          <w:rFonts w:ascii="Arial" w:hAnsi="Arial" w:cs="Arial"/>
          <w:sz w:val="21"/>
          <w:szCs w:val="21"/>
        </w:rPr>
        <w:t xml:space="preserve">Peygamberimiz, “Küçüklerimize …………………… göstermeyen bizden değildir.” buyururdu.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3. </w:t>
      </w:r>
      <w:r w:rsidRPr="003E715E">
        <w:rPr>
          <w:rFonts w:ascii="Arial" w:hAnsi="Arial" w:cs="Arial"/>
          <w:sz w:val="21"/>
          <w:szCs w:val="21"/>
        </w:rPr>
        <w:t xml:space="preserve">Peygamber Efendimiz, “Çocuklarınız arasında ………………... li davranın.” buyurmuştur.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4. </w:t>
      </w:r>
      <w:r w:rsidRPr="003E715E">
        <w:rPr>
          <w:rFonts w:ascii="Arial" w:hAnsi="Arial" w:cs="Arial"/>
          <w:sz w:val="21"/>
          <w:szCs w:val="21"/>
        </w:rPr>
        <w:t>Sevgili Peygamberimiz, “Hepiniz çobansınız, hepiniz gözetiminiz altındakilerden ………………… su</w:t>
      </w:r>
      <w:r w:rsidRPr="003E715E">
        <w:rPr>
          <w:rFonts w:ascii="Arial" w:hAnsi="Arial" w:cs="Arial"/>
          <w:sz w:val="21"/>
          <w:szCs w:val="21"/>
        </w:rPr>
        <w:softHyphen/>
        <w:t xml:space="preserve">nuz.” buyurarak, anne babaları uyarırdı. </w:t>
      </w:r>
    </w:p>
    <w:p w:rsidR="00235D96" w:rsidRPr="003E715E" w:rsidRDefault="00235D96" w:rsidP="00064519">
      <w:pPr>
        <w:pStyle w:val="Default"/>
        <w:rPr>
          <w:rFonts w:ascii="Arial" w:hAnsi="Arial" w:cs="Arial"/>
          <w:sz w:val="21"/>
          <w:szCs w:val="21"/>
        </w:rPr>
      </w:pP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5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Doğal kaynakları bilinçsiz ve gereksiz yere tüketmek ………. çerçevesine girmektedir.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6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Ortak kullanım alanlarını kirletmek …………. ihlâli anlamına gelmektedir.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7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Allah (c.c.) doğal varlıkları insana bir ………. olarak vermiştir. </w:t>
      </w:r>
    </w:p>
    <w:p w:rsidR="00235D96" w:rsidRPr="003E715E" w:rsidRDefault="00235D96" w:rsidP="00064519">
      <w:pPr>
        <w:pStyle w:val="Defaul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8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………… elinden ve dilinden kimsenin zarar görmediği kişidir.</w:t>
      </w:r>
    </w:p>
    <w:p w:rsidR="00235D96" w:rsidRPr="003E715E" w:rsidRDefault="00235D96" w:rsidP="00064519">
      <w:pPr>
        <w:pStyle w:val="Default"/>
        <w:rPr>
          <w:rFonts w:ascii="Arial" w:hAnsi="Arial" w:cs="Arial"/>
          <w:sz w:val="21"/>
          <w:szCs w:val="21"/>
        </w:rPr>
      </w:pPr>
    </w:p>
    <w:p w:rsidR="00235D96" w:rsidRPr="003E715E" w:rsidRDefault="00235D9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9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Yüce Rabb’imiz Bakara sûresinin 45. ayetinde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“Sabır ve……………….ile Allah’tan yardım isteyin...” </w:t>
      </w:r>
      <w:r w:rsidRPr="003E715E">
        <w:rPr>
          <w:rFonts w:ascii="Arial" w:hAnsi="Arial" w:cs="Arial"/>
          <w:sz w:val="21"/>
          <w:szCs w:val="21"/>
        </w:rPr>
        <w:t xml:space="preserve">buyurmaktadır. </w:t>
      </w:r>
    </w:p>
    <w:p w:rsidR="00235D96" w:rsidRPr="003E715E" w:rsidRDefault="00235D96" w:rsidP="00064519">
      <w:pPr>
        <w:pStyle w:val="Defaul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10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Hz. Peygamber hicret edeceği zaman Mekkeli müşrikleri yanıltmak ve tedbir için güneydeki ………………..mağarasına gitmiştir.</w:t>
      </w:r>
    </w:p>
    <w:p w:rsidR="00235D96" w:rsidRDefault="00235D9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:rsidR="00235D96" w:rsidRPr="00181F8A" w:rsidRDefault="00235D96" w:rsidP="00064519">
      <w:pPr>
        <w:pStyle w:val="Pa11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181F8A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B) Aşağıdaki sorularda doğru cevabı işaretleyiniz.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( 60 Puan)</w:t>
      </w:r>
    </w:p>
    <w:p w:rsidR="00235D96" w:rsidRPr="00181F8A" w:rsidRDefault="00235D96" w:rsidP="00181F8A">
      <w:pPr>
        <w:pStyle w:val="Default"/>
      </w:pP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1. </w:t>
      </w:r>
      <w:r w:rsidRPr="003E715E">
        <w:rPr>
          <w:rFonts w:ascii="Arial" w:hAnsi="Arial" w:cs="Arial"/>
          <w:sz w:val="21"/>
          <w:szCs w:val="21"/>
        </w:rPr>
        <w:t xml:space="preserve">Aşağıdaki hadis-i şeriflerden hangisi anne babanın çocuklarına karşı görevlerinden birini </w:t>
      </w:r>
      <w:r w:rsidRPr="003E715E">
        <w:rPr>
          <w:rStyle w:val="A14"/>
          <w:rFonts w:ascii="Arial" w:hAnsi="Arial" w:cs="Arial"/>
          <w:color w:val="auto"/>
          <w:sz w:val="21"/>
          <w:szCs w:val="21"/>
        </w:rPr>
        <w:t>anlatmaz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Çocuklarına güzel bir isim vermek.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Çocuklarını güzel ahlak üzere yetiştirmek.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Çocuklarının iyi kötü tüm isteklerini yerine getirmek. </w:t>
      </w:r>
    </w:p>
    <w:p w:rsidR="00235D96" w:rsidRPr="003E715E" w:rsidRDefault="00235D96" w:rsidP="00064519">
      <w:pPr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>Çocuklarının beslenme, barınma eğitim gibi temel ihtiyaçlarını karşılamak.</w:t>
      </w:r>
    </w:p>
    <w:p w:rsidR="00235D96" w:rsidRPr="003E715E" w:rsidRDefault="00235D96" w:rsidP="00064519">
      <w:pPr>
        <w:pStyle w:val="Default"/>
        <w:rPr>
          <w:rFonts w:ascii="Arial" w:hAnsi="Arial" w:cs="Arial"/>
          <w:sz w:val="21"/>
          <w:szCs w:val="21"/>
        </w:rPr>
      </w:pPr>
    </w:p>
    <w:p w:rsidR="00235D96" w:rsidRDefault="00235D9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2. </w:t>
      </w:r>
      <w:r w:rsidRPr="003E715E">
        <w:rPr>
          <w:rFonts w:ascii="Arial" w:hAnsi="Arial" w:cs="Arial"/>
          <w:sz w:val="21"/>
          <w:szCs w:val="21"/>
        </w:rPr>
        <w:t xml:space="preserve">Peygamber Efendimizi örnek alan bir mümin, aşağıdakilerden hangisini </w:t>
      </w:r>
      <w:r w:rsidRPr="003E715E">
        <w:rPr>
          <w:rStyle w:val="A14"/>
          <w:rFonts w:ascii="Arial" w:hAnsi="Arial" w:cs="Arial"/>
          <w:sz w:val="21"/>
          <w:szCs w:val="21"/>
        </w:rPr>
        <w:t>yapmaz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Anne babasını üzmez, ihtiyaçları olduğunda onlara yardım eder.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Anne babasına karşı saygısız davranışlarda bulunmaz.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Yaşlandıklarında anne babasının bakımını üstlenir. </w:t>
      </w:r>
    </w:p>
    <w:p w:rsidR="00235D96" w:rsidRPr="003E715E" w:rsidRDefault="00235D96" w:rsidP="00064519">
      <w:pPr>
        <w:pStyle w:val="Pa79"/>
        <w:spacing w:after="16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 xml:space="preserve">Haklı olduğunda anne babasına bağırıp onları kırabilir.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3. </w:t>
      </w:r>
      <w:r w:rsidRPr="003E715E">
        <w:rPr>
          <w:rFonts w:ascii="Arial" w:hAnsi="Arial" w:cs="Arial"/>
          <w:sz w:val="21"/>
          <w:szCs w:val="21"/>
        </w:rPr>
        <w:t xml:space="preserve">“Bir müminin, kardeşini üç günden fazla terk edip onunla küs durması helâl değildir. Dargın olanlar birbirleriyle karşılaştıklarında ikisi de yüz çevirir. Oysa bunların hayırlısı, ilk önce selam verendir.”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sz w:val="21"/>
          <w:szCs w:val="21"/>
        </w:rPr>
        <w:t xml:space="preserve">Yukarıdaki hadisi şerife göre aşağıdakilerden hangisi </w:t>
      </w:r>
      <w:r w:rsidRPr="003E715E">
        <w:rPr>
          <w:rStyle w:val="A14"/>
          <w:rFonts w:ascii="Arial" w:hAnsi="Arial" w:cs="Arial"/>
          <w:sz w:val="21"/>
          <w:szCs w:val="21"/>
        </w:rPr>
        <w:t>söylenemez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Üç günden fazla küs durmak doğru değildir.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Küs olanlar birbirleriyle karşılaşmamaya çalışmalıdır.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Küs olduğumuz bir kardeşimizle barışmanın yollarını aramalıyız. </w:t>
      </w:r>
    </w:p>
    <w:p w:rsidR="00235D96" w:rsidRPr="003E715E" w:rsidRDefault="00235D96" w:rsidP="00064519">
      <w:pPr>
        <w:pStyle w:val="Pa79"/>
        <w:spacing w:after="16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 xml:space="preserve">Küs olduğumuz biriyle barışmak için ilk adımı biz atmalıyız.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4. </w:t>
      </w:r>
      <w:r w:rsidRPr="003E715E">
        <w:rPr>
          <w:rFonts w:ascii="Arial" w:hAnsi="Arial" w:cs="Arial"/>
          <w:sz w:val="21"/>
          <w:szCs w:val="21"/>
        </w:rPr>
        <w:t xml:space="preserve">Aşağıdakilerden hangisi Peygamber Efendimizin (s.a.v.) sergilediği bir davranış </w:t>
      </w:r>
      <w:r w:rsidRPr="003E715E">
        <w:rPr>
          <w:rStyle w:val="A14"/>
          <w:rFonts w:ascii="Arial" w:hAnsi="Arial" w:cs="Arial"/>
          <w:sz w:val="21"/>
          <w:szCs w:val="21"/>
        </w:rPr>
        <w:t>olamaz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Aile bireylerinin sorunlarını dinlerdi. </w:t>
      </w:r>
      <w:r>
        <w:rPr>
          <w:rFonts w:ascii="Arial" w:hAnsi="Arial" w:cs="Arial"/>
          <w:sz w:val="21"/>
          <w:szCs w:val="21"/>
        </w:rPr>
        <w:t xml:space="preserve">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Çocukları ve torunlarıyla şakalaşırdı.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Çocukları arasında ayrım yapardı. </w:t>
      </w:r>
      <w:r>
        <w:rPr>
          <w:rFonts w:ascii="Arial" w:hAnsi="Arial" w:cs="Arial"/>
          <w:sz w:val="21"/>
          <w:szCs w:val="21"/>
        </w:rPr>
        <w:t xml:space="preserve">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 xml:space="preserve">Çocuklarının hatalarını bağışlardı. </w:t>
      </w:r>
    </w:p>
    <w:p w:rsidR="00235D96" w:rsidRPr="003E715E" w:rsidRDefault="00235D96" w:rsidP="00064519">
      <w:pPr>
        <w:pStyle w:val="Pa80"/>
        <w:spacing w:before="16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5. </w:t>
      </w:r>
      <w:r w:rsidRPr="003E715E">
        <w:rPr>
          <w:rFonts w:ascii="Arial" w:hAnsi="Arial" w:cs="Arial"/>
          <w:sz w:val="21"/>
          <w:szCs w:val="21"/>
        </w:rPr>
        <w:t xml:space="preserve">Peygamber Efendimiz “Sizden biriniz kendisi için sevip istediği şeyi, kardeşi için de istemedikçe gerçek anlamda iman etmiş olmaz.” Buyurmuştur.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sz w:val="21"/>
          <w:szCs w:val="21"/>
        </w:rPr>
        <w:t xml:space="preserve">Hadis-i şerifte vurgulanan mesaj aşağıdakilerden hangisinde tam olarak verilmiştir?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Bütün müminler birbirinin kardeşidir.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Müminler sahip olduklarını paylaşmalıdır.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Gerçek mümin kendisi için istediği şeyleri kardeşi için de ister.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 xml:space="preserve">Gerçek kardeş zor zamanda kardeşine yardım edendir. </w:t>
      </w:r>
    </w:p>
    <w:p w:rsidR="00235D96" w:rsidRPr="003E715E" w:rsidRDefault="00235D96" w:rsidP="00064519">
      <w:pPr>
        <w:pStyle w:val="Default"/>
        <w:rPr>
          <w:rFonts w:ascii="Arial" w:hAnsi="Arial" w:cs="Arial"/>
          <w:sz w:val="21"/>
          <w:szCs w:val="21"/>
        </w:rPr>
      </w:pP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6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Aşağıdakilerden hangisi, Kamer sûresinin, 49. Ayeti “Şüphesiz her şeyi bir ölçü ile yarattık.” Çerçeve</w:t>
      </w:r>
      <w:r w:rsidRPr="003E715E">
        <w:rPr>
          <w:rFonts w:ascii="Arial" w:hAnsi="Arial" w:cs="Arial"/>
          <w:sz w:val="21"/>
          <w:szCs w:val="21"/>
        </w:rPr>
        <w:softHyphen/>
        <w:t xml:space="preserve">sinde </w:t>
      </w:r>
      <w:r w:rsidRPr="003E715E">
        <w:rPr>
          <w:rStyle w:val="A14"/>
          <w:rFonts w:ascii="Arial" w:hAnsi="Arial" w:cs="Arial"/>
          <w:sz w:val="21"/>
          <w:szCs w:val="21"/>
        </w:rPr>
        <w:t>değerlendirilemez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Dünya’nın Güneş etrafındaki dönüşünü 365 günde tamamlaması.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Gece ve gündüzün meydana gelmesi.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Her varlığın belirli bir görev ve amaç çerçevesinde yaratılmış olması.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 xml:space="preserve">Plansız yapılaşmanın bitki örtüsünü yok etmesi. </w:t>
      </w:r>
    </w:p>
    <w:p w:rsidR="00235D96" w:rsidRDefault="00235D9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7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Aşağıdakilerden hangisi Peygamberimizin (s.a.v.) doğayı koruma ve sevmesinin bir göstergesi </w:t>
      </w:r>
      <w:r w:rsidRPr="003E715E">
        <w:rPr>
          <w:rStyle w:val="A14"/>
          <w:rFonts w:ascii="Arial" w:hAnsi="Arial" w:cs="Arial"/>
          <w:sz w:val="21"/>
          <w:szCs w:val="21"/>
        </w:rPr>
        <w:t>değil</w:t>
      </w:r>
      <w:r w:rsidRPr="003E715E">
        <w:rPr>
          <w:rStyle w:val="A14"/>
          <w:rFonts w:ascii="Arial" w:hAnsi="Arial" w:cs="Arial"/>
          <w:sz w:val="21"/>
          <w:szCs w:val="21"/>
        </w:rPr>
        <w:softHyphen/>
        <w:t>dir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Hayvanlarını aç ve bakımsız bırakanları uyarması.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Savaş hallerinde doğanın tahrip edilmesine izin vermesi.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Yeşil alanlarla ilgili koruyucu önlemler alması.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 xml:space="preserve">Ağaç dikme konusunda teşvik edici olması. </w:t>
      </w:r>
    </w:p>
    <w:p w:rsidR="00235D96" w:rsidRDefault="00235D9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8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“Yoldan taş, diken ve kemik gibi rahatsız edici şeyleri uzaklaştırmak sadakadır.” Hadis-i şerifinden aşa</w:t>
      </w:r>
      <w:r w:rsidRPr="003E715E">
        <w:rPr>
          <w:rFonts w:ascii="Arial" w:hAnsi="Arial" w:cs="Arial"/>
          <w:sz w:val="21"/>
          <w:szCs w:val="21"/>
        </w:rPr>
        <w:softHyphen/>
        <w:t xml:space="preserve">ğıdakilerden hangisi </w:t>
      </w:r>
      <w:r w:rsidRPr="003E715E">
        <w:rPr>
          <w:rStyle w:val="A14"/>
          <w:rFonts w:ascii="Arial" w:hAnsi="Arial" w:cs="Arial"/>
          <w:sz w:val="21"/>
          <w:szCs w:val="21"/>
        </w:rPr>
        <w:t>çıkarılamaz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Diğer insanların sorunlarını çözme duyarlılığına sahip olmak.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Araçlarımızı yol üzerlerine gelişigüzel park etmemek.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Toplumsal sorumlulukları ibadet çerçevesinde değerlendirmemek. </w:t>
      </w:r>
    </w:p>
    <w:p w:rsidR="00235D96" w:rsidRPr="003E715E" w:rsidRDefault="00235D96" w:rsidP="00064519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>Cadde ve sokak çalışmalarında güvenlik tedbirleri almak.</w:t>
      </w:r>
    </w:p>
    <w:p w:rsidR="00235D96" w:rsidRDefault="00235D9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9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Aşağıdakilerden hangisi, Rahman sûresinin, 7-8. Ayetleri “Göğü yükseltti ve dengeyi koydu. Sakın den</w:t>
      </w:r>
      <w:r w:rsidRPr="003E715E">
        <w:rPr>
          <w:rFonts w:ascii="Arial" w:hAnsi="Arial" w:cs="Arial"/>
          <w:sz w:val="21"/>
          <w:szCs w:val="21"/>
        </w:rPr>
        <w:softHyphen/>
        <w:t xml:space="preserve">geyi bozmayın.” İle çelişmektedir?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Akarsulara dökülen fabrika atıkları için arıtma tesisleri kurmak.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Yakıt tüketiminde çevre dostu araç ve yöntemler kullanmak.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Teknolojik tasarım ve projelerin çevresel sonuçlarını dikkate almak.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 xml:space="preserve">Av yasağı uygulanan yer ve dönemlerde avlanmak. </w:t>
      </w:r>
    </w:p>
    <w:p w:rsidR="00235D96" w:rsidRDefault="00235D9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10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Aşağıdakilerden hangisi, “Yeryüzündekilere merhamet ediniz ki göktekiler de (melekler) size merha</w:t>
      </w:r>
      <w:r w:rsidRPr="003E715E">
        <w:rPr>
          <w:rFonts w:ascii="Arial" w:hAnsi="Arial" w:cs="Arial"/>
          <w:sz w:val="21"/>
          <w:szCs w:val="21"/>
        </w:rPr>
        <w:softHyphen/>
        <w:t xml:space="preserve">met etsin.” Hadis-i şerifinin bir yansımasıdır?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Sokak hayvanları için hayvan barınakları kurmak.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Park ve bahçelerdeki çiçekleri koparmamak.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Çetin kış şartlarında ormanlık alanlara yiyecek bırakmak. </w:t>
      </w:r>
    </w:p>
    <w:p w:rsidR="00235D96" w:rsidRPr="003E715E" w:rsidRDefault="00235D96" w:rsidP="00064519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>Hepsi</w:t>
      </w:r>
    </w:p>
    <w:p w:rsidR="00235D96" w:rsidRPr="003E715E" w:rsidRDefault="00235D96" w:rsidP="00064519">
      <w:pPr>
        <w:pStyle w:val="Default"/>
        <w:rPr>
          <w:rFonts w:ascii="Arial" w:hAnsi="Arial" w:cs="Arial"/>
          <w:sz w:val="21"/>
          <w:szCs w:val="21"/>
        </w:rPr>
      </w:pPr>
    </w:p>
    <w:p w:rsidR="00235D96" w:rsidRPr="003E715E" w:rsidRDefault="00235D9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>1</w:t>
      </w:r>
      <w:r>
        <w:rPr>
          <w:rFonts w:ascii="Arial" w:hAnsi="Arial" w:cs="Arial"/>
          <w:b/>
          <w:bCs/>
          <w:sz w:val="21"/>
          <w:szCs w:val="21"/>
        </w:rPr>
        <w:t>1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Aşağıdaki hadis-i şeriflerden hangisi konu bakımından diğerlerinden farklıdır? </w:t>
      </w:r>
    </w:p>
    <w:p w:rsidR="00235D96" w:rsidRPr="003E715E" w:rsidRDefault="00235D9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>“Allah’ım! Beni, senin sevginle ve sevgisi senin katında bana fayda verecek şeyin sevgisiyle rızık</w:t>
      </w:r>
      <w:r w:rsidRPr="003E715E">
        <w:rPr>
          <w:rFonts w:ascii="Arial" w:hAnsi="Arial" w:cs="Arial"/>
          <w:sz w:val="21"/>
          <w:szCs w:val="21"/>
        </w:rPr>
        <w:softHyphen/>
        <w:t xml:space="preserve">landır.” </w:t>
      </w:r>
    </w:p>
    <w:p w:rsidR="00235D96" w:rsidRPr="003E715E" w:rsidRDefault="00235D9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“Kim sevdiğini Allah için sever, kızdığına Allah için kızarsa imanı olgunlaşmış demektir.” </w:t>
      </w:r>
    </w:p>
    <w:p w:rsidR="00235D96" w:rsidRPr="003E715E" w:rsidRDefault="00235D9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“Bizi yedirip içiren ve bizi Müslümanlardan kılan Allah’a hamdolsun.” </w:t>
      </w:r>
    </w:p>
    <w:p w:rsidR="00235D96" w:rsidRPr="003E715E" w:rsidRDefault="00235D9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>“Allah’ım senden seni sevmeyi, seni seven kişiyi sevmeyi, senin sevgine ulaştıran ameli yapmayı isterim</w:t>
      </w:r>
      <w:r>
        <w:rPr>
          <w:rFonts w:ascii="Arial" w:hAnsi="Arial" w:cs="Arial"/>
          <w:sz w:val="21"/>
          <w:szCs w:val="21"/>
        </w:rPr>
        <w:t>…</w:t>
      </w:r>
      <w:r w:rsidRPr="003E715E">
        <w:rPr>
          <w:rFonts w:ascii="Arial" w:hAnsi="Arial" w:cs="Arial"/>
          <w:sz w:val="21"/>
          <w:szCs w:val="21"/>
        </w:rPr>
        <w:t xml:space="preserve">.” </w:t>
      </w:r>
    </w:p>
    <w:p w:rsidR="00235D96" w:rsidRDefault="00235D96" w:rsidP="00064519">
      <w:pPr>
        <w:pStyle w:val="Pa39"/>
        <w:spacing w:after="40"/>
        <w:jc w:val="both"/>
        <w:rPr>
          <w:rFonts w:ascii="Arial" w:hAnsi="Arial" w:cs="Arial"/>
          <w:b/>
          <w:bCs/>
          <w:sz w:val="21"/>
          <w:szCs w:val="21"/>
        </w:rPr>
      </w:pPr>
    </w:p>
    <w:p w:rsidR="00235D96" w:rsidRPr="003E715E" w:rsidRDefault="00235D9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2. </w:t>
      </w:r>
      <w:r w:rsidRPr="003E715E">
        <w:rPr>
          <w:rFonts w:ascii="Arial" w:hAnsi="Arial" w:cs="Arial"/>
          <w:sz w:val="21"/>
          <w:szCs w:val="21"/>
        </w:rPr>
        <w:t xml:space="preserve">“Sağ elime güneşi, sol elime ayı verseler yine de bu davadan dönmeyeceğim. Ya Allah bu dini üstün kılar ya da ben bu uğurda ölüp giderim.” </w:t>
      </w:r>
    </w:p>
    <w:p w:rsidR="00235D96" w:rsidRPr="003E715E" w:rsidRDefault="00235D96" w:rsidP="00064519">
      <w:pPr>
        <w:pStyle w:val="Pa39"/>
        <w:spacing w:after="40"/>
        <w:ind w:firstLine="38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sz w:val="21"/>
          <w:szCs w:val="21"/>
        </w:rPr>
        <w:t xml:space="preserve">Yukarıdaki hadis-i şerif Peygamber Efendimizin (s.a.v.) hangi yönünü anlatmaktadır? </w:t>
      </w:r>
    </w:p>
    <w:p w:rsidR="00235D96" w:rsidRDefault="00235D9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Cömertlik ve kibarlığını </w:t>
      </w:r>
      <w:r>
        <w:rPr>
          <w:rFonts w:ascii="Arial" w:hAnsi="Arial" w:cs="Arial"/>
          <w:sz w:val="21"/>
          <w:szCs w:val="21"/>
        </w:rPr>
        <w:t xml:space="preserve">             </w:t>
      </w:r>
    </w:p>
    <w:p w:rsidR="00235D96" w:rsidRPr="003E715E" w:rsidRDefault="00235D9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Allah’a olan güveni ve davasına bağlılığını </w:t>
      </w:r>
    </w:p>
    <w:p w:rsidR="00235D96" w:rsidRDefault="00235D96" w:rsidP="00064519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Sabırlı ve kanaatkâr oluşunu </w:t>
      </w:r>
      <w:r>
        <w:rPr>
          <w:rFonts w:ascii="Arial" w:hAnsi="Arial" w:cs="Arial"/>
          <w:sz w:val="21"/>
          <w:szCs w:val="21"/>
        </w:rPr>
        <w:t xml:space="preserve">     </w:t>
      </w:r>
    </w:p>
    <w:p w:rsidR="00235D96" w:rsidRPr="003E715E" w:rsidRDefault="00235D96" w:rsidP="00064519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>Cesaretli ve adil oluşunu</w:t>
      </w:r>
    </w:p>
    <w:p w:rsidR="00235D96" w:rsidRPr="003E715E" w:rsidRDefault="00235D96" w:rsidP="00D7798E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noProof/>
          <w:lang w:eastAsia="tr-TR"/>
        </w:rPr>
        <w:pict>
          <v:line id="Düz Bağlayıcı 2" o:spid="_x0000_s1027" style="position:absolute;left:0;text-align:left;z-index:251659264;visibility:visible" from="-10.55pt,-7.75pt" to="-6.6pt,530.25pt" strokecolor="#4579b8"/>
        </w:pict>
      </w: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3.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Allahü Teâlâ şöyle buyurmaktadır: </w:t>
      </w:r>
    </w:p>
    <w:p w:rsidR="00235D96" w:rsidRPr="003E715E" w:rsidRDefault="00235D96" w:rsidP="00064519">
      <w:pPr>
        <w:pStyle w:val="Pa39"/>
        <w:spacing w:after="40"/>
        <w:ind w:firstLine="38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color w:val="000000"/>
          <w:sz w:val="21"/>
          <w:szCs w:val="21"/>
        </w:rPr>
        <w:t xml:space="preserve">“Beni anınız ki, ben de sizi anayım!...” (Bakara sûresi, 152. Ayet) Bu ayet-i kerime aşağıdakilerden hangisi ile ilgilidir? </w:t>
      </w:r>
    </w:p>
    <w:p w:rsidR="00235D96" w:rsidRPr="003E715E" w:rsidRDefault="00235D96" w:rsidP="00064519">
      <w:pPr>
        <w:pStyle w:val="Pa39"/>
        <w:spacing w:after="40"/>
        <w:ind w:firstLine="38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a)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Allah’a tevekkül etmek </w:t>
      </w:r>
      <w:r>
        <w:rPr>
          <w:rFonts w:ascii="Arial" w:hAnsi="Arial" w:cs="Arial"/>
          <w:color w:val="000000"/>
          <w:sz w:val="21"/>
          <w:szCs w:val="21"/>
        </w:rPr>
        <w:t xml:space="preserve">              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b)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Allah’ı çok sevmek </w:t>
      </w:r>
    </w:p>
    <w:p w:rsidR="00235D96" w:rsidRPr="003E715E" w:rsidRDefault="00235D96" w:rsidP="00064519">
      <w:pPr>
        <w:pStyle w:val="Pa39"/>
        <w:spacing w:after="40"/>
        <w:ind w:firstLine="38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c) </w:t>
      </w:r>
      <w:r w:rsidRPr="003E715E">
        <w:rPr>
          <w:rFonts w:ascii="Arial" w:hAnsi="Arial" w:cs="Arial"/>
          <w:color w:val="000000"/>
          <w:sz w:val="21"/>
          <w:szCs w:val="21"/>
        </w:rPr>
        <w:t>Allah yolunda sabretmek</w:t>
      </w:r>
      <w:r>
        <w:rPr>
          <w:rFonts w:ascii="Arial" w:hAnsi="Arial" w:cs="Arial"/>
          <w:color w:val="000000"/>
          <w:sz w:val="21"/>
          <w:szCs w:val="21"/>
        </w:rPr>
        <w:t xml:space="preserve">          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d)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Allah’ı çokça zikretmek. </w:t>
      </w:r>
    </w:p>
    <w:p w:rsidR="00235D96" w:rsidRDefault="00235D96" w:rsidP="009E517F">
      <w:pPr>
        <w:pStyle w:val="Pa39"/>
        <w:spacing w:after="40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235D96" w:rsidRPr="003E715E" w:rsidRDefault="00235D96" w:rsidP="009E517F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4.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Peygamberimiz, telaşlanan yol arkadaşı Hz. Ebu Bekir’e “Tasalanma! Allah bizimle beraberdir.”diyerek onu sakinleştirmiş, tam bir teslimiyetle Allah’a güvenmiştir. Peygamberimizin bu tavrını anlatan kavram aşağıdakilerden hangisidir? </w:t>
      </w:r>
    </w:p>
    <w:p w:rsidR="00235D96" w:rsidRPr="003E715E" w:rsidRDefault="00235D96" w:rsidP="00064519">
      <w:pPr>
        <w:pStyle w:val="Pa39"/>
        <w:spacing w:after="40"/>
        <w:ind w:firstLine="38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a) </w:t>
      </w:r>
      <w:r w:rsidRPr="003E715E">
        <w:rPr>
          <w:rFonts w:ascii="Arial" w:hAnsi="Arial" w:cs="Arial"/>
          <w:color w:val="000000"/>
          <w:sz w:val="21"/>
          <w:szCs w:val="21"/>
        </w:rPr>
        <w:t>Azim</w:t>
      </w:r>
      <w:r>
        <w:rPr>
          <w:rFonts w:ascii="Arial" w:hAnsi="Arial" w:cs="Arial"/>
          <w:color w:val="000000"/>
          <w:sz w:val="21"/>
          <w:szCs w:val="21"/>
        </w:rPr>
        <w:t xml:space="preserve">             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b)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Tevekkül </w:t>
      </w:r>
      <w:r>
        <w:rPr>
          <w:rFonts w:ascii="Arial" w:hAnsi="Arial" w:cs="Arial"/>
          <w:color w:val="000000"/>
          <w:sz w:val="21"/>
          <w:szCs w:val="21"/>
        </w:rPr>
        <w:t xml:space="preserve">               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c)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Şükür </w:t>
      </w:r>
      <w:r>
        <w:rPr>
          <w:rFonts w:ascii="Arial" w:hAnsi="Arial" w:cs="Arial"/>
          <w:color w:val="000000"/>
          <w:sz w:val="21"/>
          <w:szCs w:val="21"/>
        </w:rPr>
        <w:t xml:space="preserve">            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d)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Zikir </w:t>
      </w:r>
    </w:p>
    <w:p w:rsidR="00235D96" w:rsidRDefault="00235D96" w:rsidP="009E517F">
      <w:pPr>
        <w:pStyle w:val="Pa39"/>
        <w:spacing w:after="40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235D96" w:rsidRPr="003E715E" w:rsidRDefault="00235D96" w:rsidP="009E517F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5.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Aşağıdakilerden hangisi Peygamber Efendimizin yaşantısıyla ters düşen bir davranıştır? </w:t>
      </w:r>
    </w:p>
    <w:p w:rsidR="00235D96" w:rsidRPr="003E715E" w:rsidRDefault="00235D96" w:rsidP="009E517F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a)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Müslümanın gerekli tedbirleri aldıktan sonra sonuç konusunda Allah’a güvenmesi </w:t>
      </w:r>
    </w:p>
    <w:p w:rsidR="00235D96" w:rsidRPr="003E715E" w:rsidRDefault="00235D96" w:rsidP="009E517F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b)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Müslümanın ibadetlerini zamanında ve tam yapmaya gayret etmesi </w:t>
      </w:r>
    </w:p>
    <w:p w:rsidR="00235D96" w:rsidRPr="003E715E" w:rsidRDefault="00235D96" w:rsidP="009E517F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c)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Müslümanın, kendisine sıkıntı ve zorluk çıkaranlara beddua etmesi </w:t>
      </w:r>
    </w:p>
    <w:p w:rsidR="00235D96" w:rsidRPr="003E715E" w:rsidRDefault="00235D96" w:rsidP="00064519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>Müslümanın, İslam’ın emirlerine tam bir şekilde uyması</w:t>
      </w:r>
    </w:p>
    <w:p w:rsidR="00235D96" w:rsidRPr="004C4686" w:rsidRDefault="00235D96" w:rsidP="00064519">
      <w:pPr>
        <w:pStyle w:val="Pa80"/>
        <w:spacing w:before="160"/>
        <w:jc w:val="both"/>
        <w:rPr>
          <w:rFonts w:ascii="Times New Roman" w:hAnsi="Times New Roman" w:cs="Times New Roman"/>
          <w:i/>
          <w:iCs/>
          <w:u w:val="single"/>
        </w:rPr>
      </w:pPr>
      <w:r w:rsidRPr="004C468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C) Aşağıda verilen cümleler doğruysa başlarına ‘D’, yanlışsa ‘Y’ yazınız. (20 Puan)</w:t>
      </w:r>
    </w:p>
    <w:p w:rsidR="00235D96" w:rsidRDefault="00235D9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 w:rsidRPr="003E715E">
        <w:rPr>
          <w:rFonts w:ascii="Arial" w:hAnsi="Arial" w:cs="Arial"/>
          <w:sz w:val="21"/>
          <w:szCs w:val="21"/>
        </w:rPr>
        <w:t xml:space="preserve">Peygamberimiz saygılı bir çocuk ve şefkatli bir baba olmuştur.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2.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 w:rsidRPr="003E715E">
        <w:rPr>
          <w:rFonts w:ascii="Arial" w:hAnsi="Arial" w:cs="Arial"/>
          <w:sz w:val="21"/>
          <w:szCs w:val="21"/>
        </w:rPr>
        <w:t xml:space="preserve">Peygamberimiz çok ciddi bir insandı. Asla gülümsemez ve şaka yapmazdı.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3.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 w:rsidRPr="003E715E">
        <w:rPr>
          <w:rFonts w:ascii="Arial" w:hAnsi="Arial" w:cs="Arial"/>
          <w:sz w:val="21"/>
          <w:szCs w:val="21"/>
        </w:rPr>
        <w:t xml:space="preserve">Peygamber Efendimiz, çocuklarından evlenip yuva kuranlarla görüşmezdi.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4.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 w:rsidRPr="003E715E">
        <w:rPr>
          <w:rFonts w:ascii="Arial" w:hAnsi="Arial" w:cs="Arial"/>
          <w:sz w:val="21"/>
          <w:szCs w:val="21"/>
        </w:rPr>
        <w:t xml:space="preserve">Peygamberimizin aile bireyleri arasında karşılıklı sevgi ve saygı hâkimdi.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5.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 xml:space="preserve">Sınıf araç ve gereçleri, özen ve dikkatle kullanılmamalıdır.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6.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 xml:space="preserve">Peygamberimiz (s.a.v.) evrendeki düzen ve güzellikler üzerine düşünürdü.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7.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 xml:space="preserve">Peygamberimiz (s.a.v.) çevrenin korunması için önlem almaya gerek duymamıştır. </w:t>
      </w:r>
    </w:p>
    <w:p w:rsidR="00235D96" w:rsidRPr="003E715E" w:rsidRDefault="00235D9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8.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 xml:space="preserve">Müslüman’ın hak anlayışı, hayvanları da içine almaktadır. </w:t>
      </w:r>
    </w:p>
    <w:p w:rsidR="00235D96" w:rsidRDefault="00235D96" w:rsidP="00A805A1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9.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>Ekolojik denge, Allah’ın her şeyi ölç</w:t>
      </w:r>
      <w:r>
        <w:rPr>
          <w:rFonts w:ascii="Arial" w:hAnsi="Arial" w:cs="Arial"/>
          <w:sz w:val="21"/>
          <w:szCs w:val="21"/>
        </w:rPr>
        <w:t>ülü yaratmasının bir sonucudur.</w:t>
      </w:r>
    </w:p>
    <w:p w:rsidR="00235D96" w:rsidRPr="00A805A1" w:rsidRDefault="00235D96" w:rsidP="00A805A1">
      <w:pPr>
        <w:rPr>
          <w:rFonts w:ascii="Arial" w:hAnsi="Arial" w:cs="Arial"/>
          <w:sz w:val="21"/>
          <w:szCs w:val="21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145.3pt;margin-top:16.35pt;width:2in;height:60.15pt;z-index:251660288;visibility:visible">
            <v:textbox>
              <w:txbxContent>
                <w:p w:rsidR="00235D96" w:rsidRPr="006A65B4" w:rsidRDefault="00235D96" w:rsidP="006A65B4">
                  <w:hyperlink r:id="rId6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>
        <w:rPr>
          <w:rFonts w:ascii="Arial" w:hAnsi="Arial" w:cs="Arial"/>
          <w:b/>
          <w:bCs/>
          <w:color w:val="000000"/>
          <w:sz w:val="21"/>
          <w:szCs w:val="21"/>
        </w:rPr>
        <w:t>10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. (…..)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Peygamber Efendimiz, oruç ibadeti hakkında “Gözümün nuru” diye bahsederdi. </w:t>
      </w:r>
    </w:p>
    <w:p w:rsidR="00235D96" w:rsidRPr="00D7798E" w:rsidRDefault="00235D96" w:rsidP="00064519">
      <w:pPr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         </w:t>
      </w:r>
      <w:r w:rsidRPr="003E715E"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 xml:space="preserve">BAŞARILAR….                   </w:t>
      </w:r>
    </w:p>
    <w:sectPr w:rsidR="00235D96" w:rsidRPr="00D7798E" w:rsidSect="004C4686">
      <w:footerReference w:type="default" r:id="rId7"/>
      <w:pgSz w:w="16838" w:h="11906" w:orient="landscape" w:code="9"/>
      <w:pgMar w:top="709" w:right="536" w:bottom="709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D96" w:rsidRDefault="00235D96" w:rsidP="004C4686">
      <w:pPr>
        <w:spacing w:after="0" w:line="240" w:lineRule="auto"/>
      </w:pPr>
      <w:r>
        <w:separator/>
      </w:r>
    </w:p>
  </w:endnote>
  <w:endnote w:type="continuationSeparator" w:id="0">
    <w:p w:rsidR="00235D96" w:rsidRDefault="00235D96" w:rsidP="004C4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D96" w:rsidRDefault="00235D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D96" w:rsidRDefault="00235D96" w:rsidP="004C4686">
      <w:pPr>
        <w:spacing w:after="0" w:line="240" w:lineRule="auto"/>
      </w:pPr>
      <w:r>
        <w:separator/>
      </w:r>
    </w:p>
  </w:footnote>
  <w:footnote w:type="continuationSeparator" w:id="0">
    <w:p w:rsidR="00235D96" w:rsidRDefault="00235D96" w:rsidP="004C46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519"/>
    <w:rsid w:val="00064519"/>
    <w:rsid w:val="00141301"/>
    <w:rsid w:val="00181F8A"/>
    <w:rsid w:val="00235D96"/>
    <w:rsid w:val="00240545"/>
    <w:rsid w:val="002542C7"/>
    <w:rsid w:val="003222F0"/>
    <w:rsid w:val="003E715E"/>
    <w:rsid w:val="004C4686"/>
    <w:rsid w:val="004E5D9B"/>
    <w:rsid w:val="006A65B4"/>
    <w:rsid w:val="00817263"/>
    <w:rsid w:val="009E517F"/>
    <w:rsid w:val="00A11F34"/>
    <w:rsid w:val="00A805A1"/>
    <w:rsid w:val="00D7798E"/>
    <w:rsid w:val="00E17DC8"/>
    <w:rsid w:val="00ED0772"/>
    <w:rsid w:val="00FC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D9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64519"/>
    <w:pPr>
      <w:autoSpaceDE w:val="0"/>
      <w:autoSpaceDN w:val="0"/>
      <w:adjustRightInd w:val="0"/>
    </w:pPr>
    <w:rPr>
      <w:rFonts w:ascii="Helvetica World" w:hAnsi="Helvetica World" w:cs="Helvetica World"/>
      <w:color w:val="000000"/>
      <w:sz w:val="24"/>
      <w:szCs w:val="24"/>
      <w:lang w:eastAsia="en-US"/>
    </w:rPr>
  </w:style>
  <w:style w:type="paragraph" w:customStyle="1" w:styleId="Pa11">
    <w:name w:val="Pa11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character" w:customStyle="1" w:styleId="A14">
    <w:name w:val="A14"/>
    <w:uiPriority w:val="99"/>
    <w:rsid w:val="00064519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79">
    <w:name w:val="Pa79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customStyle="1" w:styleId="Pa80">
    <w:name w:val="Pa80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customStyle="1" w:styleId="Pa39">
    <w:name w:val="Pa39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styleId="Header">
    <w:name w:val="header"/>
    <w:basedOn w:val="Normal"/>
    <w:link w:val="HeaderChar"/>
    <w:uiPriority w:val="99"/>
    <w:rsid w:val="004C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C4686"/>
  </w:style>
  <w:style w:type="paragraph" w:styleId="Footer">
    <w:name w:val="footer"/>
    <w:basedOn w:val="Normal"/>
    <w:link w:val="FooterChar"/>
    <w:uiPriority w:val="99"/>
    <w:rsid w:val="004C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C4686"/>
  </w:style>
  <w:style w:type="paragraph" w:styleId="BalloonText">
    <w:name w:val="Balloon Text"/>
    <w:basedOn w:val="Normal"/>
    <w:link w:val="BalloonTextChar"/>
    <w:uiPriority w:val="99"/>
    <w:semiHidden/>
    <w:rsid w:val="00D77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798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A65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1177</Words>
  <Characters>6709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MFCH</dc:creator>
  <cp:keywords>www.sorubak.com</cp:keywords>
  <dc:description/>
  <cp:lastModifiedBy>edanur</cp:lastModifiedBy>
  <cp:revision>3</cp:revision>
  <cp:lastPrinted>2014-04-07T01:34:00Z</cp:lastPrinted>
  <dcterms:created xsi:type="dcterms:W3CDTF">2014-04-07T01:56:00Z</dcterms:created>
  <dcterms:modified xsi:type="dcterms:W3CDTF">2015-03-10T20:21:00Z</dcterms:modified>
</cp:coreProperties>
</file>