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4E3" w:rsidRPr="00647A83" w:rsidRDefault="000864E3" w:rsidP="007E27BD">
      <w:pPr>
        <w:jc w:val="center"/>
        <w:rPr>
          <w:b/>
          <w:bCs/>
          <w:sz w:val="24"/>
          <w:szCs w:val="24"/>
        </w:rPr>
      </w:pPr>
      <w:r>
        <w:rPr>
          <w:b/>
          <w:bCs/>
          <w:sz w:val="24"/>
          <w:szCs w:val="24"/>
        </w:rPr>
        <w:t xml:space="preserve">   2014-2015  EĞİTİM-ÖĞRETİM YILI ……………</w:t>
      </w:r>
      <w:bookmarkStart w:id="0" w:name="_GoBack"/>
      <w:bookmarkEnd w:id="0"/>
      <w:r w:rsidRPr="00647A83">
        <w:rPr>
          <w:b/>
          <w:bCs/>
          <w:sz w:val="24"/>
          <w:szCs w:val="24"/>
        </w:rPr>
        <w:t xml:space="preserve"> ORTAOKULU 6/A SINIFI</w:t>
      </w:r>
      <w:r>
        <w:rPr>
          <w:b/>
          <w:bCs/>
          <w:sz w:val="24"/>
          <w:szCs w:val="24"/>
        </w:rPr>
        <w:t xml:space="preserve"> </w:t>
      </w:r>
      <w:r w:rsidRPr="00647A83">
        <w:rPr>
          <w:b/>
          <w:bCs/>
          <w:sz w:val="24"/>
          <w:szCs w:val="24"/>
        </w:rPr>
        <w:t>DİN KÜLTÜRÜ VE AHLAK BİLGİSİ DERSİ 2.DÖNEM 1.YAZILI SINAVI</w:t>
      </w:r>
    </w:p>
    <w:p w:rsidR="000864E3" w:rsidRDefault="000864E3" w:rsidP="007E27BD">
      <w:r>
        <w:rPr>
          <w:b/>
          <w:bCs/>
          <w:sz w:val="28"/>
          <w:szCs w:val="28"/>
        </w:rPr>
        <w:t xml:space="preserve">       </w:t>
      </w:r>
      <w:r w:rsidRPr="007E27BD">
        <w:t>Öğrencinin Adı – Soyadı:</w:t>
      </w:r>
      <w:r w:rsidRPr="007E27BD">
        <w:tab/>
      </w:r>
      <w:r w:rsidRPr="007E27BD">
        <w:tab/>
      </w:r>
      <w:r w:rsidRPr="007E27BD">
        <w:tab/>
        <w:t xml:space="preserve">             </w:t>
      </w:r>
      <w:r w:rsidRPr="007E27BD">
        <w:rPr>
          <w:sz w:val="24"/>
          <w:szCs w:val="24"/>
        </w:rPr>
        <w:t>S O R U L A R</w:t>
      </w:r>
      <w:r w:rsidRPr="007E27BD">
        <w:rPr>
          <w:sz w:val="24"/>
          <w:szCs w:val="24"/>
        </w:rPr>
        <w:tab/>
      </w:r>
      <w:r w:rsidRPr="007E27BD">
        <w:rPr>
          <w:sz w:val="24"/>
          <w:szCs w:val="24"/>
        </w:rPr>
        <w:tab/>
      </w:r>
      <w:r w:rsidRPr="007E27BD">
        <w:rPr>
          <w:sz w:val="24"/>
          <w:szCs w:val="24"/>
        </w:rPr>
        <w:tab/>
        <w:t xml:space="preserve">      Tarih: 04/04/2014</w:t>
      </w:r>
      <w:r w:rsidRPr="007E27BD">
        <w:br/>
        <w:t xml:space="preserve">   </w:t>
      </w:r>
      <w:r>
        <w:t xml:space="preserve">    </w:t>
      </w:r>
      <w:r w:rsidRPr="007E27BD">
        <w:t xml:space="preserve">  Numarası:</w:t>
      </w:r>
    </w:p>
    <w:p w:rsidR="000864E3" w:rsidRDefault="000864E3" w:rsidP="007E27BD">
      <w:pPr>
        <w:sectPr w:rsidR="000864E3" w:rsidSect="007E27BD">
          <w:pgSz w:w="11906" w:h="16838"/>
          <w:pgMar w:top="284" w:right="424" w:bottom="1417" w:left="284" w:header="708" w:footer="708" w:gutter="0"/>
          <w:cols w:space="708"/>
          <w:docGrid w:linePitch="360"/>
        </w:sectPr>
      </w:pPr>
    </w:p>
    <w:p w:rsidR="000864E3" w:rsidRPr="007E27BD" w:rsidRDefault="000864E3" w:rsidP="007E27BD">
      <w:pPr>
        <w:pStyle w:val="ListParagraph"/>
        <w:numPr>
          <w:ilvl w:val="0"/>
          <w:numId w:val="1"/>
        </w:numPr>
        <w:rPr>
          <w:b/>
          <w:bCs/>
        </w:rPr>
      </w:pPr>
      <w:r w:rsidRPr="007E27BD">
        <w:rPr>
          <w:b/>
          <w:bCs/>
        </w:rPr>
        <w:t>Ahmet ikindi namazı için abdest alacaktır, fakat elindeki su en fazla 4 abdest organını yıkayabilecek miktardadır. Bu durumda Ahmet ne yapmalıdır?</w:t>
      </w:r>
    </w:p>
    <w:p w:rsidR="000864E3" w:rsidRDefault="000864E3" w:rsidP="007E27BD">
      <w:pPr>
        <w:pStyle w:val="ListParagraph"/>
        <w:numPr>
          <w:ilvl w:val="0"/>
          <w:numId w:val="2"/>
        </w:numPr>
      </w:pPr>
      <w:r>
        <w:t>Teyemmüm almalıdır.</w:t>
      </w:r>
    </w:p>
    <w:p w:rsidR="000864E3" w:rsidRDefault="000864E3" w:rsidP="007E27BD">
      <w:pPr>
        <w:pStyle w:val="ListParagraph"/>
        <w:numPr>
          <w:ilvl w:val="0"/>
          <w:numId w:val="2"/>
        </w:numPr>
      </w:pPr>
      <w:r>
        <w:t>Namazını kazaya bırakmalıdır.</w:t>
      </w:r>
    </w:p>
    <w:p w:rsidR="000864E3" w:rsidRDefault="000864E3" w:rsidP="007E27BD">
      <w:pPr>
        <w:pStyle w:val="ListParagraph"/>
        <w:numPr>
          <w:ilvl w:val="0"/>
          <w:numId w:val="2"/>
        </w:numPr>
      </w:pPr>
      <w:r>
        <w:t>Ağzını, burnunu, yüzünü ve ayaklarını yıkayarak abdest almalıdır.</w:t>
      </w:r>
    </w:p>
    <w:p w:rsidR="000864E3" w:rsidRDefault="000864E3" w:rsidP="007E27BD">
      <w:pPr>
        <w:pStyle w:val="ListParagraph"/>
        <w:numPr>
          <w:ilvl w:val="0"/>
          <w:numId w:val="2"/>
        </w:numPr>
      </w:pPr>
      <w:r>
        <w:t>Yüzünü, kollarını ve ayaklarını yıkayıp başını mesh ederek abdest almalıdır.</w:t>
      </w:r>
    </w:p>
    <w:p w:rsidR="000864E3" w:rsidRDefault="000864E3" w:rsidP="007E27BD">
      <w:pPr>
        <w:pStyle w:val="ListParagraph"/>
        <w:ind w:left="1080"/>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6" type="#_x0000_t75" style="position:absolute;left:0;text-align:left;margin-left:176.35pt;margin-top:8.6pt;width:80.25pt;height:75.75pt;z-index:-251658752;visibility:visible" wrapcoords="-202 0 -202 21386 21600 21386 21600 0 -202 0">
            <v:imagedata r:id="rId5" o:title=""/>
            <w10:wrap type="tight"/>
          </v:shape>
        </w:pict>
      </w:r>
    </w:p>
    <w:p w:rsidR="000864E3" w:rsidRPr="00647A83" w:rsidRDefault="000864E3" w:rsidP="00647A83">
      <w:pPr>
        <w:pStyle w:val="ListParagraph"/>
        <w:numPr>
          <w:ilvl w:val="0"/>
          <w:numId w:val="1"/>
        </w:numPr>
        <w:rPr>
          <w:b/>
          <w:bCs/>
        </w:rPr>
      </w:pPr>
      <w:r>
        <w:rPr>
          <w:b/>
          <w:bCs/>
        </w:rPr>
        <w:t xml:space="preserve">Dört </w:t>
      </w:r>
      <w:r w:rsidRPr="00232D15">
        <w:rPr>
          <w:b/>
          <w:bCs/>
        </w:rPr>
        <w:t>büyük kutsal kitabın en eskisi olan Tevrat aşağıdaki peygamberlerden hangisine gelmiştir?</w:t>
      </w:r>
      <w:r w:rsidRPr="00647A83">
        <w:rPr>
          <w:rFonts w:ascii="Times New Roman" w:hAnsi="Times New Roman" w:cs="Times New Roman"/>
          <w:snapToGrid w:val="0"/>
          <w:color w:val="000000"/>
          <w:w w:val="0"/>
          <w:sz w:val="2"/>
          <w:szCs w:val="2"/>
          <w:u w:color="000000"/>
          <w:bdr w:val="none" w:sz="0" w:space="0" w:color="000000"/>
          <w:shd w:val="clear" w:color="000000" w:fill="000000"/>
          <w:lang/>
        </w:rPr>
        <w:t xml:space="preserve"> </w:t>
      </w:r>
    </w:p>
    <w:p w:rsidR="000864E3" w:rsidRDefault="000864E3" w:rsidP="00647A83">
      <w:pPr>
        <w:pStyle w:val="ListParagraph"/>
      </w:pPr>
      <w:r>
        <w:t>a)Hz.Yakup</w:t>
      </w:r>
      <w:r>
        <w:tab/>
        <w:t>b)Hz.İsa</w:t>
      </w:r>
    </w:p>
    <w:p w:rsidR="000864E3" w:rsidRDefault="000864E3" w:rsidP="00647A83">
      <w:pPr>
        <w:pStyle w:val="ListParagraph"/>
      </w:pPr>
      <w:r>
        <w:t>c)Hz.Musa</w:t>
      </w:r>
      <w:r>
        <w:tab/>
        <w:t>d)Hz.Süleyman</w:t>
      </w:r>
    </w:p>
    <w:p w:rsidR="000864E3" w:rsidRPr="00647A83" w:rsidRDefault="000864E3" w:rsidP="00647A83">
      <w:pPr>
        <w:pStyle w:val="ListParagraph"/>
        <w:rPr>
          <w:b/>
          <w:bCs/>
        </w:rPr>
      </w:pPr>
    </w:p>
    <w:p w:rsidR="000864E3" w:rsidRPr="00FB2F01" w:rsidRDefault="000864E3" w:rsidP="007E27BD">
      <w:pPr>
        <w:pStyle w:val="ListParagraph"/>
        <w:numPr>
          <w:ilvl w:val="0"/>
          <w:numId w:val="1"/>
        </w:numPr>
        <w:rPr>
          <w:b/>
          <w:bCs/>
        </w:rPr>
      </w:pPr>
      <w:r w:rsidRPr="00FB2F01">
        <w:rPr>
          <w:b/>
          <w:bCs/>
        </w:rPr>
        <w:t>Aşağıdaki sahabilerden (peygamberimizin arkadaşlarından) hangisi ilk ezanı okuyan kişidir?</w:t>
      </w:r>
    </w:p>
    <w:p w:rsidR="000864E3" w:rsidRDefault="000864E3" w:rsidP="007E27BD">
      <w:pPr>
        <w:pStyle w:val="ListParagraph"/>
      </w:pPr>
      <w:r>
        <w:t>a)Hz.Ömer</w:t>
      </w:r>
      <w:r>
        <w:tab/>
      </w:r>
      <w:r>
        <w:tab/>
        <w:t>b)Hz.Ebu Bekir</w:t>
      </w:r>
    </w:p>
    <w:p w:rsidR="000864E3" w:rsidRDefault="000864E3" w:rsidP="007E27BD">
      <w:pPr>
        <w:pStyle w:val="ListParagraph"/>
      </w:pPr>
      <w:r>
        <w:t>c)Bilal-i Habeşi</w:t>
      </w:r>
      <w:r>
        <w:tab/>
      </w:r>
      <w:r>
        <w:tab/>
        <w:t>d)Selman-ı Farisi</w:t>
      </w:r>
    </w:p>
    <w:p w:rsidR="000864E3" w:rsidRDefault="000864E3" w:rsidP="007E27BD">
      <w:pPr>
        <w:pStyle w:val="ListParagraph"/>
      </w:pPr>
    </w:p>
    <w:p w:rsidR="000864E3" w:rsidRDefault="000864E3" w:rsidP="007E27BD">
      <w:pPr>
        <w:pStyle w:val="ListParagraph"/>
        <w:numPr>
          <w:ilvl w:val="0"/>
          <w:numId w:val="1"/>
        </w:numPr>
      </w:pPr>
      <w:r>
        <w:t>I-Cemaatle kılınması zorunlu olan bir namazdır.</w:t>
      </w:r>
    </w:p>
    <w:p w:rsidR="000864E3" w:rsidRDefault="000864E3" w:rsidP="00FB2F01">
      <w:pPr>
        <w:pStyle w:val="ListParagraph"/>
      </w:pPr>
      <w:r>
        <w:t>II-Yıl içerisinde 52 kez kılınır.</w:t>
      </w:r>
    </w:p>
    <w:p w:rsidR="000864E3" w:rsidRDefault="000864E3" w:rsidP="00FB2F01">
      <w:pPr>
        <w:pStyle w:val="ListParagraph"/>
      </w:pPr>
      <w:r>
        <w:t>III-En az iki rekatını kılmak zorunludur.</w:t>
      </w:r>
    </w:p>
    <w:p w:rsidR="000864E3" w:rsidRPr="00FB2F01" w:rsidRDefault="000864E3" w:rsidP="00FB2F01">
      <w:pPr>
        <w:pStyle w:val="ListParagraph"/>
        <w:rPr>
          <w:b/>
          <w:bCs/>
        </w:rPr>
      </w:pPr>
      <w:r w:rsidRPr="00FB2F01">
        <w:rPr>
          <w:b/>
          <w:bCs/>
        </w:rPr>
        <w:t>Yukarıda yazılanlardan hangisi Cuma ve Bayram namazlarının ortak özelliğidir?</w:t>
      </w:r>
    </w:p>
    <w:p w:rsidR="000864E3" w:rsidRDefault="000864E3" w:rsidP="00FB2F01">
      <w:pPr>
        <w:pStyle w:val="ListParagraph"/>
      </w:pPr>
      <w:r>
        <w:t>a)Yalnız I</w:t>
      </w:r>
      <w:r>
        <w:tab/>
      </w:r>
      <w:r>
        <w:tab/>
        <w:t>b) I ve II</w:t>
      </w:r>
    </w:p>
    <w:p w:rsidR="000864E3" w:rsidRDefault="000864E3" w:rsidP="00FB2F01">
      <w:pPr>
        <w:pStyle w:val="ListParagraph"/>
      </w:pPr>
      <w:r>
        <w:t>c) I ve III</w:t>
      </w:r>
      <w:r>
        <w:tab/>
      </w:r>
      <w:r>
        <w:tab/>
        <w:t>d) II ve III</w:t>
      </w:r>
    </w:p>
    <w:p w:rsidR="000864E3" w:rsidRDefault="000864E3" w:rsidP="00FB2F01">
      <w:pPr>
        <w:pStyle w:val="ListParagraph"/>
      </w:pPr>
    </w:p>
    <w:p w:rsidR="000864E3" w:rsidRDefault="000864E3" w:rsidP="007E27BD">
      <w:pPr>
        <w:pStyle w:val="ListParagraph"/>
        <w:numPr>
          <w:ilvl w:val="0"/>
          <w:numId w:val="1"/>
        </w:numPr>
      </w:pPr>
      <w:r>
        <w:t xml:space="preserve">Namaza hazırlık şartlarından birisidir. Örtülmesi gereken yerleri örtmek anlamına gelir. </w:t>
      </w:r>
      <w:r w:rsidRPr="00FB2F01">
        <w:rPr>
          <w:b/>
          <w:bCs/>
        </w:rPr>
        <w:t xml:space="preserve">Aşağıdakilerden hangisi </w:t>
      </w:r>
      <w:r>
        <w:rPr>
          <w:b/>
          <w:bCs/>
        </w:rPr>
        <w:t>yukarıdaki tanıma tanıma uyar?</w:t>
      </w:r>
    </w:p>
    <w:p w:rsidR="000864E3" w:rsidRDefault="000864E3" w:rsidP="00FB2F01">
      <w:pPr>
        <w:pStyle w:val="ListParagraph"/>
      </w:pPr>
      <w:r>
        <w:t>a) İstikbal-i Kıble</w:t>
      </w:r>
      <w:r>
        <w:tab/>
        <w:t>b) Rüku</w:t>
      </w:r>
    </w:p>
    <w:p w:rsidR="000864E3" w:rsidRDefault="000864E3" w:rsidP="00FB2F01">
      <w:pPr>
        <w:pStyle w:val="ListParagraph"/>
      </w:pPr>
      <w:r>
        <w:t>c) Vakit</w:t>
      </w:r>
      <w:r>
        <w:tab/>
      </w:r>
      <w:r>
        <w:tab/>
      </w:r>
      <w:r>
        <w:tab/>
        <w:t>d) Setr-i Avret</w:t>
      </w:r>
    </w:p>
    <w:p w:rsidR="000864E3" w:rsidRDefault="000864E3" w:rsidP="00FB2F01">
      <w:pPr>
        <w:pStyle w:val="ListParagraph"/>
      </w:pPr>
    </w:p>
    <w:p w:rsidR="000864E3" w:rsidRPr="0074035A" w:rsidRDefault="000864E3" w:rsidP="007E27BD">
      <w:pPr>
        <w:pStyle w:val="ListParagraph"/>
        <w:numPr>
          <w:ilvl w:val="0"/>
          <w:numId w:val="1"/>
        </w:numPr>
        <w:rPr>
          <w:b/>
          <w:bCs/>
        </w:rPr>
      </w:pPr>
      <w:r w:rsidRPr="0074035A">
        <w:rPr>
          <w:b/>
          <w:bCs/>
        </w:rPr>
        <w:t xml:space="preserve">Aşağıdaki peygamberlerden hangisi kendisine dört büyük kitabın indirildiği peygamberlerden birisi </w:t>
      </w:r>
      <w:r w:rsidRPr="0074035A">
        <w:rPr>
          <w:b/>
          <w:bCs/>
          <w:u w:val="single"/>
        </w:rPr>
        <w:t>değildir?</w:t>
      </w:r>
    </w:p>
    <w:p w:rsidR="000864E3" w:rsidRDefault="000864E3" w:rsidP="00FB2F01">
      <w:pPr>
        <w:pStyle w:val="ListParagraph"/>
      </w:pPr>
      <w:r w:rsidRPr="00FB2F01">
        <w:t>a)</w:t>
      </w:r>
      <w:r>
        <w:t>Hz.Nuh</w:t>
      </w:r>
      <w:r>
        <w:tab/>
      </w:r>
      <w:r>
        <w:tab/>
        <w:t>b)Hz.Musa</w:t>
      </w:r>
    </w:p>
    <w:p w:rsidR="000864E3" w:rsidRDefault="000864E3" w:rsidP="00FB2F01">
      <w:pPr>
        <w:pStyle w:val="ListParagraph"/>
      </w:pPr>
      <w:r>
        <w:t>c)Hz.İsa</w:t>
      </w:r>
      <w:r>
        <w:tab/>
      </w:r>
      <w:r>
        <w:tab/>
      </w:r>
      <w:r>
        <w:tab/>
        <w:t>d)Hz.Muhammed</w:t>
      </w:r>
      <w:r>
        <w:br/>
      </w:r>
    </w:p>
    <w:p w:rsidR="000864E3" w:rsidRDefault="000864E3" w:rsidP="007E27BD">
      <w:pPr>
        <w:pStyle w:val="ListParagraph"/>
        <w:numPr>
          <w:ilvl w:val="0"/>
          <w:numId w:val="1"/>
        </w:numPr>
      </w:pPr>
      <w:r>
        <w:rPr>
          <w:noProof/>
          <w:lang w:eastAsia="tr-TR"/>
        </w:rPr>
        <w:pict>
          <v:shapetype id="_x0000_t202" coordsize="21600,21600" o:spt="202" path="m,l,21600r21600,l21600,xe">
            <v:stroke joinstyle="miter"/>
            <v:path gradientshapeok="t" o:connecttype="rect"/>
          </v:shapetype>
          <v:shape id="Metin Kutusu 11" o:spid="_x0000_s1027" type="#_x0000_t202" style="position:absolute;left:0;text-align:left;margin-left:31.55pt;margin-top:75.3pt;width:509.25pt;height:19.5pt;z-index:251660800;visibility:visible;mso-position-horizontal-relative:margin" strokeweight="1pt">
            <v:textbox>
              <w:txbxContent>
                <w:p w:rsidR="000864E3" w:rsidRDefault="000864E3" w:rsidP="009D0188">
                  <w:r>
                    <w:t>Puan Dağılımı: Çoktan seçmeli sorular 4 puandır. Diğer soruların puan değeri soruların yanında belirtilmiştir.</w:t>
                  </w:r>
                </w:p>
              </w:txbxContent>
            </v:textbox>
            <w10:wrap anchorx="margin"/>
          </v:shape>
        </w:pict>
      </w:r>
      <w:r>
        <w:rPr>
          <w:noProof/>
          <w:lang w:eastAsia="tr-TR"/>
        </w:rPr>
        <w:pict>
          <v:shape id="Metin Kutusu 4" o:spid="_x0000_s1028" type="#_x0000_t202" style="position:absolute;left:0;text-align:left;margin-left:30.8pt;margin-top:45.3pt;width:233.25pt;height:19.5pt;z-index:251658752;visibility:visible" stroked="f" strokeweight=".5pt">
            <v:textbox>
              <w:txbxContent>
                <w:p w:rsidR="000864E3" w:rsidRDefault="000864E3">
                  <w:r>
                    <w:t>a)Emanet      b)İsmet      c)Tebliğ      d)Fetanet</w:t>
                  </w:r>
                </w:p>
              </w:txbxContent>
            </v:textbox>
          </v:shape>
        </w:pict>
      </w:r>
      <w:r>
        <w:t xml:space="preserve">Peygamberler, sorunlara akılcı ve mantıklı çözümler bulabilen zeki insanlardı. </w:t>
      </w:r>
      <w:r w:rsidRPr="0074035A">
        <w:rPr>
          <w:b/>
          <w:bCs/>
        </w:rPr>
        <w:t>Aşağıdakilerden hangisi peygamberlerin bu yönünü anlatan özellikleridir?</w:t>
      </w:r>
    </w:p>
    <w:p w:rsidR="000864E3" w:rsidRPr="00A10E7C" w:rsidRDefault="000864E3" w:rsidP="007E27BD">
      <w:pPr>
        <w:pStyle w:val="ListParagraph"/>
        <w:numPr>
          <w:ilvl w:val="0"/>
          <w:numId w:val="1"/>
        </w:numPr>
        <w:rPr>
          <w:b/>
          <w:bCs/>
        </w:rPr>
      </w:pPr>
      <w:r w:rsidRPr="00A10E7C">
        <w:rPr>
          <w:b/>
          <w:bCs/>
        </w:rPr>
        <w:t xml:space="preserve">Aşağıdakilerden hangisi Yüce Allah’ın peygamberlere vahiy göndermesinin sebeplerinden birisi </w:t>
      </w:r>
      <w:r w:rsidRPr="00A10E7C">
        <w:rPr>
          <w:b/>
          <w:bCs/>
          <w:u w:val="single"/>
        </w:rPr>
        <w:t>değildir?</w:t>
      </w:r>
    </w:p>
    <w:p w:rsidR="000864E3" w:rsidRDefault="000864E3" w:rsidP="00232D15">
      <w:pPr>
        <w:pStyle w:val="ListParagraph"/>
        <w:numPr>
          <w:ilvl w:val="0"/>
          <w:numId w:val="3"/>
        </w:numPr>
      </w:pPr>
      <w:r>
        <w:t>İnsanlara doğru ve yanlışı göstermek</w:t>
      </w:r>
    </w:p>
    <w:p w:rsidR="000864E3" w:rsidRDefault="000864E3" w:rsidP="00232D15">
      <w:pPr>
        <w:pStyle w:val="ListParagraph"/>
        <w:numPr>
          <w:ilvl w:val="0"/>
          <w:numId w:val="3"/>
        </w:numPr>
      </w:pPr>
      <w:r>
        <w:t>Allah’a nasıl ibadet edeceklerini öğretmek</w:t>
      </w:r>
    </w:p>
    <w:p w:rsidR="000864E3" w:rsidRDefault="000864E3" w:rsidP="00232D15">
      <w:pPr>
        <w:pStyle w:val="ListParagraph"/>
        <w:numPr>
          <w:ilvl w:val="0"/>
          <w:numId w:val="3"/>
        </w:numPr>
      </w:pPr>
      <w:r>
        <w:t>İnsanlara ahlaki öğütler vermek</w:t>
      </w:r>
    </w:p>
    <w:p w:rsidR="000864E3" w:rsidRDefault="000864E3" w:rsidP="00232D15">
      <w:pPr>
        <w:pStyle w:val="ListParagraph"/>
        <w:numPr>
          <w:ilvl w:val="0"/>
          <w:numId w:val="3"/>
        </w:numPr>
      </w:pPr>
      <w:r>
        <w:t>Peygamberleri diğer insanlardan üstün tutmak</w:t>
      </w:r>
    </w:p>
    <w:p w:rsidR="000864E3" w:rsidRDefault="000864E3" w:rsidP="00A10E7C">
      <w:pPr>
        <w:pStyle w:val="ListParagraph"/>
        <w:ind w:left="1080"/>
      </w:pPr>
    </w:p>
    <w:p w:rsidR="000864E3" w:rsidRPr="00697019" w:rsidRDefault="000864E3" w:rsidP="007E27BD">
      <w:pPr>
        <w:pStyle w:val="ListParagraph"/>
        <w:numPr>
          <w:ilvl w:val="0"/>
          <w:numId w:val="1"/>
        </w:numPr>
        <w:rPr>
          <w:b/>
          <w:bCs/>
        </w:rPr>
      </w:pPr>
      <w:r>
        <w:rPr>
          <w:noProof/>
          <w:lang w:eastAsia="tr-TR"/>
        </w:rPr>
        <w:pict>
          <v:shape id="Serbest Form 8" o:spid="_x0000_s1029" style="position:absolute;left:0;text-align:left;margin-left:219.75pt;margin-top:19.45pt;width:15.75pt;height:6.45pt;z-index:-251661824;visibility:visible;mso-wrap-style:square;mso-wrap-distance-left:9pt;mso-wrap-distance-top:0;mso-wrap-distance-right:9pt;mso-wrap-distance-bottom:0;mso-position-horizontal:absolute;mso-position-horizontal-relative:text;mso-position-vertical:absolute;mso-position-vertical-relative:text;v-text-anchor:middle" coordsize="904875,558618" wrapcoords="775607 0 43089 186206 0 496549 387804 496549 430893 496549 947964 0 775607 0" path="m,247650c53181,420687,106363,593725,257175,552450,407987,511175,904875,,904875,r,e" filled="f" strokeweight=".5pt">
            <v:stroke joinstyle="miter"/>
            <v:path arrowok="t" o:connecttype="custom" o:connectlocs="0,36315;56849,81011;200025,0;200025,0" o:connectangles="0,0,0,0"/>
            <w10:wrap type="tight"/>
          </v:shape>
        </w:pict>
      </w:r>
      <w:r w:rsidRPr="00697019">
        <w:rPr>
          <w:b/>
          <w:bCs/>
        </w:rPr>
        <w:t xml:space="preserve">Aşağıda namaz konusuyla ilgili bazı bilgiler verilmiştir. Bunlardan doğru olanlarını , yanlış olanlarını    X </w:t>
      </w:r>
      <w:r>
        <w:rPr>
          <w:b/>
          <w:bCs/>
        </w:rPr>
        <w:t xml:space="preserve"> </w:t>
      </w:r>
      <w:r w:rsidRPr="00697019">
        <w:rPr>
          <w:b/>
          <w:bCs/>
        </w:rPr>
        <w:t>ile işaretleyiniz.</w:t>
      </w:r>
      <w:r>
        <w:rPr>
          <w:b/>
          <w:bCs/>
        </w:rPr>
        <w:t xml:space="preserve"> (6 puan)</w:t>
      </w:r>
    </w:p>
    <w:p w:rsidR="000864E3" w:rsidRDefault="000864E3" w:rsidP="00A96717">
      <w:pPr>
        <w:pStyle w:val="ListParagrap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6"/>
        <w:gridCol w:w="425"/>
      </w:tblGrid>
      <w:tr w:rsidR="000864E3" w:rsidRPr="0039413B">
        <w:tc>
          <w:tcPr>
            <w:tcW w:w="4536" w:type="dxa"/>
          </w:tcPr>
          <w:p w:rsidR="000864E3" w:rsidRPr="0039413B" w:rsidRDefault="000864E3" w:rsidP="0039413B">
            <w:pPr>
              <w:pStyle w:val="ListParagraph"/>
              <w:spacing w:after="0" w:line="240" w:lineRule="auto"/>
              <w:ind w:left="0"/>
            </w:pPr>
            <w:r w:rsidRPr="0039413B">
              <w:t>Cenaze namazını kılmak farz-ı kifaye’dir.</w:t>
            </w:r>
          </w:p>
        </w:tc>
        <w:tc>
          <w:tcPr>
            <w:tcW w:w="425" w:type="dxa"/>
          </w:tcPr>
          <w:p w:rsidR="000864E3" w:rsidRPr="0039413B" w:rsidRDefault="000864E3" w:rsidP="0039413B">
            <w:pPr>
              <w:pStyle w:val="ListParagraph"/>
              <w:spacing w:after="0" w:line="240" w:lineRule="auto"/>
              <w:ind w:left="0"/>
            </w:pPr>
          </w:p>
        </w:tc>
      </w:tr>
      <w:tr w:rsidR="000864E3" w:rsidRPr="0039413B">
        <w:tc>
          <w:tcPr>
            <w:tcW w:w="4536" w:type="dxa"/>
          </w:tcPr>
          <w:p w:rsidR="000864E3" w:rsidRPr="0039413B" w:rsidRDefault="000864E3" w:rsidP="0039413B">
            <w:pPr>
              <w:pStyle w:val="ListParagraph"/>
              <w:spacing w:after="0" w:line="240" w:lineRule="auto"/>
              <w:ind w:left="0"/>
            </w:pPr>
            <w:r w:rsidRPr="0039413B">
              <w:t>Sabah namazının farzı 2 rekattır.</w:t>
            </w:r>
          </w:p>
        </w:tc>
        <w:tc>
          <w:tcPr>
            <w:tcW w:w="425" w:type="dxa"/>
          </w:tcPr>
          <w:p w:rsidR="000864E3" w:rsidRPr="0039413B" w:rsidRDefault="000864E3" w:rsidP="0039413B">
            <w:pPr>
              <w:pStyle w:val="ListParagraph"/>
              <w:spacing w:after="0" w:line="240" w:lineRule="auto"/>
              <w:ind w:left="0"/>
            </w:pPr>
          </w:p>
        </w:tc>
      </w:tr>
      <w:tr w:rsidR="000864E3" w:rsidRPr="0039413B">
        <w:tc>
          <w:tcPr>
            <w:tcW w:w="4536" w:type="dxa"/>
          </w:tcPr>
          <w:p w:rsidR="000864E3" w:rsidRPr="0039413B" w:rsidRDefault="000864E3" w:rsidP="0039413B">
            <w:pPr>
              <w:pStyle w:val="ListParagraph"/>
              <w:spacing w:after="0" w:line="240" w:lineRule="auto"/>
              <w:ind w:left="0"/>
            </w:pPr>
            <w:r w:rsidRPr="0039413B">
              <w:t>Teravih namazı vacip olan bir namazdır.</w:t>
            </w:r>
          </w:p>
        </w:tc>
        <w:tc>
          <w:tcPr>
            <w:tcW w:w="425" w:type="dxa"/>
          </w:tcPr>
          <w:p w:rsidR="000864E3" w:rsidRPr="0039413B" w:rsidRDefault="000864E3" w:rsidP="0039413B">
            <w:pPr>
              <w:pStyle w:val="ListParagraph"/>
              <w:spacing w:after="0" w:line="240" w:lineRule="auto"/>
              <w:ind w:left="0"/>
            </w:pPr>
          </w:p>
        </w:tc>
      </w:tr>
      <w:tr w:rsidR="000864E3" w:rsidRPr="0039413B">
        <w:tc>
          <w:tcPr>
            <w:tcW w:w="4536" w:type="dxa"/>
          </w:tcPr>
          <w:p w:rsidR="000864E3" w:rsidRPr="0039413B" w:rsidRDefault="000864E3" w:rsidP="0039413B">
            <w:pPr>
              <w:pStyle w:val="ListParagraph"/>
              <w:spacing w:after="0" w:line="240" w:lineRule="auto"/>
              <w:ind w:left="0"/>
            </w:pPr>
            <w:r w:rsidRPr="0039413B">
              <w:t>Bayram namazı güneş doğduktan sonra kılınır.</w:t>
            </w:r>
          </w:p>
        </w:tc>
        <w:tc>
          <w:tcPr>
            <w:tcW w:w="425" w:type="dxa"/>
          </w:tcPr>
          <w:p w:rsidR="000864E3" w:rsidRPr="0039413B" w:rsidRDefault="000864E3" w:rsidP="0039413B">
            <w:pPr>
              <w:pStyle w:val="ListParagraph"/>
              <w:spacing w:after="0" w:line="240" w:lineRule="auto"/>
              <w:ind w:left="0"/>
            </w:pPr>
          </w:p>
        </w:tc>
      </w:tr>
      <w:tr w:rsidR="000864E3" w:rsidRPr="0039413B">
        <w:tc>
          <w:tcPr>
            <w:tcW w:w="4536" w:type="dxa"/>
          </w:tcPr>
          <w:p w:rsidR="000864E3" w:rsidRPr="0039413B" w:rsidRDefault="000864E3" w:rsidP="0039413B">
            <w:pPr>
              <w:pStyle w:val="ListParagraph"/>
              <w:spacing w:after="0" w:line="240" w:lineRule="auto"/>
              <w:ind w:left="0"/>
            </w:pPr>
            <w:r w:rsidRPr="0039413B">
              <w:t>Kamet, sünnet namazlardan önce okunur.</w:t>
            </w:r>
          </w:p>
        </w:tc>
        <w:tc>
          <w:tcPr>
            <w:tcW w:w="425" w:type="dxa"/>
          </w:tcPr>
          <w:p w:rsidR="000864E3" w:rsidRPr="0039413B" w:rsidRDefault="000864E3" w:rsidP="0039413B">
            <w:pPr>
              <w:pStyle w:val="ListParagraph"/>
              <w:spacing w:after="0" w:line="240" w:lineRule="auto"/>
              <w:ind w:left="0"/>
            </w:pPr>
          </w:p>
        </w:tc>
      </w:tr>
      <w:tr w:rsidR="000864E3" w:rsidRPr="0039413B">
        <w:tc>
          <w:tcPr>
            <w:tcW w:w="4536" w:type="dxa"/>
          </w:tcPr>
          <w:p w:rsidR="000864E3" w:rsidRPr="0039413B" w:rsidRDefault="000864E3" w:rsidP="0039413B">
            <w:pPr>
              <w:pStyle w:val="ListParagraph"/>
              <w:spacing w:after="0" w:line="240" w:lineRule="auto"/>
              <w:ind w:left="0"/>
            </w:pPr>
            <w:r w:rsidRPr="0039413B">
              <w:t>Cuma namazı sadece erkeklere farzdır.</w:t>
            </w:r>
          </w:p>
        </w:tc>
        <w:tc>
          <w:tcPr>
            <w:tcW w:w="425" w:type="dxa"/>
          </w:tcPr>
          <w:p w:rsidR="000864E3" w:rsidRPr="0039413B" w:rsidRDefault="000864E3" w:rsidP="0039413B">
            <w:pPr>
              <w:pStyle w:val="ListParagraph"/>
              <w:spacing w:after="0" w:line="240" w:lineRule="auto"/>
              <w:ind w:left="0"/>
            </w:pPr>
          </w:p>
        </w:tc>
      </w:tr>
    </w:tbl>
    <w:p w:rsidR="000864E3" w:rsidRDefault="000864E3" w:rsidP="00A96717">
      <w:pPr>
        <w:pStyle w:val="ListParagraph"/>
      </w:pPr>
    </w:p>
    <w:p w:rsidR="000864E3" w:rsidRDefault="000864E3" w:rsidP="007E27BD">
      <w:pPr>
        <w:pStyle w:val="ListParagraph"/>
        <w:numPr>
          <w:ilvl w:val="0"/>
          <w:numId w:val="1"/>
        </w:numPr>
      </w:pPr>
      <w:r>
        <w:t>Peygamberimiz, kendisine gelen vahyi ilk önce yakınlarına anlatmıştır. Bu yüzden İslam’a ilk inananlar peygamberimizin en yakınlarından olmuştur. Aşağıya müslüman olan ilk 4 kişinin isimlerini yazınız.  (4 puan)</w:t>
      </w:r>
    </w:p>
    <w:p w:rsidR="000864E3" w:rsidRDefault="000864E3" w:rsidP="008C6E4B">
      <w:pPr>
        <w:pStyle w:val="ListParagraph"/>
        <w:numPr>
          <w:ilvl w:val="0"/>
          <w:numId w:val="4"/>
        </w:numPr>
      </w:pPr>
      <w:r>
        <w:t>………………………………………….</w:t>
      </w:r>
    </w:p>
    <w:p w:rsidR="000864E3" w:rsidRDefault="000864E3" w:rsidP="008C6E4B">
      <w:pPr>
        <w:pStyle w:val="ListParagraph"/>
        <w:numPr>
          <w:ilvl w:val="0"/>
          <w:numId w:val="4"/>
        </w:numPr>
      </w:pPr>
      <w:r>
        <w:t>………………………………………….</w:t>
      </w:r>
    </w:p>
    <w:p w:rsidR="000864E3" w:rsidRDefault="000864E3" w:rsidP="008C6E4B">
      <w:pPr>
        <w:pStyle w:val="ListParagraph"/>
        <w:numPr>
          <w:ilvl w:val="0"/>
          <w:numId w:val="4"/>
        </w:numPr>
      </w:pPr>
      <w:r>
        <w:t>………………………………………….</w:t>
      </w:r>
    </w:p>
    <w:p w:rsidR="000864E3" w:rsidRDefault="000864E3" w:rsidP="008C6E4B">
      <w:pPr>
        <w:pStyle w:val="ListParagraph"/>
        <w:numPr>
          <w:ilvl w:val="0"/>
          <w:numId w:val="4"/>
        </w:numPr>
      </w:pPr>
      <w:r>
        <w:t>………………………………………….</w:t>
      </w:r>
    </w:p>
    <w:p w:rsidR="000864E3" w:rsidRDefault="000864E3" w:rsidP="008C6E4B">
      <w:pPr>
        <w:pStyle w:val="ListParagraph"/>
      </w:pPr>
    </w:p>
    <w:p w:rsidR="000864E3" w:rsidRPr="003746F7" w:rsidRDefault="000864E3" w:rsidP="007E27BD">
      <w:pPr>
        <w:pStyle w:val="ListParagraph"/>
        <w:numPr>
          <w:ilvl w:val="0"/>
          <w:numId w:val="1"/>
        </w:numPr>
        <w:rPr>
          <w:b/>
          <w:bCs/>
        </w:rPr>
      </w:pPr>
      <w:r w:rsidRPr="003746F7">
        <w:rPr>
          <w:b/>
          <w:bCs/>
        </w:rPr>
        <w:t>Aşağıdaki metinde boş bırakılan yerlere doğru kelimeleri bularak yazınız.</w:t>
      </w:r>
      <w:r>
        <w:rPr>
          <w:b/>
          <w:bCs/>
        </w:rPr>
        <w:t xml:space="preserve"> (4 puan)</w:t>
      </w:r>
    </w:p>
    <w:p w:rsidR="000864E3" w:rsidRDefault="000864E3" w:rsidP="002D2514">
      <w:pPr>
        <w:pStyle w:val="ListParagraph"/>
      </w:pPr>
      <w:r>
        <w:t>Kur’an’ın ilk ayetleri peygamberimize Mekke şehrinin yakınında bulunan ………….. dağının ……………. mağarasında gelmiştir. Yıllardan 610 yılı, aylardan ……………………….. ayı idi. “Oku” ile başlayan bu ayetler, Kur’an-ı Kerim’de  …………….. suresinde yer alır.</w:t>
      </w:r>
    </w:p>
    <w:p w:rsidR="000864E3" w:rsidRDefault="000864E3" w:rsidP="002D2514">
      <w:pPr>
        <w:pStyle w:val="ListParagraph"/>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 o:spid="_x0000_s1030" type="#_x0000_t62" style="position:absolute;left:0;text-align:left;margin-left:379.15pt;margin-top:8.95pt;width:173.25pt;height:87.75pt;z-index:251656704;visibility:visible;mso-position-horizontal-relative:margin;v-text-anchor:middle" adj="-2789,9420" strokeweight="1pt">
            <v:textbox>
              <w:txbxContent>
                <w:p w:rsidR="000864E3" w:rsidRPr="00F5754A" w:rsidRDefault="000864E3" w:rsidP="003746F7">
                  <w:pPr>
                    <w:rPr>
                      <w:b/>
                      <w:bCs/>
                    </w:rPr>
                  </w:pPr>
                  <w:r w:rsidRPr="00F5754A">
                    <w:rPr>
                      <w:b/>
                      <w:bCs/>
                    </w:rPr>
                    <w:t>Peygamberimizin ve mü’minlerin Mekke’den Medine’ye hicret etmesinin İslam’a ve müslümanlara ne gibi katkıları olmuştur? Yazınız.</w:t>
                  </w:r>
                  <w:r>
                    <w:rPr>
                      <w:b/>
                      <w:bCs/>
                    </w:rPr>
                    <w:t xml:space="preserve"> (5p)</w:t>
                  </w:r>
                </w:p>
                <w:p w:rsidR="000864E3" w:rsidRDefault="000864E3" w:rsidP="003746F7">
                  <w:pPr>
                    <w:jc w:val="center"/>
                  </w:pPr>
                </w:p>
              </w:txbxContent>
            </v:textbox>
            <w10:wrap anchorx="margin"/>
          </v:shape>
        </w:pict>
      </w:r>
    </w:p>
    <w:p w:rsidR="000864E3" w:rsidRDefault="000864E3" w:rsidP="00B91742">
      <w:pPr>
        <w:pStyle w:val="ListParagraph"/>
        <w:numPr>
          <w:ilvl w:val="0"/>
          <w:numId w:val="1"/>
        </w:numPr>
      </w:pPr>
    </w:p>
    <w:p w:rsidR="000864E3" w:rsidRDefault="000864E3" w:rsidP="003746F7">
      <w:pPr>
        <w:pStyle w:val="ListParagraph"/>
      </w:pPr>
      <w:r>
        <w:rPr>
          <w:noProof/>
          <w:lang w:eastAsia="tr-TR"/>
        </w:rPr>
        <w:pict>
          <v:shape id="Resim 2" o:spid="_x0000_s1031" type="#_x0000_t75" style="position:absolute;left:0;text-align:left;margin-left:294.8pt;margin-top:1.8pt;width:72.75pt;height:91.95pt;z-index:-251660800;visibility:visible;mso-position-horizontal-relative:margin" wrapcoords="9130 176 6680 176 1781 2107 1336 3337 445 6673 445 7551 891 8605 4454 11415 2672 14224 1559 14576 1113 15278 1559 17034 4454 19844 3786 21424 11802 21424 12025 19844 15365 17034 16256 17034 18037 15102 17814 14224 21155 12644 21155 11766 17592 11415 16033 8605 16924 7727 15810 3863 15588 1932 13806 702 10911 176 9130 176">
            <v:imagedata r:id="rId6" o:title=""/>
            <w10:wrap type="tight" anchorx="margin"/>
          </v:shape>
        </w:pict>
      </w:r>
    </w:p>
    <w:p w:rsidR="000864E3" w:rsidRDefault="000864E3" w:rsidP="003746F7">
      <w:pPr>
        <w:pStyle w:val="ListParagraph"/>
      </w:pPr>
    </w:p>
    <w:p w:rsidR="000864E3" w:rsidRDefault="000864E3" w:rsidP="003746F7">
      <w:pPr>
        <w:pStyle w:val="ListParagraph"/>
      </w:pPr>
    </w:p>
    <w:p w:rsidR="000864E3" w:rsidRDefault="000864E3" w:rsidP="003746F7">
      <w:pPr>
        <w:pStyle w:val="ListParagraph"/>
      </w:pPr>
    </w:p>
    <w:p w:rsidR="000864E3" w:rsidRDefault="000864E3" w:rsidP="003746F7">
      <w:pPr>
        <w:pStyle w:val="ListParagraph"/>
      </w:pPr>
    </w:p>
    <w:p w:rsidR="000864E3" w:rsidRDefault="000864E3" w:rsidP="003746F7">
      <w:pPr>
        <w:pStyle w:val="ListParagraph"/>
      </w:pPr>
      <w:r>
        <w:t>……………………………………………………………….</w:t>
      </w:r>
    </w:p>
    <w:p w:rsidR="000864E3" w:rsidRDefault="000864E3" w:rsidP="003746F7">
      <w:pPr>
        <w:pStyle w:val="ListParagraph"/>
      </w:pPr>
      <w:r>
        <w:t>……………………………………………………………………</w:t>
      </w:r>
    </w:p>
    <w:p w:rsidR="000864E3" w:rsidRDefault="000864E3" w:rsidP="003746F7">
      <w:pPr>
        <w:pStyle w:val="ListParagraph"/>
      </w:pPr>
      <w:r>
        <w:t>………………………………………………………………………………</w:t>
      </w:r>
    </w:p>
    <w:p w:rsidR="000864E3" w:rsidRDefault="000864E3" w:rsidP="003746F7">
      <w:pPr>
        <w:pStyle w:val="ListParagraph"/>
      </w:pPr>
      <w:r>
        <w:t>………………………………………………………………………………</w:t>
      </w:r>
    </w:p>
    <w:p w:rsidR="000864E3" w:rsidRDefault="000864E3" w:rsidP="003746F7">
      <w:pPr>
        <w:pStyle w:val="ListParagraph"/>
      </w:pPr>
    </w:p>
    <w:p w:rsidR="000864E3" w:rsidRDefault="000864E3" w:rsidP="003746F7">
      <w:pPr>
        <w:pStyle w:val="ListParagraph"/>
      </w:pPr>
    </w:p>
    <w:p w:rsidR="000864E3" w:rsidRDefault="000864E3" w:rsidP="003746F7">
      <w:pPr>
        <w:pStyle w:val="ListParagraph"/>
      </w:pPr>
    </w:p>
    <w:p w:rsidR="000864E3" w:rsidRDefault="000864E3" w:rsidP="007E27BD">
      <w:pPr>
        <w:pStyle w:val="ListParagraph"/>
        <w:numPr>
          <w:ilvl w:val="0"/>
          <w:numId w:val="1"/>
        </w:numPr>
      </w:pPr>
      <w:r>
        <w:t>Peygamberimiz İslam’ın ilk yıllarında ……………………….. denilen bir evde insanlara dini tebliğ ederdi. Gizli yapılan bu davet ………. yıl sürmüş ve bu sürede tam ……… kişi müslüman olmuştur.</w:t>
      </w:r>
    </w:p>
    <w:p w:rsidR="000864E3" w:rsidRDefault="000864E3" w:rsidP="00E33A31">
      <w:pPr>
        <w:pStyle w:val="ListParagraph"/>
      </w:pPr>
    </w:p>
    <w:p w:rsidR="000864E3" w:rsidRPr="00E33A31" w:rsidRDefault="000864E3" w:rsidP="00E33A31">
      <w:pPr>
        <w:pStyle w:val="ListParagraph"/>
        <w:rPr>
          <w:b/>
          <w:bCs/>
        </w:rPr>
      </w:pPr>
      <w:r w:rsidRPr="00E33A31">
        <w:rPr>
          <w:b/>
          <w:bCs/>
        </w:rPr>
        <w:t>Yukarıdaki boşluklara gelecek kelimeler aşağıdaki seçeneklerden hangisinde sırasıyla verilmiştir?</w:t>
      </w:r>
    </w:p>
    <w:p w:rsidR="000864E3" w:rsidRDefault="000864E3" w:rsidP="00E33A31">
      <w:pPr>
        <w:pStyle w:val="ListParagraph"/>
        <w:numPr>
          <w:ilvl w:val="0"/>
          <w:numId w:val="5"/>
        </w:numPr>
      </w:pPr>
      <w:r>
        <w:t>Darül Erkam – 3 – kırk</w:t>
      </w:r>
    </w:p>
    <w:p w:rsidR="000864E3" w:rsidRDefault="000864E3" w:rsidP="00E33A31">
      <w:pPr>
        <w:pStyle w:val="ListParagraph"/>
        <w:numPr>
          <w:ilvl w:val="0"/>
          <w:numId w:val="5"/>
        </w:numPr>
      </w:pPr>
      <w:r>
        <w:t>Varaka’nın evi – 5 – otuz</w:t>
      </w:r>
    </w:p>
    <w:p w:rsidR="000864E3" w:rsidRDefault="000864E3" w:rsidP="00E33A31">
      <w:pPr>
        <w:pStyle w:val="ListParagraph"/>
        <w:numPr>
          <w:ilvl w:val="0"/>
          <w:numId w:val="5"/>
        </w:numPr>
      </w:pPr>
      <w:r>
        <w:t>Darün Nedve – 7 – yirmi</w:t>
      </w:r>
    </w:p>
    <w:p w:rsidR="000864E3" w:rsidRDefault="000864E3" w:rsidP="00E33A31">
      <w:pPr>
        <w:pStyle w:val="ListParagraph"/>
        <w:numPr>
          <w:ilvl w:val="0"/>
          <w:numId w:val="5"/>
        </w:numPr>
      </w:pPr>
      <w:r>
        <w:t xml:space="preserve">Ebu Bekir’in evi – 5 – elli </w:t>
      </w:r>
    </w:p>
    <w:p w:rsidR="000864E3" w:rsidRDefault="000864E3" w:rsidP="00E33A31">
      <w:pPr>
        <w:pStyle w:val="ListParagraph"/>
        <w:ind w:left="1080"/>
      </w:pPr>
    </w:p>
    <w:p w:rsidR="000864E3" w:rsidRPr="0073479C" w:rsidRDefault="000864E3" w:rsidP="007E27BD">
      <w:pPr>
        <w:pStyle w:val="ListParagraph"/>
        <w:numPr>
          <w:ilvl w:val="0"/>
          <w:numId w:val="1"/>
        </w:numPr>
        <w:rPr>
          <w:b/>
          <w:bCs/>
        </w:rPr>
      </w:pPr>
      <w:r w:rsidRPr="0073479C">
        <w:rPr>
          <w:b/>
          <w:bCs/>
        </w:rPr>
        <w:t xml:space="preserve">Müslümanların </w:t>
      </w:r>
      <w:r>
        <w:rPr>
          <w:b/>
          <w:bCs/>
        </w:rPr>
        <w:t>ilk göç ettikleri yer neresidir</w:t>
      </w:r>
      <w:r w:rsidRPr="0073479C">
        <w:rPr>
          <w:b/>
          <w:bCs/>
        </w:rPr>
        <w:t>?</w:t>
      </w:r>
    </w:p>
    <w:p w:rsidR="000864E3" w:rsidRDefault="000864E3" w:rsidP="0073479C">
      <w:pPr>
        <w:pStyle w:val="ListParagraph"/>
      </w:pPr>
      <w:r>
        <w:t>a)Medine</w:t>
      </w:r>
      <w:r>
        <w:tab/>
      </w:r>
      <w:r>
        <w:tab/>
        <w:t>b)Habeşistan</w:t>
      </w:r>
    </w:p>
    <w:p w:rsidR="000864E3" w:rsidRDefault="000864E3" w:rsidP="0073479C">
      <w:pPr>
        <w:pStyle w:val="ListParagraph"/>
      </w:pPr>
      <w:r>
        <w:t>c)Yemen</w:t>
      </w:r>
      <w:r>
        <w:tab/>
      </w:r>
      <w:r>
        <w:tab/>
        <w:t>d)Taif</w:t>
      </w:r>
    </w:p>
    <w:p w:rsidR="000864E3" w:rsidRDefault="000864E3" w:rsidP="0073479C">
      <w:pPr>
        <w:pStyle w:val="ListParagraph"/>
      </w:pPr>
    </w:p>
    <w:p w:rsidR="000864E3" w:rsidRDefault="000864E3" w:rsidP="007E27BD">
      <w:pPr>
        <w:pStyle w:val="ListParagraph"/>
        <w:numPr>
          <w:ilvl w:val="0"/>
          <w:numId w:val="1"/>
        </w:numPr>
      </w:pPr>
      <w:r>
        <w:t xml:space="preserve">620 yılında önce peygamberimizin amcası Ebu Talip, sonra ise eşi Hz.Hatice vefat etti. Bu yüzden bu yıla “………….. yılı” denir. </w:t>
      </w:r>
    </w:p>
    <w:p w:rsidR="000864E3" w:rsidRPr="0073479C" w:rsidRDefault="000864E3" w:rsidP="0073479C">
      <w:pPr>
        <w:pStyle w:val="ListParagraph"/>
        <w:rPr>
          <w:b/>
          <w:bCs/>
        </w:rPr>
      </w:pPr>
      <w:r w:rsidRPr="0073479C">
        <w:rPr>
          <w:b/>
          <w:bCs/>
        </w:rPr>
        <w:t>Yukarıdaki boşluğa aşağıdakilerden hangisi gelmelidir?</w:t>
      </w:r>
    </w:p>
    <w:p w:rsidR="000864E3" w:rsidRDefault="000864E3" w:rsidP="0073479C">
      <w:pPr>
        <w:pStyle w:val="ListParagraph"/>
      </w:pPr>
      <w:r>
        <w:t>a)Dert</w:t>
      </w:r>
      <w:r>
        <w:tab/>
      </w:r>
      <w:r>
        <w:tab/>
      </w:r>
      <w:r>
        <w:tab/>
        <w:t>b)Vefat</w:t>
      </w:r>
    </w:p>
    <w:p w:rsidR="000864E3" w:rsidRDefault="000864E3" w:rsidP="0073479C">
      <w:pPr>
        <w:pStyle w:val="ListParagraph"/>
      </w:pPr>
      <w:r>
        <w:t>c)Hüzün</w:t>
      </w:r>
      <w:r>
        <w:tab/>
      </w:r>
      <w:r>
        <w:tab/>
        <w:t>d)Sabır</w:t>
      </w:r>
    </w:p>
    <w:p w:rsidR="000864E3" w:rsidRDefault="000864E3" w:rsidP="0073479C">
      <w:pPr>
        <w:pStyle w:val="ListParagraph"/>
      </w:pPr>
    </w:p>
    <w:p w:rsidR="000864E3" w:rsidRPr="0073479C" w:rsidRDefault="000864E3" w:rsidP="007E27BD">
      <w:pPr>
        <w:pStyle w:val="ListParagraph"/>
        <w:numPr>
          <w:ilvl w:val="0"/>
          <w:numId w:val="1"/>
        </w:numPr>
        <w:rPr>
          <w:b/>
          <w:bCs/>
        </w:rPr>
      </w:pPr>
      <w:r w:rsidRPr="0073479C">
        <w:rPr>
          <w:b/>
          <w:bCs/>
        </w:rPr>
        <w:t>621 ve 622 yılında gerçekleşen Akabe Biatları için aşağıda söylenenlerden hangisi doğrudur?</w:t>
      </w:r>
    </w:p>
    <w:p w:rsidR="000864E3" w:rsidRDefault="000864E3" w:rsidP="0073479C">
      <w:pPr>
        <w:pStyle w:val="ListParagraph"/>
        <w:numPr>
          <w:ilvl w:val="0"/>
          <w:numId w:val="6"/>
        </w:numPr>
      </w:pPr>
      <w:r>
        <w:t>Mekkeli müşrikler ile peygamberimiz arasındaki sözleşmedir.</w:t>
      </w:r>
    </w:p>
    <w:p w:rsidR="000864E3" w:rsidRDefault="000864E3" w:rsidP="0073479C">
      <w:pPr>
        <w:pStyle w:val="ListParagraph"/>
        <w:numPr>
          <w:ilvl w:val="0"/>
          <w:numId w:val="6"/>
        </w:numPr>
      </w:pPr>
      <w:r>
        <w:t>Göç öncesi yapılan hazırlıklara verilen isimdir.</w:t>
      </w:r>
    </w:p>
    <w:p w:rsidR="000864E3" w:rsidRDefault="000864E3" w:rsidP="0073479C">
      <w:pPr>
        <w:pStyle w:val="ListParagraph"/>
        <w:numPr>
          <w:ilvl w:val="0"/>
          <w:numId w:val="6"/>
        </w:numPr>
      </w:pPr>
      <w:r>
        <w:t>Müşriklerce Müslümanlara düzenlenen sosyal ve ekonomik boykottur.</w:t>
      </w:r>
    </w:p>
    <w:p w:rsidR="000864E3" w:rsidRDefault="000864E3" w:rsidP="0073479C">
      <w:pPr>
        <w:pStyle w:val="ListParagraph"/>
        <w:numPr>
          <w:ilvl w:val="0"/>
          <w:numId w:val="6"/>
        </w:numPr>
      </w:pPr>
      <w:r>
        <w:t>Medine’ye gelmesi halinde onu ve müminleri koruyacaklarına dair Medineli kişilerin söz vermesidir.</w:t>
      </w:r>
    </w:p>
    <w:p w:rsidR="000864E3" w:rsidRDefault="000864E3" w:rsidP="0073479C">
      <w:pPr>
        <w:pStyle w:val="ListParagraph"/>
        <w:ind w:left="1080"/>
      </w:pPr>
    </w:p>
    <w:p w:rsidR="000864E3" w:rsidRPr="00C77F3E" w:rsidRDefault="000864E3" w:rsidP="009C6B99">
      <w:pPr>
        <w:pStyle w:val="ListParagraph"/>
        <w:numPr>
          <w:ilvl w:val="0"/>
          <w:numId w:val="1"/>
        </w:numPr>
        <w:rPr>
          <w:b/>
          <w:bCs/>
        </w:rPr>
      </w:pPr>
      <w:r>
        <w:rPr>
          <w:noProof/>
          <w:lang w:eastAsia="tr-TR"/>
        </w:rPr>
        <w:pict>
          <v:shape id="Resim 9" o:spid="_x0000_s1032" type="#_x0000_t75" style="position:absolute;left:0;text-align:left;margin-left:154.55pt;margin-top:2.4pt;width:118.75pt;height:84.1pt;z-index:-251656704;visibility:visible" wrapcoords="-137 0 -137 21407 21600 21407 21600 0 -137 0">
            <v:imagedata r:id="rId7" o:title=""/>
            <w10:wrap type="tight"/>
          </v:shape>
        </w:pict>
      </w:r>
      <w:r w:rsidRPr="00C77F3E">
        <w:rPr>
          <w:b/>
          <w:bCs/>
        </w:rPr>
        <w:t>İslam’ın ilk mescidi aşağıdakilerden hangisidir?</w:t>
      </w:r>
      <w:r w:rsidRPr="00E43E48">
        <w:rPr>
          <w:rFonts w:ascii="Times New Roman" w:hAnsi="Times New Roman" w:cs="Times New Roman"/>
          <w:snapToGrid w:val="0"/>
          <w:color w:val="000000"/>
          <w:w w:val="0"/>
          <w:sz w:val="2"/>
          <w:szCs w:val="2"/>
          <w:u w:color="000000"/>
          <w:bdr w:val="none" w:sz="0" w:space="0" w:color="000000"/>
          <w:shd w:val="clear" w:color="000000" w:fill="000000"/>
          <w:lang/>
        </w:rPr>
        <w:t xml:space="preserve"> </w:t>
      </w:r>
    </w:p>
    <w:p w:rsidR="000864E3" w:rsidRDefault="000864E3" w:rsidP="00E24A1D">
      <w:pPr>
        <w:pStyle w:val="ListParagraph"/>
      </w:pPr>
      <w:r>
        <w:t>a) Mescid-i Nebi</w:t>
      </w:r>
    </w:p>
    <w:p w:rsidR="000864E3" w:rsidRDefault="000864E3" w:rsidP="00E24A1D">
      <w:pPr>
        <w:pStyle w:val="ListParagraph"/>
      </w:pPr>
      <w:r>
        <w:t>b) Mescid-i Haram</w:t>
      </w:r>
    </w:p>
    <w:p w:rsidR="000864E3" w:rsidRDefault="000864E3" w:rsidP="00E24A1D">
      <w:pPr>
        <w:pStyle w:val="ListParagraph"/>
      </w:pPr>
      <w:r>
        <w:t>c) Küba mescidi</w:t>
      </w:r>
      <w:r>
        <w:tab/>
      </w:r>
    </w:p>
    <w:p w:rsidR="000864E3" w:rsidRDefault="000864E3" w:rsidP="00E24A1D">
      <w:pPr>
        <w:pStyle w:val="ListParagraph"/>
      </w:pPr>
      <w:r>
        <w:t>d) İki kıbleli mescid</w:t>
      </w:r>
    </w:p>
    <w:p w:rsidR="000864E3" w:rsidRDefault="000864E3" w:rsidP="00E24A1D">
      <w:pPr>
        <w:pStyle w:val="ListParagraph"/>
      </w:pPr>
    </w:p>
    <w:p w:rsidR="000864E3" w:rsidRPr="007041DF" w:rsidRDefault="000864E3" w:rsidP="00783EA6">
      <w:pPr>
        <w:pStyle w:val="ListParagraph"/>
        <w:numPr>
          <w:ilvl w:val="0"/>
          <w:numId w:val="1"/>
        </w:numPr>
        <w:rPr>
          <w:b/>
          <w:bCs/>
        </w:rPr>
      </w:pPr>
      <w:r w:rsidRPr="007041DF">
        <w:rPr>
          <w:b/>
          <w:bCs/>
        </w:rPr>
        <w:t>Aşağıdakilerden hangisi Mekke’nin fethinden sonra olmuştur?</w:t>
      </w:r>
    </w:p>
    <w:p w:rsidR="000864E3" w:rsidRDefault="000864E3" w:rsidP="00783EA6">
      <w:pPr>
        <w:pStyle w:val="ListParagraph"/>
        <w:numPr>
          <w:ilvl w:val="0"/>
          <w:numId w:val="10"/>
        </w:numPr>
      </w:pPr>
      <w:r>
        <w:t>Hudeybiye anlaşması</w:t>
      </w:r>
    </w:p>
    <w:p w:rsidR="000864E3" w:rsidRDefault="000864E3" w:rsidP="00783EA6">
      <w:pPr>
        <w:pStyle w:val="ListParagraph"/>
        <w:numPr>
          <w:ilvl w:val="0"/>
          <w:numId w:val="10"/>
        </w:numPr>
      </w:pPr>
      <w:r>
        <w:t>Veda Hutbesi</w:t>
      </w:r>
    </w:p>
    <w:p w:rsidR="000864E3" w:rsidRDefault="000864E3" w:rsidP="00783EA6">
      <w:pPr>
        <w:pStyle w:val="ListParagraph"/>
        <w:numPr>
          <w:ilvl w:val="0"/>
          <w:numId w:val="10"/>
        </w:numPr>
      </w:pPr>
      <w:r>
        <w:t>Hicret</w:t>
      </w:r>
    </w:p>
    <w:p w:rsidR="000864E3" w:rsidRDefault="000864E3" w:rsidP="00783EA6">
      <w:pPr>
        <w:pStyle w:val="ListParagraph"/>
        <w:numPr>
          <w:ilvl w:val="0"/>
          <w:numId w:val="10"/>
        </w:numPr>
      </w:pPr>
      <w:r>
        <w:t xml:space="preserve">Medine sözleşmesi </w:t>
      </w:r>
    </w:p>
    <w:p w:rsidR="000864E3" w:rsidRDefault="000864E3" w:rsidP="00801126">
      <w:pPr>
        <w:pStyle w:val="ListParagraph"/>
        <w:ind w:left="1080"/>
      </w:pPr>
    </w:p>
    <w:p w:rsidR="000864E3" w:rsidRDefault="000864E3" w:rsidP="00801126">
      <w:pPr>
        <w:pStyle w:val="ListParagraph"/>
        <w:ind w:left="1080"/>
      </w:pPr>
    </w:p>
    <w:p w:rsidR="000864E3" w:rsidRDefault="000864E3" w:rsidP="00801126">
      <w:pPr>
        <w:pStyle w:val="ListParagraph"/>
        <w:ind w:left="1080"/>
      </w:pPr>
    </w:p>
    <w:p w:rsidR="000864E3" w:rsidRDefault="000864E3" w:rsidP="00801126">
      <w:pPr>
        <w:pStyle w:val="ListParagraph"/>
        <w:ind w:left="1080"/>
      </w:pPr>
    </w:p>
    <w:p w:rsidR="000864E3" w:rsidRDefault="000864E3" w:rsidP="00801126">
      <w:pPr>
        <w:pStyle w:val="ListParagraph"/>
        <w:ind w:left="1080"/>
      </w:pPr>
    </w:p>
    <w:p w:rsidR="000864E3" w:rsidRDefault="000864E3" w:rsidP="00801126">
      <w:pPr>
        <w:pStyle w:val="ListParagraph"/>
        <w:ind w:left="1080"/>
      </w:pPr>
    </w:p>
    <w:p w:rsidR="000864E3" w:rsidRDefault="000864E3" w:rsidP="00801126">
      <w:pPr>
        <w:pStyle w:val="ListParagraph"/>
        <w:ind w:left="1080"/>
      </w:pPr>
    </w:p>
    <w:p w:rsidR="000864E3" w:rsidRPr="00B3306F" w:rsidRDefault="000864E3" w:rsidP="009C6B99">
      <w:pPr>
        <w:pStyle w:val="ListParagraph"/>
        <w:numPr>
          <w:ilvl w:val="0"/>
          <w:numId w:val="1"/>
        </w:numPr>
        <w:rPr>
          <w:b/>
          <w:bCs/>
        </w:rPr>
      </w:pPr>
      <w:r w:rsidRPr="00B3306F">
        <w:rPr>
          <w:b/>
          <w:bCs/>
        </w:rPr>
        <w:t xml:space="preserve">Peygamberimiz, müslümanlara yaptığı son büyük konuşması olan Veda Hutbesi’nde aşağıdaki öğütlerden hangisini </w:t>
      </w:r>
      <w:r w:rsidRPr="00B3306F">
        <w:rPr>
          <w:b/>
          <w:bCs/>
          <w:u w:val="single"/>
        </w:rPr>
        <w:t>vermemiştir?</w:t>
      </w:r>
    </w:p>
    <w:p w:rsidR="000864E3" w:rsidRDefault="000864E3" w:rsidP="00801126">
      <w:pPr>
        <w:pStyle w:val="ListParagraph"/>
        <w:numPr>
          <w:ilvl w:val="0"/>
          <w:numId w:val="9"/>
        </w:numPr>
      </w:pPr>
      <w:r>
        <w:t>Kadınların haklarını gözetiniz.</w:t>
      </w:r>
    </w:p>
    <w:p w:rsidR="000864E3" w:rsidRDefault="000864E3" w:rsidP="00801126">
      <w:pPr>
        <w:pStyle w:val="ListParagraph"/>
        <w:numPr>
          <w:ilvl w:val="0"/>
          <w:numId w:val="9"/>
        </w:numPr>
      </w:pPr>
      <w:r>
        <w:t>İnsanlar Allah katında eşittir.</w:t>
      </w:r>
    </w:p>
    <w:p w:rsidR="000864E3" w:rsidRDefault="000864E3" w:rsidP="00801126">
      <w:pPr>
        <w:pStyle w:val="ListParagraph"/>
        <w:numPr>
          <w:ilvl w:val="0"/>
          <w:numId w:val="9"/>
        </w:numPr>
      </w:pPr>
      <w:r>
        <w:t>Kan davaları kaldırılmıştır.</w:t>
      </w:r>
    </w:p>
    <w:p w:rsidR="000864E3" w:rsidRDefault="000864E3" w:rsidP="00801126">
      <w:pPr>
        <w:pStyle w:val="ListParagraph"/>
        <w:numPr>
          <w:ilvl w:val="0"/>
          <w:numId w:val="9"/>
        </w:numPr>
      </w:pPr>
      <w:r>
        <w:t>Müşriklerle her zaman savaşın.</w:t>
      </w:r>
    </w:p>
    <w:p w:rsidR="000864E3" w:rsidRDefault="000864E3" w:rsidP="007041DF">
      <w:pPr>
        <w:pStyle w:val="ListParagraph"/>
        <w:ind w:left="1080"/>
      </w:pPr>
    </w:p>
    <w:p w:rsidR="000864E3" w:rsidRPr="00B3306F" w:rsidRDefault="000864E3" w:rsidP="009C6B99">
      <w:pPr>
        <w:pStyle w:val="ListParagraph"/>
        <w:numPr>
          <w:ilvl w:val="0"/>
          <w:numId w:val="1"/>
        </w:numPr>
        <w:rPr>
          <w:b/>
          <w:bCs/>
        </w:rPr>
      </w:pPr>
      <w:r w:rsidRPr="00B3306F">
        <w:rPr>
          <w:b/>
          <w:bCs/>
        </w:rPr>
        <w:t>Aşağıdakilerden hangisi peygamberimiz Hz.Muhammed’in kabrine verilen isimdir?</w:t>
      </w:r>
    </w:p>
    <w:p w:rsidR="000864E3" w:rsidRDefault="000864E3" w:rsidP="00B3306F">
      <w:pPr>
        <w:pStyle w:val="ListParagraph"/>
        <w:numPr>
          <w:ilvl w:val="0"/>
          <w:numId w:val="11"/>
        </w:numPr>
      </w:pPr>
      <w:r>
        <w:t>Suffe</w:t>
      </w:r>
    </w:p>
    <w:p w:rsidR="000864E3" w:rsidRDefault="000864E3" w:rsidP="00B3306F">
      <w:pPr>
        <w:pStyle w:val="ListParagraph"/>
        <w:numPr>
          <w:ilvl w:val="0"/>
          <w:numId w:val="11"/>
        </w:numPr>
      </w:pPr>
      <w:r>
        <w:t>Ravza – i Mutahhara</w:t>
      </w:r>
    </w:p>
    <w:p w:rsidR="000864E3" w:rsidRDefault="000864E3" w:rsidP="00B3306F">
      <w:pPr>
        <w:pStyle w:val="ListParagraph"/>
        <w:numPr>
          <w:ilvl w:val="0"/>
          <w:numId w:val="11"/>
        </w:numPr>
      </w:pPr>
      <w:r>
        <w:t>Mescid – i Haram</w:t>
      </w:r>
    </w:p>
    <w:p w:rsidR="000864E3" w:rsidRDefault="000864E3" w:rsidP="00B3306F">
      <w:pPr>
        <w:pStyle w:val="ListParagraph"/>
        <w:numPr>
          <w:ilvl w:val="0"/>
          <w:numId w:val="11"/>
        </w:numPr>
      </w:pPr>
      <w:r>
        <w:t>Hırka – i Saadet</w:t>
      </w:r>
    </w:p>
    <w:p w:rsidR="000864E3" w:rsidRDefault="000864E3" w:rsidP="00B3306F">
      <w:pPr>
        <w:pStyle w:val="ListParagraph"/>
        <w:ind w:left="1080"/>
      </w:pPr>
    </w:p>
    <w:p w:rsidR="000864E3" w:rsidRPr="00801126" w:rsidRDefault="000864E3" w:rsidP="00D5472C">
      <w:pPr>
        <w:pStyle w:val="ListParagraph"/>
        <w:numPr>
          <w:ilvl w:val="0"/>
          <w:numId w:val="1"/>
        </w:numPr>
        <w:rPr>
          <w:b/>
          <w:bCs/>
        </w:rPr>
      </w:pPr>
      <w:r>
        <w:rPr>
          <w:b/>
          <w:bCs/>
        </w:rPr>
        <w:t>M</w:t>
      </w:r>
      <w:r w:rsidRPr="00801126">
        <w:rPr>
          <w:b/>
          <w:bCs/>
        </w:rPr>
        <w:t>ekke’den Medine’ye göç eden müslümanlara İslam tarihinde ne isim verilir?</w:t>
      </w:r>
    </w:p>
    <w:p w:rsidR="000864E3" w:rsidRDefault="000864E3" w:rsidP="00D5472C">
      <w:pPr>
        <w:pStyle w:val="ListParagraph"/>
      </w:pPr>
      <w:r>
        <w:t>a)Muhacir</w:t>
      </w:r>
      <w:r>
        <w:tab/>
      </w:r>
      <w:r>
        <w:tab/>
        <w:t>b)Ensar</w:t>
      </w:r>
    </w:p>
    <w:p w:rsidR="000864E3" w:rsidRDefault="000864E3" w:rsidP="00D5472C">
      <w:pPr>
        <w:pStyle w:val="ListParagraph"/>
      </w:pPr>
      <w:r>
        <w:t>c)Sahabi</w:t>
      </w:r>
      <w:r>
        <w:tab/>
      </w:r>
      <w:r>
        <w:tab/>
        <w:t>d)Seyyid</w:t>
      </w:r>
    </w:p>
    <w:p w:rsidR="000864E3" w:rsidRDefault="000864E3" w:rsidP="00D5472C">
      <w:pPr>
        <w:pStyle w:val="ListParagraph"/>
      </w:pPr>
    </w:p>
    <w:p w:rsidR="000864E3" w:rsidRPr="00DB75B4" w:rsidRDefault="000864E3" w:rsidP="009C6B99">
      <w:pPr>
        <w:pStyle w:val="ListParagraph"/>
        <w:numPr>
          <w:ilvl w:val="0"/>
          <w:numId w:val="1"/>
        </w:numPr>
        <w:rPr>
          <w:b/>
          <w:bCs/>
        </w:rPr>
      </w:pPr>
      <w:r w:rsidRPr="00DB75B4">
        <w:rPr>
          <w:b/>
          <w:bCs/>
        </w:rPr>
        <w:t>Aşağıdaki kısa soruları cevaplandırınız.</w:t>
      </w:r>
      <w:r>
        <w:rPr>
          <w:b/>
          <w:bCs/>
        </w:rPr>
        <w:t xml:space="preserve"> (2 puan)</w:t>
      </w:r>
    </w:p>
    <w:p w:rsidR="000864E3" w:rsidRDefault="000864E3" w:rsidP="00D5472C">
      <w:pPr>
        <w:pStyle w:val="ListParagraph"/>
        <w:numPr>
          <w:ilvl w:val="0"/>
          <w:numId w:val="12"/>
        </w:numPr>
        <w:ind w:left="993" w:hanging="284"/>
      </w:pPr>
      <w:r>
        <w:t>Kur’an’da kıssası anlatılan sabrıyla meşhur peygamber kimdir? ………………………………..</w:t>
      </w:r>
    </w:p>
    <w:p w:rsidR="000864E3" w:rsidRDefault="000864E3" w:rsidP="00D5472C">
      <w:pPr>
        <w:pStyle w:val="ListParagraph"/>
        <w:numPr>
          <w:ilvl w:val="0"/>
          <w:numId w:val="12"/>
        </w:numPr>
        <w:ind w:left="993" w:hanging="284"/>
      </w:pPr>
      <w:r>
        <w:t>Mekke’nin en saygın kabilesine Allah’ın sunduğu nimetlerden bahseden sure: …………………………….</w:t>
      </w:r>
    </w:p>
    <w:p w:rsidR="000864E3" w:rsidRDefault="000864E3" w:rsidP="00D5472C">
      <w:pPr>
        <w:pStyle w:val="ListParagraph"/>
        <w:ind w:left="1276"/>
      </w:pPr>
    </w:p>
    <w:p w:rsidR="000864E3" w:rsidRPr="00DB75B4" w:rsidRDefault="000864E3" w:rsidP="009C6B99">
      <w:pPr>
        <w:pStyle w:val="ListParagraph"/>
        <w:numPr>
          <w:ilvl w:val="0"/>
          <w:numId w:val="1"/>
        </w:numPr>
        <w:rPr>
          <w:b/>
          <w:bCs/>
        </w:rPr>
      </w:pPr>
      <w:r w:rsidRPr="00DB75B4">
        <w:rPr>
          <w:b/>
          <w:bCs/>
        </w:rPr>
        <w:t xml:space="preserve">Aşağıdaki ayetlerin </w:t>
      </w:r>
      <w:r w:rsidRPr="00B41D82">
        <w:rPr>
          <w:b/>
          <w:bCs/>
          <w:u w:val="single"/>
        </w:rPr>
        <w:t>inanç</w:t>
      </w:r>
      <w:r w:rsidRPr="00DB75B4">
        <w:rPr>
          <w:b/>
          <w:bCs/>
        </w:rPr>
        <w:t xml:space="preserve">, </w:t>
      </w:r>
      <w:r w:rsidRPr="00B41D82">
        <w:rPr>
          <w:b/>
          <w:bCs/>
          <w:u w:val="single"/>
        </w:rPr>
        <w:t>ibadet</w:t>
      </w:r>
      <w:r w:rsidRPr="00DB75B4">
        <w:rPr>
          <w:b/>
          <w:bCs/>
        </w:rPr>
        <w:t xml:space="preserve"> ve </w:t>
      </w:r>
      <w:r w:rsidRPr="00B41D82">
        <w:rPr>
          <w:b/>
          <w:bCs/>
          <w:u w:val="single"/>
        </w:rPr>
        <w:t>ahlak</w:t>
      </w:r>
      <w:r w:rsidRPr="00DB75B4">
        <w:rPr>
          <w:b/>
          <w:bCs/>
        </w:rPr>
        <w:t xml:space="preserve"> konularından hangisinden bahsettiğini </w:t>
      </w:r>
      <w:r>
        <w:rPr>
          <w:b/>
          <w:bCs/>
        </w:rPr>
        <w:t>ayetlerin karşısına yazınız. (3 puan)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28"/>
        <w:gridCol w:w="1269"/>
      </w:tblGrid>
      <w:tr w:rsidR="000864E3" w:rsidRPr="0039413B">
        <w:tc>
          <w:tcPr>
            <w:tcW w:w="3528" w:type="dxa"/>
          </w:tcPr>
          <w:p w:rsidR="000864E3" w:rsidRPr="0039413B" w:rsidRDefault="000864E3" w:rsidP="0039413B">
            <w:pPr>
              <w:pStyle w:val="ListParagraph"/>
              <w:spacing w:after="0" w:line="240" w:lineRule="auto"/>
              <w:ind w:left="0"/>
            </w:pPr>
            <w:r w:rsidRPr="0039413B">
              <w:t>“Kullarıma söyle ; sözün en güzelini söylesinler.”</w:t>
            </w:r>
          </w:p>
        </w:tc>
        <w:tc>
          <w:tcPr>
            <w:tcW w:w="1269" w:type="dxa"/>
          </w:tcPr>
          <w:p w:rsidR="000864E3" w:rsidRPr="0039413B" w:rsidRDefault="000864E3" w:rsidP="0039413B">
            <w:pPr>
              <w:pStyle w:val="ListParagraph"/>
              <w:spacing w:after="0" w:line="240" w:lineRule="auto"/>
              <w:ind w:left="0"/>
            </w:pPr>
          </w:p>
        </w:tc>
      </w:tr>
      <w:tr w:rsidR="000864E3" w:rsidRPr="0039413B">
        <w:tc>
          <w:tcPr>
            <w:tcW w:w="3528" w:type="dxa"/>
          </w:tcPr>
          <w:p w:rsidR="000864E3" w:rsidRPr="0039413B" w:rsidRDefault="000864E3" w:rsidP="0039413B">
            <w:pPr>
              <w:pStyle w:val="ListParagraph"/>
              <w:spacing w:after="0" w:line="240" w:lineRule="auto"/>
              <w:ind w:left="0"/>
            </w:pPr>
            <w:r w:rsidRPr="0039413B">
              <w:t>“Peygamber Rabbinden kendisine indirilene iman etti…”</w:t>
            </w:r>
          </w:p>
        </w:tc>
        <w:tc>
          <w:tcPr>
            <w:tcW w:w="1269" w:type="dxa"/>
          </w:tcPr>
          <w:p w:rsidR="000864E3" w:rsidRPr="0039413B" w:rsidRDefault="000864E3" w:rsidP="0039413B">
            <w:pPr>
              <w:pStyle w:val="ListParagraph"/>
              <w:spacing w:after="0" w:line="240" w:lineRule="auto"/>
              <w:ind w:left="0"/>
            </w:pPr>
          </w:p>
        </w:tc>
      </w:tr>
      <w:tr w:rsidR="000864E3" w:rsidRPr="0039413B">
        <w:tc>
          <w:tcPr>
            <w:tcW w:w="3528" w:type="dxa"/>
          </w:tcPr>
          <w:p w:rsidR="000864E3" w:rsidRPr="0039413B" w:rsidRDefault="000864E3" w:rsidP="0039413B">
            <w:pPr>
              <w:pStyle w:val="ListParagraph"/>
              <w:spacing w:after="0" w:line="240" w:lineRule="auto"/>
              <w:ind w:left="0"/>
            </w:pPr>
            <w:r w:rsidRPr="0039413B">
              <w:t>“Namazı kılın, zekatı verin…”</w:t>
            </w:r>
          </w:p>
        </w:tc>
        <w:tc>
          <w:tcPr>
            <w:tcW w:w="1269" w:type="dxa"/>
          </w:tcPr>
          <w:p w:rsidR="000864E3" w:rsidRPr="0039413B" w:rsidRDefault="000864E3" w:rsidP="0039413B">
            <w:pPr>
              <w:pStyle w:val="ListParagraph"/>
              <w:spacing w:after="0" w:line="240" w:lineRule="auto"/>
              <w:ind w:left="0"/>
            </w:pPr>
          </w:p>
        </w:tc>
      </w:tr>
    </w:tbl>
    <w:p w:rsidR="000864E3" w:rsidRDefault="000864E3" w:rsidP="00DB75B4">
      <w:pPr>
        <w:pStyle w:val="ListParagraph"/>
      </w:pPr>
    </w:p>
    <w:p w:rsidR="000864E3" w:rsidRDefault="000864E3" w:rsidP="009C6B99">
      <w:pPr>
        <w:pStyle w:val="ListParagraph"/>
        <w:numPr>
          <w:ilvl w:val="0"/>
          <w:numId w:val="1"/>
        </w:numPr>
        <w:rPr>
          <w:b/>
          <w:bCs/>
        </w:rPr>
      </w:pPr>
      <w:r w:rsidRPr="00257E3B">
        <w:rPr>
          <w:b/>
          <w:bCs/>
        </w:rPr>
        <w:t>Peygamberimiz</w:t>
      </w:r>
      <w:r>
        <w:rPr>
          <w:b/>
          <w:bCs/>
        </w:rPr>
        <w:t>in</w:t>
      </w:r>
      <w:r w:rsidRPr="00257E3B">
        <w:rPr>
          <w:b/>
          <w:bCs/>
        </w:rPr>
        <w:t xml:space="preserve"> </w:t>
      </w:r>
      <w:r w:rsidRPr="009D0188">
        <w:rPr>
          <w:b/>
          <w:bCs/>
          <w:u w:val="single"/>
        </w:rPr>
        <w:t>“Bizi aldatan bizden değildir”</w:t>
      </w:r>
      <w:r>
        <w:rPr>
          <w:b/>
          <w:bCs/>
        </w:rPr>
        <w:t xml:space="preserve"> sözü aşağıdaki kötü davranışlardan hangisine karşı bizi uyarır?</w:t>
      </w:r>
    </w:p>
    <w:p w:rsidR="000864E3" w:rsidRPr="009D0188" w:rsidRDefault="000864E3" w:rsidP="009D0188">
      <w:pPr>
        <w:pStyle w:val="ListParagraph"/>
      </w:pPr>
      <w:r w:rsidRPr="009D0188">
        <w:t>a)Hile</w:t>
      </w:r>
      <w:r w:rsidRPr="009D0188">
        <w:tab/>
      </w:r>
      <w:r w:rsidRPr="009D0188">
        <w:tab/>
      </w:r>
      <w:r w:rsidRPr="009D0188">
        <w:tab/>
        <w:t>b)Hırsızlık</w:t>
      </w:r>
    </w:p>
    <w:p w:rsidR="000864E3" w:rsidRPr="009D0188" w:rsidRDefault="000864E3" w:rsidP="009D0188">
      <w:pPr>
        <w:pStyle w:val="ListParagraph"/>
      </w:pPr>
      <w:r w:rsidRPr="009D0188">
        <w:t>c)Alay</w:t>
      </w:r>
      <w:r w:rsidRPr="009D0188">
        <w:tab/>
      </w:r>
      <w:r w:rsidRPr="009D0188">
        <w:tab/>
      </w:r>
      <w:r w:rsidRPr="009D0188">
        <w:tab/>
        <w:t>d)Kibir</w:t>
      </w:r>
    </w:p>
    <w:p w:rsidR="000864E3" w:rsidRDefault="000864E3" w:rsidP="00257E3B">
      <w:pPr>
        <w:pStyle w:val="ListParagraph"/>
      </w:pPr>
    </w:p>
    <w:p w:rsidR="000864E3" w:rsidRPr="00C77F3E" w:rsidRDefault="000864E3" w:rsidP="007E27BD">
      <w:pPr>
        <w:pStyle w:val="ListParagraph"/>
        <w:numPr>
          <w:ilvl w:val="0"/>
          <w:numId w:val="1"/>
        </w:numPr>
        <w:rPr>
          <w:b/>
          <w:bCs/>
        </w:rPr>
      </w:pPr>
      <w:r w:rsidRPr="00C77F3E">
        <w:rPr>
          <w:b/>
          <w:bCs/>
        </w:rPr>
        <w:t>Aşağıdaki bilgileri birbirleriyle doğru bir şekilde eşleştiriniz.</w:t>
      </w:r>
      <w:r>
        <w:rPr>
          <w:b/>
          <w:bCs/>
        </w:rPr>
        <w:t xml:space="preserve"> (4 puan)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
        <w:gridCol w:w="3074"/>
        <w:gridCol w:w="353"/>
        <w:gridCol w:w="923"/>
      </w:tblGrid>
      <w:tr w:rsidR="000864E3" w:rsidRPr="0039413B">
        <w:tc>
          <w:tcPr>
            <w:tcW w:w="328" w:type="dxa"/>
          </w:tcPr>
          <w:p w:rsidR="000864E3" w:rsidRPr="0039413B" w:rsidRDefault="000864E3" w:rsidP="0039413B">
            <w:pPr>
              <w:pStyle w:val="ListParagraph"/>
              <w:spacing w:after="0" w:line="240" w:lineRule="auto"/>
              <w:ind w:left="0"/>
            </w:pPr>
            <w:r w:rsidRPr="0039413B">
              <w:t>1</w:t>
            </w:r>
          </w:p>
        </w:tc>
        <w:tc>
          <w:tcPr>
            <w:tcW w:w="3074" w:type="dxa"/>
          </w:tcPr>
          <w:p w:rsidR="000864E3" w:rsidRPr="0039413B" w:rsidRDefault="000864E3" w:rsidP="0039413B">
            <w:pPr>
              <w:pStyle w:val="ListParagraph"/>
              <w:spacing w:after="0" w:line="240" w:lineRule="auto"/>
              <w:ind w:left="0"/>
            </w:pPr>
            <w:r w:rsidRPr="0039413B">
              <w:t>Peygamberimizi müşriklere karşı koruyan amcasıdır.</w:t>
            </w:r>
          </w:p>
        </w:tc>
        <w:tc>
          <w:tcPr>
            <w:tcW w:w="353" w:type="dxa"/>
          </w:tcPr>
          <w:p w:rsidR="000864E3" w:rsidRPr="0039413B" w:rsidRDefault="000864E3" w:rsidP="0039413B">
            <w:pPr>
              <w:pStyle w:val="ListParagraph"/>
              <w:spacing w:after="0" w:line="240" w:lineRule="auto"/>
              <w:ind w:left="0"/>
            </w:pPr>
          </w:p>
        </w:tc>
        <w:tc>
          <w:tcPr>
            <w:tcW w:w="923" w:type="dxa"/>
          </w:tcPr>
          <w:p w:rsidR="000864E3" w:rsidRPr="0039413B" w:rsidRDefault="000864E3" w:rsidP="0039413B">
            <w:pPr>
              <w:pStyle w:val="ListParagraph"/>
              <w:spacing w:after="0" w:line="240" w:lineRule="auto"/>
              <w:ind w:left="0"/>
            </w:pPr>
            <w:r w:rsidRPr="0039413B">
              <w:t>EBU EYYUB</w:t>
            </w:r>
          </w:p>
        </w:tc>
      </w:tr>
      <w:tr w:rsidR="000864E3" w:rsidRPr="0039413B">
        <w:tc>
          <w:tcPr>
            <w:tcW w:w="328" w:type="dxa"/>
          </w:tcPr>
          <w:p w:rsidR="000864E3" w:rsidRPr="0039413B" w:rsidRDefault="000864E3" w:rsidP="0039413B">
            <w:pPr>
              <w:pStyle w:val="ListParagraph"/>
              <w:spacing w:after="0" w:line="240" w:lineRule="auto"/>
              <w:ind w:left="0"/>
            </w:pPr>
            <w:r w:rsidRPr="0039413B">
              <w:t>2</w:t>
            </w:r>
          </w:p>
        </w:tc>
        <w:tc>
          <w:tcPr>
            <w:tcW w:w="3074" w:type="dxa"/>
          </w:tcPr>
          <w:p w:rsidR="000864E3" w:rsidRPr="0039413B" w:rsidRDefault="000864E3" w:rsidP="0039413B">
            <w:pPr>
              <w:pStyle w:val="ListParagraph"/>
              <w:spacing w:after="0" w:line="240" w:lineRule="auto"/>
              <w:ind w:left="0"/>
            </w:pPr>
            <w:r w:rsidRPr="0039413B">
              <w:t>Hicret sonrası peygamberimizi evinde ağırlayan sahabi.</w:t>
            </w:r>
          </w:p>
        </w:tc>
        <w:tc>
          <w:tcPr>
            <w:tcW w:w="353" w:type="dxa"/>
          </w:tcPr>
          <w:p w:rsidR="000864E3" w:rsidRPr="0039413B" w:rsidRDefault="000864E3" w:rsidP="0039413B">
            <w:pPr>
              <w:pStyle w:val="ListParagraph"/>
              <w:spacing w:after="0" w:line="240" w:lineRule="auto"/>
              <w:ind w:left="0"/>
            </w:pPr>
          </w:p>
        </w:tc>
        <w:tc>
          <w:tcPr>
            <w:tcW w:w="923" w:type="dxa"/>
          </w:tcPr>
          <w:p w:rsidR="000864E3" w:rsidRPr="0039413B" w:rsidRDefault="000864E3" w:rsidP="0039413B">
            <w:pPr>
              <w:pStyle w:val="ListParagraph"/>
              <w:spacing w:after="0" w:line="240" w:lineRule="auto"/>
              <w:ind w:left="0"/>
            </w:pPr>
            <w:r w:rsidRPr="0039413B">
              <w:t>EBU TALİP</w:t>
            </w:r>
          </w:p>
        </w:tc>
      </w:tr>
      <w:tr w:rsidR="000864E3" w:rsidRPr="0039413B">
        <w:tc>
          <w:tcPr>
            <w:tcW w:w="328" w:type="dxa"/>
          </w:tcPr>
          <w:p w:rsidR="000864E3" w:rsidRPr="0039413B" w:rsidRDefault="000864E3" w:rsidP="0039413B">
            <w:pPr>
              <w:pStyle w:val="ListParagraph"/>
              <w:spacing w:after="0" w:line="240" w:lineRule="auto"/>
              <w:ind w:left="0"/>
            </w:pPr>
            <w:r w:rsidRPr="0039413B">
              <w:t>3</w:t>
            </w:r>
          </w:p>
        </w:tc>
        <w:tc>
          <w:tcPr>
            <w:tcW w:w="3074" w:type="dxa"/>
          </w:tcPr>
          <w:p w:rsidR="000864E3" w:rsidRPr="0039413B" w:rsidRDefault="000864E3" w:rsidP="0039413B">
            <w:pPr>
              <w:pStyle w:val="ListParagraph"/>
              <w:spacing w:after="0" w:line="240" w:lineRule="auto"/>
              <w:ind w:left="0"/>
            </w:pPr>
            <w:r w:rsidRPr="0039413B">
              <w:t>Hz.Muhammed’e kötülük eden amcasıdır.</w:t>
            </w:r>
          </w:p>
        </w:tc>
        <w:tc>
          <w:tcPr>
            <w:tcW w:w="353" w:type="dxa"/>
          </w:tcPr>
          <w:p w:rsidR="000864E3" w:rsidRPr="0039413B" w:rsidRDefault="000864E3" w:rsidP="0039413B">
            <w:pPr>
              <w:pStyle w:val="ListParagraph"/>
              <w:spacing w:after="0" w:line="240" w:lineRule="auto"/>
              <w:ind w:left="0"/>
            </w:pPr>
          </w:p>
        </w:tc>
        <w:tc>
          <w:tcPr>
            <w:tcW w:w="923" w:type="dxa"/>
          </w:tcPr>
          <w:p w:rsidR="000864E3" w:rsidRPr="0039413B" w:rsidRDefault="000864E3" w:rsidP="0039413B">
            <w:pPr>
              <w:pStyle w:val="ListParagraph"/>
              <w:spacing w:after="0" w:line="240" w:lineRule="auto"/>
              <w:ind w:left="0"/>
            </w:pPr>
            <w:r w:rsidRPr="0039413B">
              <w:t>EBU BEKİR</w:t>
            </w:r>
          </w:p>
        </w:tc>
      </w:tr>
      <w:tr w:rsidR="000864E3" w:rsidRPr="0039413B">
        <w:tc>
          <w:tcPr>
            <w:tcW w:w="328" w:type="dxa"/>
          </w:tcPr>
          <w:p w:rsidR="000864E3" w:rsidRPr="0039413B" w:rsidRDefault="000864E3" w:rsidP="0039413B">
            <w:pPr>
              <w:pStyle w:val="ListParagraph"/>
              <w:spacing w:after="0" w:line="240" w:lineRule="auto"/>
              <w:ind w:left="0"/>
            </w:pPr>
            <w:r w:rsidRPr="0039413B">
              <w:t>4</w:t>
            </w:r>
          </w:p>
        </w:tc>
        <w:tc>
          <w:tcPr>
            <w:tcW w:w="3074" w:type="dxa"/>
          </w:tcPr>
          <w:p w:rsidR="000864E3" w:rsidRPr="0039413B" w:rsidRDefault="000864E3" w:rsidP="0039413B">
            <w:pPr>
              <w:pStyle w:val="ListParagraph"/>
              <w:spacing w:after="0" w:line="240" w:lineRule="auto"/>
              <w:ind w:left="0"/>
            </w:pPr>
            <w:r w:rsidRPr="0039413B">
              <w:t>Hz.Muhammed’in kendisiyle birlikte hicret ettiği  yakın arkadaşı.</w:t>
            </w:r>
          </w:p>
        </w:tc>
        <w:tc>
          <w:tcPr>
            <w:tcW w:w="353" w:type="dxa"/>
          </w:tcPr>
          <w:p w:rsidR="000864E3" w:rsidRPr="0039413B" w:rsidRDefault="000864E3" w:rsidP="0039413B">
            <w:pPr>
              <w:pStyle w:val="ListParagraph"/>
              <w:spacing w:after="0" w:line="240" w:lineRule="auto"/>
              <w:ind w:left="0"/>
            </w:pPr>
          </w:p>
        </w:tc>
        <w:tc>
          <w:tcPr>
            <w:tcW w:w="923" w:type="dxa"/>
          </w:tcPr>
          <w:p w:rsidR="000864E3" w:rsidRPr="0039413B" w:rsidRDefault="000864E3" w:rsidP="0039413B">
            <w:pPr>
              <w:pStyle w:val="ListParagraph"/>
              <w:spacing w:after="0" w:line="240" w:lineRule="auto"/>
              <w:ind w:left="0"/>
            </w:pPr>
            <w:r w:rsidRPr="0039413B">
              <w:t>EBU LEHEB</w:t>
            </w:r>
          </w:p>
        </w:tc>
      </w:tr>
    </w:tbl>
    <w:p w:rsidR="000864E3" w:rsidRPr="007E27BD" w:rsidRDefault="000864E3" w:rsidP="00257E3B"/>
    <w:sectPr w:rsidR="000864E3" w:rsidRPr="007E27BD" w:rsidSect="00232D15">
      <w:type w:val="continuous"/>
      <w:pgSz w:w="11906" w:h="16838"/>
      <w:pgMar w:top="284" w:right="424" w:bottom="284" w:left="284" w:header="708" w:footer="708" w:gutter="0"/>
      <w:cols w:num="2" w:sep="1" w:space="14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7AE0"/>
    <w:multiLevelType w:val="hybridMultilevel"/>
    <w:tmpl w:val="7E0AADF2"/>
    <w:lvl w:ilvl="0" w:tplc="01EABE14">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1F2F04D7"/>
    <w:multiLevelType w:val="hybridMultilevel"/>
    <w:tmpl w:val="6AFA92E2"/>
    <w:lvl w:ilvl="0" w:tplc="7C589932">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32C61CA"/>
    <w:multiLevelType w:val="hybridMultilevel"/>
    <w:tmpl w:val="0AEC424A"/>
    <w:lvl w:ilvl="0" w:tplc="81ECA4A6">
      <w:start w:val="1"/>
      <w:numFmt w:val="lowerLetter"/>
      <w:lvlText w:val="%1)"/>
      <w:lvlJc w:val="left"/>
      <w:pPr>
        <w:ind w:left="1080" w:hanging="360"/>
      </w:pPr>
      <w:rPr>
        <w:rFonts w:hint="default"/>
        <w:u w:val="none"/>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37F31482"/>
    <w:multiLevelType w:val="hybridMultilevel"/>
    <w:tmpl w:val="DF72BB7C"/>
    <w:lvl w:ilvl="0" w:tplc="8F24CCA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4AE57304"/>
    <w:multiLevelType w:val="hybridMultilevel"/>
    <w:tmpl w:val="BCBAE1D8"/>
    <w:lvl w:ilvl="0" w:tplc="39B2D8A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59CD48DD"/>
    <w:multiLevelType w:val="hybridMultilevel"/>
    <w:tmpl w:val="EAA8BAA8"/>
    <w:lvl w:ilvl="0" w:tplc="A058EEE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5EE0108D"/>
    <w:multiLevelType w:val="hybridMultilevel"/>
    <w:tmpl w:val="42669176"/>
    <w:lvl w:ilvl="0" w:tplc="041F0005">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cs="Wingdings" w:hint="default"/>
      </w:rPr>
    </w:lvl>
    <w:lvl w:ilvl="3" w:tplc="041F0001">
      <w:start w:val="1"/>
      <w:numFmt w:val="bullet"/>
      <w:lvlText w:val=""/>
      <w:lvlJc w:val="left"/>
      <w:pPr>
        <w:ind w:left="3600" w:hanging="360"/>
      </w:pPr>
      <w:rPr>
        <w:rFonts w:ascii="Symbol" w:hAnsi="Symbol" w:cs="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cs="Wingdings" w:hint="default"/>
      </w:rPr>
    </w:lvl>
    <w:lvl w:ilvl="6" w:tplc="041F0001">
      <w:start w:val="1"/>
      <w:numFmt w:val="bullet"/>
      <w:lvlText w:val=""/>
      <w:lvlJc w:val="left"/>
      <w:pPr>
        <w:ind w:left="5760" w:hanging="360"/>
      </w:pPr>
      <w:rPr>
        <w:rFonts w:ascii="Symbol" w:hAnsi="Symbol" w:cs="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cs="Wingdings" w:hint="default"/>
      </w:rPr>
    </w:lvl>
  </w:abstractNum>
  <w:abstractNum w:abstractNumId="7">
    <w:nsid w:val="6817120F"/>
    <w:multiLevelType w:val="hybridMultilevel"/>
    <w:tmpl w:val="7FC05FD8"/>
    <w:lvl w:ilvl="0" w:tplc="6AC6AD8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6DAE0861"/>
    <w:multiLevelType w:val="hybridMultilevel"/>
    <w:tmpl w:val="A030BC68"/>
    <w:lvl w:ilvl="0" w:tplc="583688D4">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9">
    <w:nsid w:val="74AE0393"/>
    <w:multiLevelType w:val="hybridMultilevel"/>
    <w:tmpl w:val="9126C26A"/>
    <w:lvl w:ilvl="0" w:tplc="041F000D">
      <w:start w:val="1"/>
      <w:numFmt w:val="bullet"/>
      <w:lvlText w:val=""/>
      <w:lvlJc w:val="left"/>
      <w:pPr>
        <w:ind w:left="1440" w:hanging="360"/>
      </w:pPr>
      <w:rPr>
        <w:rFonts w:ascii="Wingdings" w:hAnsi="Wingdings" w:cs="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cs="Wingdings" w:hint="default"/>
      </w:rPr>
    </w:lvl>
    <w:lvl w:ilvl="3" w:tplc="041F0001">
      <w:start w:val="1"/>
      <w:numFmt w:val="bullet"/>
      <w:lvlText w:val=""/>
      <w:lvlJc w:val="left"/>
      <w:pPr>
        <w:ind w:left="3600" w:hanging="360"/>
      </w:pPr>
      <w:rPr>
        <w:rFonts w:ascii="Symbol" w:hAnsi="Symbol" w:cs="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cs="Wingdings" w:hint="default"/>
      </w:rPr>
    </w:lvl>
    <w:lvl w:ilvl="6" w:tplc="041F0001">
      <w:start w:val="1"/>
      <w:numFmt w:val="bullet"/>
      <w:lvlText w:val=""/>
      <w:lvlJc w:val="left"/>
      <w:pPr>
        <w:ind w:left="5760" w:hanging="360"/>
      </w:pPr>
      <w:rPr>
        <w:rFonts w:ascii="Symbol" w:hAnsi="Symbol" w:cs="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cs="Wingdings" w:hint="default"/>
      </w:rPr>
    </w:lvl>
  </w:abstractNum>
  <w:abstractNum w:abstractNumId="10">
    <w:nsid w:val="7B942506"/>
    <w:multiLevelType w:val="hybridMultilevel"/>
    <w:tmpl w:val="26C4AA7A"/>
    <w:lvl w:ilvl="0" w:tplc="041F0005">
      <w:start w:val="1"/>
      <w:numFmt w:val="bullet"/>
      <w:lvlText w:val=""/>
      <w:lvlJc w:val="left"/>
      <w:pPr>
        <w:ind w:left="1440" w:hanging="360"/>
      </w:pPr>
      <w:rPr>
        <w:rFonts w:ascii="Wingdings" w:hAnsi="Wingdings" w:cs="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cs="Wingdings" w:hint="default"/>
      </w:rPr>
    </w:lvl>
    <w:lvl w:ilvl="3" w:tplc="041F0001">
      <w:start w:val="1"/>
      <w:numFmt w:val="bullet"/>
      <w:lvlText w:val=""/>
      <w:lvlJc w:val="left"/>
      <w:pPr>
        <w:ind w:left="3600" w:hanging="360"/>
      </w:pPr>
      <w:rPr>
        <w:rFonts w:ascii="Symbol" w:hAnsi="Symbol" w:cs="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cs="Wingdings" w:hint="default"/>
      </w:rPr>
    </w:lvl>
    <w:lvl w:ilvl="6" w:tplc="041F0001">
      <w:start w:val="1"/>
      <w:numFmt w:val="bullet"/>
      <w:lvlText w:val=""/>
      <w:lvlJc w:val="left"/>
      <w:pPr>
        <w:ind w:left="5760" w:hanging="360"/>
      </w:pPr>
      <w:rPr>
        <w:rFonts w:ascii="Symbol" w:hAnsi="Symbol" w:cs="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cs="Wingdings" w:hint="default"/>
      </w:rPr>
    </w:lvl>
  </w:abstractNum>
  <w:abstractNum w:abstractNumId="11">
    <w:nsid w:val="7DE91542"/>
    <w:multiLevelType w:val="hybridMultilevel"/>
    <w:tmpl w:val="329AB6EE"/>
    <w:lvl w:ilvl="0" w:tplc="BEE267E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1"/>
  </w:num>
  <w:num w:numId="2">
    <w:abstractNumId w:val="11"/>
  </w:num>
  <w:num w:numId="3">
    <w:abstractNumId w:val="2"/>
  </w:num>
  <w:num w:numId="4">
    <w:abstractNumId w:val="10"/>
  </w:num>
  <w:num w:numId="5">
    <w:abstractNumId w:val="3"/>
  </w:num>
  <w:num w:numId="6">
    <w:abstractNumId w:val="8"/>
  </w:num>
  <w:num w:numId="7">
    <w:abstractNumId w:val="9"/>
  </w:num>
  <w:num w:numId="8">
    <w:abstractNumId w:val="0"/>
  </w:num>
  <w:num w:numId="9">
    <w:abstractNumId w:val="5"/>
  </w:num>
  <w:num w:numId="10">
    <w:abstractNumId w:val="4"/>
  </w:num>
  <w:num w:numId="11">
    <w:abstractNumId w:val="7"/>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27BD"/>
    <w:rsid w:val="000864E3"/>
    <w:rsid w:val="0011710D"/>
    <w:rsid w:val="001D714C"/>
    <w:rsid w:val="00232D15"/>
    <w:rsid w:val="00257E3B"/>
    <w:rsid w:val="002D2514"/>
    <w:rsid w:val="003746F7"/>
    <w:rsid w:val="0039413B"/>
    <w:rsid w:val="00421946"/>
    <w:rsid w:val="004905A1"/>
    <w:rsid w:val="00531776"/>
    <w:rsid w:val="005C4ADA"/>
    <w:rsid w:val="00647A83"/>
    <w:rsid w:val="00697019"/>
    <w:rsid w:val="007041DF"/>
    <w:rsid w:val="0073479C"/>
    <w:rsid w:val="0074035A"/>
    <w:rsid w:val="00783EA6"/>
    <w:rsid w:val="007E27BD"/>
    <w:rsid w:val="00801126"/>
    <w:rsid w:val="008369B5"/>
    <w:rsid w:val="00840EA9"/>
    <w:rsid w:val="00851261"/>
    <w:rsid w:val="008C6E4B"/>
    <w:rsid w:val="009C6B99"/>
    <w:rsid w:val="009D0188"/>
    <w:rsid w:val="00A10E7C"/>
    <w:rsid w:val="00A71E8D"/>
    <w:rsid w:val="00A96717"/>
    <w:rsid w:val="00AE5E05"/>
    <w:rsid w:val="00B3306F"/>
    <w:rsid w:val="00B41D82"/>
    <w:rsid w:val="00B91742"/>
    <w:rsid w:val="00C77F3E"/>
    <w:rsid w:val="00CC2E9A"/>
    <w:rsid w:val="00CF7111"/>
    <w:rsid w:val="00D5472C"/>
    <w:rsid w:val="00D63416"/>
    <w:rsid w:val="00DA097D"/>
    <w:rsid w:val="00DA54D6"/>
    <w:rsid w:val="00DB75B4"/>
    <w:rsid w:val="00DC0893"/>
    <w:rsid w:val="00E24A1D"/>
    <w:rsid w:val="00E33A31"/>
    <w:rsid w:val="00E43E48"/>
    <w:rsid w:val="00F5754A"/>
    <w:rsid w:val="00FB2F0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5A1"/>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E27BD"/>
    <w:pPr>
      <w:ind w:left="720"/>
    </w:pPr>
  </w:style>
  <w:style w:type="table" w:styleId="TableGrid">
    <w:name w:val="Table Grid"/>
    <w:basedOn w:val="TableNormal"/>
    <w:uiPriority w:val="99"/>
    <w:rsid w:val="00A9671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99"/>
    <w:qFormat/>
    <w:rsid w:val="00257E3B"/>
    <w:rPr>
      <w:rFonts w:eastAsia="Times New Roman" w:cs="Calibri"/>
    </w:rPr>
  </w:style>
  <w:style w:type="character" w:customStyle="1" w:styleId="NoSpacingChar">
    <w:name w:val="No Spacing Char"/>
    <w:basedOn w:val="DefaultParagraphFont"/>
    <w:link w:val="NoSpacing"/>
    <w:uiPriority w:val="99"/>
    <w:locked/>
    <w:rsid w:val="00257E3B"/>
    <w:rPr>
      <w:rFonts w:eastAsia="Times New Roman"/>
      <w:sz w:val="22"/>
      <w:szCs w:val="22"/>
      <w:lang w:val="tr-TR"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864</Words>
  <Characters>4927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ESES</dc:creator>
  <cp:keywords>www.sorubak.com</cp:keywords>
  <dc:description>www.sorubak.com;</dc:description>
  <cp:lastModifiedBy>edanur</cp:lastModifiedBy>
  <cp:revision>3</cp:revision>
  <dcterms:created xsi:type="dcterms:W3CDTF">2014-04-03T19:12:00Z</dcterms:created>
  <dcterms:modified xsi:type="dcterms:W3CDTF">2015-03-24T19:08:00Z</dcterms:modified>
  <cp:category>www.sorubak.com</cp:category>
  <cp:contentType>www.sorubak.com;</cp:contentType>
  <cp:contentStatus>www.sorubak.com;</cp:contentStatus>
</cp:coreProperties>
</file>